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71a2" w14:paraId="ae971a2" w:rsidRDefault="00D44609" w:rsidP="00D44609" w:rsidR="00D44609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CB7578" w:rsidP="00D44609" w:rsidR="00D44609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9 St-710</w:t>
      </w:r>
      <w:r w:rsidR="00CB38E1">
        <w:rPr>
          <w:rFonts w:cs="Times New Roman" w:eastAsia="Calibri"/>
        </w:rPr>
        <w:t>/16</w:t>
      </w: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  H R V A T S K A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po stečajnom sucu Terezija Goreta, u stečajnom postupku nad stečajnim dužnikom </w:t>
      </w:r>
      <w:r w:rsidR="00CB7578">
        <w:rPr>
          <w:rFonts w:cs="Times New Roman" w:eastAsia="Calibri"/>
        </w:rPr>
        <w:t xml:space="preserve">TELEFON d.o.o. iz Knina, Josipa Kosora br. 4, OIB: </w:t>
      </w:r>
      <w:r w:rsidR="00CB7578" w:rsidRPr="00CB7578">
        <w:rPr>
          <w:rFonts w:cs="Times New Roman" w:eastAsia="Calibri"/>
        </w:rPr>
        <w:t>60472677029</w:t>
      </w:r>
      <w:r>
        <w:rPr>
          <w:rFonts w:cs="Times New Roman" w:eastAsia="Times New Roman"/>
          <w:lang w:eastAsia="hr-HR"/>
        </w:rPr>
        <w:t>,</w:t>
      </w:r>
      <w:r w:rsidR="000D2C3F">
        <w:rPr>
          <w:rFonts w:cs="Times New Roman" w:eastAsia="Calibri"/>
        </w:rPr>
        <w:t xml:space="preserve"> dana </w:t>
      </w:r>
      <w:r w:rsidR="003949D8">
        <w:rPr>
          <w:rFonts w:cs="Times New Roman" w:eastAsia="Calibri"/>
        </w:rPr>
        <w:t>30</w:t>
      </w:r>
      <w:r>
        <w:rPr>
          <w:rFonts w:cs="Times New Roman" w:eastAsia="Calibri"/>
        </w:rPr>
        <w:t>. svibnja 2016. godine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j e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E14C4" w:rsidR="00B72C74" w:rsidRPr="00DE14C4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1.Dužniku </w:t>
      </w:r>
      <w:r w:rsidR="00CB7578">
        <w:rPr>
          <w:rFonts w:cs="Times New Roman" w:eastAsia="Calibri"/>
        </w:rPr>
        <w:t xml:space="preserve">TELEFON d.o.o. iz Knina, Josipa Kosora br. 4, OIB: </w:t>
      </w:r>
      <w:r w:rsidR="00CB7578" w:rsidRPr="00CB7578">
        <w:rPr>
          <w:rFonts w:cs="Times New Roman" w:eastAsia="Calibri"/>
        </w:rPr>
        <w:t>60472677029</w:t>
      </w:r>
      <w:r w:rsidR="00CB7578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>postavlja se privremeni stečajni upravitelj u osobi</w:t>
      </w:r>
      <w:r w:rsidR="00EE76A4">
        <w:rPr>
          <w:rFonts w:cs="Times New Roman" w:eastAsia="Calibri"/>
        </w:rPr>
        <w:t xml:space="preserve"> </w:t>
      </w:r>
      <w:r w:rsidR="00CB7578">
        <w:rPr>
          <w:rFonts w:cs="Times New Roman" w:eastAsia="Calibri"/>
        </w:rPr>
        <w:t xml:space="preserve">Edita Đurkin iz Osijeka, Donjodravska obala 16, OIB: </w:t>
      </w:r>
      <w:r w:rsidR="00CB7578">
        <w:t>65118926772</w:t>
      </w:r>
      <w:r>
        <w:rPr>
          <w:rFonts w:cs="Times New Roman" w:eastAsia="Calibri"/>
        </w:rPr>
        <w:t>,  koji će ispitati ima li  dužnik imovine dostatne za pokriće troškova stečajnog postupka, koliki su troškovi stečajnog postupka te kakvi su izgledi za nastavak poslovanja stečajnog dužnika.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E14C4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2</w:t>
      </w:r>
      <w:r w:rsidR="00D44609">
        <w:rPr>
          <w:rFonts w:cs="Times New Roman" w:eastAsia="Calibri"/>
        </w:rPr>
        <w:t>. Pozivaju se dužnikovi dužnici da svoje obveze ispunjavaju vodeći računa o ovom rješenju.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B72C74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4</w:t>
      </w:r>
      <w:r w:rsidR="00D44609">
        <w:rPr>
          <w:rFonts w:cs="Times New Roman" w:eastAsia="Calibri"/>
        </w:rPr>
        <w:t>. Privremeni stečajni upravitelj dužan je dostaviti ovom sudu svoj nalaz i mišljenje u roku od 15 dana od prijema ovog rješenja.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B72C74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Dana </w:t>
      </w:r>
      <w:r w:rsidR="00CB7578">
        <w:rPr>
          <w:rFonts w:cs="Times New Roman" w:eastAsia="Calibri"/>
        </w:rPr>
        <w:t>07</w:t>
      </w:r>
      <w:r w:rsidR="00B72C74">
        <w:rPr>
          <w:rFonts w:cs="Times New Roman" w:eastAsia="Calibri"/>
        </w:rPr>
        <w:t>. prosinca</w:t>
      </w:r>
      <w:r w:rsidR="00E37D48">
        <w:rPr>
          <w:rFonts w:cs="Times New Roman" w:eastAsia="Calibri"/>
        </w:rPr>
        <w:t xml:space="preserve"> 2015.g  FINA</w:t>
      </w:r>
      <w:r>
        <w:rPr>
          <w:rFonts w:cs="Times New Roman" w:eastAsia="Calibri"/>
        </w:rPr>
        <w:t xml:space="preserve"> podnijela je zahtjev za pokretanje</w:t>
      </w:r>
      <w:r w:rsidR="00E37D48">
        <w:rPr>
          <w:rFonts w:cs="Times New Roman" w:eastAsia="Calibri"/>
        </w:rPr>
        <w:t xml:space="preserve"> skraćenog</w:t>
      </w:r>
      <w:r>
        <w:rPr>
          <w:rFonts w:cs="Times New Roman" w:eastAsia="Calibri"/>
        </w:rPr>
        <w:t xml:space="preserve"> stečajnog postupka, te je dana </w:t>
      </w:r>
      <w:r w:rsidR="00CB7578">
        <w:rPr>
          <w:rFonts w:cs="Times New Roman" w:eastAsia="Calibri"/>
        </w:rPr>
        <w:t>15. Prosinca 2015</w:t>
      </w:r>
      <w:r>
        <w:rPr>
          <w:rFonts w:cs="Times New Roman" w:eastAsia="Calibri"/>
        </w:rPr>
        <w:t xml:space="preserve">. Godine ovaj sud </w:t>
      </w:r>
      <w:r w:rsidR="00E37D48">
        <w:rPr>
          <w:rFonts w:cs="Times New Roman" w:eastAsia="Calibri"/>
        </w:rPr>
        <w:t xml:space="preserve">objavio oglas kojim je pozvao zakonskog zastupnika da dostavi popis imovine, međutim zakonski zastupnik nije dostavio popis imovine, a vjerovnik Republika Hrvatska je podnijela zahtjev za pokretanje </w:t>
      </w:r>
    </w:p>
    <w:p w:rsidRDefault="00E37D48" w:rsidP="00DE14C4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stečajnog postupka, te je rješenjem ovog suda o</w:t>
      </w:r>
      <w:r w:rsidR="003949D8">
        <w:rPr>
          <w:rFonts w:cs="Times New Roman" w:eastAsia="Calibri"/>
        </w:rPr>
        <w:t xml:space="preserve">d </w:t>
      </w:r>
      <w:r w:rsidR="00CB7578">
        <w:rPr>
          <w:rFonts w:cs="Times New Roman" w:eastAsia="Calibri"/>
        </w:rPr>
        <w:t>07</w:t>
      </w:r>
      <w:r w:rsidR="00B72C74">
        <w:rPr>
          <w:rFonts w:cs="Times New Roman" w:eastAsia="Calibri"/>
        </w:rPr>
        <w:t>. ožujka</w:t>
      </w:r>
      <w:r>
        <w:rPr>
          <w:rFonts w:cs="Times New Roman" w:eastAsia="Calibri"/>
        </w:rPr>
        <w:t xml:space="preserve"> 2016.g. obustavljen skraćeni stečajni postupak te je određeno ročište radi utvrđivanja uvjeta za pokretanje stečajnog postupka. 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B72C74" w:rsidR="00DE14C4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Imajući u vidu sve naprijed navedeno, sukladno čl. </w:t>
      </w:r>
      <w:r w:rsidR="000C425B">
        <w:rPr>
          <w:rFonts w:cs="Times New Roman" w:eastAsia="Calibri"/>
        </w:rPr>
        <w:t>119</w:t>
      </w:r>
      <w:r>
        <w:rPr>
          <w:rFonts w:cs="Times New Roman" w:eastAsia="Calibri"/>
        </w:rPr>
        <w:t xml:space="preserve">. a u svezi čl. </w:t>
      </w:r>
      <w:r w:rsidR="000C425B">
        <w:rPr>
          <w:rFonts w:cs="Times New Roman" w:eastAsia="Calibri"/>
        </w:rPr>
        <w:t>84</w:t>
      </w:r>
      <w:r>
        <w:rPr>
          <w:rFonts w:cs="Times New Roman" w:eastAsia="Calibri"/>
        </w:rPr>
        <w:t xml:space="preserve">. Stečajnog zakona (Narodne novine </w:t>
      </w:r>
      <w:r w:rsidR="000C425B">
        <w:rPr>
          <w:rFonts w:cs="Times New Roman" w:eastAsia="Calibri"/>
        </w:rPr>
        <w:t>71/15, dalje SZ)</w:t>
      </w:r>
      <w:r>
        <w:rPr>
          <w:rFonts w:cs="Times New Roman" w:eastAsia="Calibri"/>
        </w:rPr>
        <w:t>,</w:t>
      </w:r>
      <w:r w:rsidR="00B72C74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 xml:space="preserve">trebalo je dužniku postaviti privremenog stečajnog upravitelja koji će ispitati </w:t>
      </w:r>
      <w:r w:rsidR="000C425B">
        <w:rPr>
          <w:rFonts w:cs="Times New Roman" w:eastAsia="Calibri"/>
        </w:rPr>
        <w:t>ima li dužnik imovine</w:t>
      </w:r>
      <w:r>
        <w:rPr>
          <w:rFonts w:cs="Times New Roman" w:eastAsia="Calibri"/>
        </w:rPr>
        <w:t xml:space="preserve"> </w:t>
      </w:r>
      <w:r w:rsidR="000C425B">
        <w:rPr>
          <w:rFonts w:cs="Times New Roman" w:eastAsia="Calibri"/>
        </w:rPr>
        <w:t>dovoljne</w:t>
      </w:r>
      <w:r>
        <w:rPr>
          <w:rFonts w:cs="Times New Roman" w:eastAsia="Calibri"/>
        </w:rPr>
        <w:t xml:space="preserve"> za pokriće troškova stečajnog postupka i namirenje vjerovnika, a budući da je nesporno da na strani dužnika postoje uvjeti </w:t>
      </w:r>
    </w:p>
    <w:p w:rsidRDefault="00DE14C4" w:rsidP="00DE14C4" w:rsidR="00DE14C4">
      <w:pPr>
        <w:numPr>
          <w:ilvl w:val="0"/>
          <w:numId w:val="1"/>
        </w:numPr>
        <w:spacing w:lineRule="auto" w:line="276" w:after="0"/>
        <w:contextualSpacing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 xml:space="preserve">2 -                                                 </w:t>
      </w:r>
      <w:r w:rsidR="00CB7578">
        <w:rPr>
          <w:rFonts w:cs="Times New Roman" w:eastAsia="Calibri"/>
        </w:rPr>
        <w:t>9 St-710</w:t>
      </w:r>
      <w:r>
        <w:rPr>
          <w:rFonts w:cs="Times New Roman" w:eastAsia="Calibri"/>
        </w:rPr>
        <w:t>/16</w:t>
      </w:r>
    </w:p>
    <w:p w:rsidRDefault="00DE14C4" w:rsidP="00B72C74" w:rsidR="00DE14C4">
      <w:pPr>
        <w:spacing w:after="0"/>
        <w:ind w:firstLine="708"/>
        <w:jc w:val="both"/>
        <w:rPr>
          <w:rFonts w:cs="Times New Roman" w:eastAsia="Calibri"/>
        </w:rPr>
      </w:pPr>
    </w:p>
    <w:p w:rsidRDefault="00DE14C4" w:rsidP="00B72C74" w:rsidR="00DE14C4">
      <w:pPr>
        <w:spacing w:after="0"/>
        <w:ind w:firstLine="708"/>
        <w:jc w:val="both"/>
        <w:rPr>
          <w:rFonts w:cs="Times New Roman" w:eastAsia="Calibri"/>
        </w:rPr>
      </w:pPr>
    </w:p>
    <w:p w:rsidRDefault="00DE14C4" w:rsidP="00B72C74" w:rsidR="00DE14C4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B72C74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za otvaranje stečajnog postupka i insolventnost i prezaduženost, te je odredio rok za dostavu nalaza i mišljenja.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Slijedom navedenog, odlučeno je kao u izreci.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0D2C3F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dana </w:t>
      </w:r>
      <w:r w:rsidR="003949D8">
        <w:rPr>
          <w:rFonts w:cs="Times New Roman" w:eastAsia="Calibri"/>
        </w:rPr>
        <w:t>30</w:t>
      </w:r>
      <w:r w:rsidR="00D44609">
        <w:rPr>
          <w:rFonts w:cs="Times New Roman" w:eastAsia="Calibri"/>
        </w:rPr>
        <w:t>. svibnja 2016. godine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ind w:left="6372"/>
        <w:rPr>
          <w:rFonts w:cs="Times New Roman" w:eastAsia="Calibri"/>
        </w:rPr>
      </w:pPr>
      <w:r>
        <w:rPr>
          <w:rFonts w:cs="Times New Roman" w:eastAsia="Calibri"/>
        </w:rPr>
        <w:t>STEČAJNI SUDAC</w:t>
      </w:r>
    </w:p>
    <w:p w:rsidRDefault="00D44609" w:rsidP="00D44609" w:rsidR="00D44609">
      <w:pPr>
        <w:spacing w:after="0"/>
        <w:ind w:left="6372"/>
        <w:rPr>
          <w:rFonts w:cs="Times New Roman" w:eastAsia="Calibri"/>
        </w:rPr>
      </w:pPr>
    </w:p>
    <w:p w:rsidRDefault="000D2C3F" w:rsidP="00D44609" w:rsidR="00D44609">
      <w:pPr>
        <w:spacing w:after="0"/>
        <w:ind w:left="6372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</w:t>
      </w:r>
    </w:p>
    <w:p w:rsidRDefault="00D44609" w:rsidP="00D44609" w:rsidR="00D44609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Protiv ovog rješenja dopuštena je žalba u roku od 15 dana od dostave istog.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privremenom stečajnom upravitelju 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  uz izjavu i potvrdu o imenovanju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stečajnom dužniku 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FINI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e-oglasna ploča</w:t>
      </w:r>
    </w:p>
    <w:p w:rsidRDefault="00E37D48" w:rsidP="00D44609" w:rsidR="00E37D48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RH- zastupana po ŽDO, Građansko upravni odjel Šibenik</w:t>
      </w:r>
    </w:p>
    <w:p w:rsidRDefault="00D44609" w:rsidP="00D44609" w:rsidR="00D44609">
      <w:pPr>
        <w:pStyle w:val="SudNaziv"/>
      </w:pPr>
    </w:p>
    <w:p w:rsidRDefault="00D44609" w:rsidP="00D44609" w:rsidR="00D44609">
      <w:pPr>
        <w:pStyle w:val="SudSjedite"/>
      </w:pPr>
      <w:r>
        <w:tab/>
      </w:r>
    </w:p>
    <w:p w:rsidRDefault="00D44609" w:rsidP="00D44609" w:rsidR="00D44609">
      <w:pPr>
        <w:pStyle w:val="Naslovdokumenta"/>
      </w:pPr>
    </w:p>
    <w:p w:rsidRDefault="00D44609" w:rsidP="00D44609" w:rsidR="00D44609">
      <w:pPr>
        <w:pStyle w:val="Poetniodjeljak"/>
      </w:pPr>
    </w:p>
    <w:p w:rsidRDefault="00D44609" w:rsidP="00D44609" w:rsidR="00D44609">
      <w:pPr>
        <w:pStyle w:val="NormaleSPIS"/>
        <w:rPr>
          <w:noProof/>
        </w:rPr>
      </w:pPr>
    </w:p>
    <w:p w:rsidRDefault="00D44609" w:rsidP="00D44609" w:rsidR="00D44609">
      <w:pPr>
        <w:pStyle w:val="ZapisniarPotpis"/>
      </w:pPr>
    </w:p>
    <w:p w:rsidRDefault="00B94530" w:rsidR="00B94530"/>
    <w:sectPr w:rsidR="00B945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9274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ACE5822"/>
    <w:multiLevelType w:val="hybridMultilevel"/>
    <w:tmpl w:val="CEDEB10E"/>
    <w:lvl w:tplc="F30C9800" w:ilvl="0">
      <w:start w:val="2"/>
      <w:numFmt w:val="bullet"/>
      <w:lvlText w:val="-"/>
      <w:lvlJc w:val="left"/>
      <w:pPr>
        <w:ind w:hanging="360" w:left="430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62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34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0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AA0"/>
    <w:rsid w:val="000C425B"/>
    <w:rsid w:val="000D2C3F"/>
    <w:rsid w:val="00136AA0"/>
    <w:rsid w:val="003949D8"/>
    <w:rsid w:val="003C14BF"/>
    <w:rsid w:val="00473164"/>
    <w:rsid w:val="00B72C74"/>
    <w:rsid w:val="00B94530"/>
    <w:rsid w:val="00CB38E1"/>
    <w:rsid w:val="00CB7578"/>
    <w:rsid w:val="00D44609"/>
    <w:rsid w:val="00DB3E37"/>
    <w:rsid w:val="00DE14C4"/>
    <w:rsid w:val="00E37D48"/>
    <w:rsid w:val="00EE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4609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4460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4460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460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44609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44609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44609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44609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44609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44609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4460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44609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4460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4460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D44609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D44609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D44609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D44609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D44609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D44609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D4460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4460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D44609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D4460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D4460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D4460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4460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D4460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460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60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60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B72C74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3C14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4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4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4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4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4609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4460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4460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460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44609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44609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44609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44609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44609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44609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4460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44609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4460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4460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D44609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D44609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D44609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D44609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D44609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D44609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D4460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4460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D44609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D4460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D4460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D4460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4460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D4460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460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60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60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B72C74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3C14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4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4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4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4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8515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TELEFON d.o.o. za proizvodnju, trgovinu, zastupanje, usluge i turizam</izvorni_sadrzaj>
    <derivirana_varijabla naziv="DomainObject.Predmet.ProtustrankaFormated_1">  TELEFON d.o.o. za proizvodnju, trgovinu, zastupanje, usluge i turizam</derivirana_varijabla>
  </DomainObject.Predmet.ProtustrankaFormated>
  <DomainObject.Predmet.ProtustrankaFormatedOIB>
    <izvorni_sadrzaj>  TELEFON d.o.o. za proizvodnju, trgovinu, zastupanje, usluge i turizam, OIB 60472677029</izvorni_sadrzaj>
    <derivirana_varijabla naziv="DomainObject.Predmet.ProtustrankaFormatedOIB_1">  TELEFON d.o.o. za proizvodnju, trgovinu, zastupanje, usluge i turizam, OIB 60472677029</derivirana_varijabla>
  </DomainObject.Predmet.ProtustrankaFormatedOIB>
  <DomainObject.Predmet.ProtustrankaFormatedWithAdress>
    <izvorni_sadrzaj> TELEFON d.o.o. za proizvodnju, trgovinu, zastupanje, usluge i turizam, Josipa Kosora br. 4, 22300 Knin</izvorni_sadrzaj>
    <derivirana_varijabla naziv="DomainObject.Predmet.ProtustrankaFormatedWithAdress_1"> TELEFON d.o.o. za proizvodnju, trgovinu, zastupanje, usluge i turizam, Josipa Kosora br. 4, 22300 Knin</derivirana_varijabla>
  </DomainObject.Predmet.ProtustrankaFormatedWithAdress>
  <DomainObject.Predmet.ProtustrankaFormatedWithAdressOIB>
    <izvorni_sadrzaj> TELEFON d.o.o. za proizvodnju, trgovinu, zastupanje, usluge i turizam, OIB 60472677029, Josipa Kosora br. 4, 22300 Knin</izvorni_sadrzaj>
    <derivirana_varijabla naziv="DomainObject.Predmet.ProtustrankaFormatedWithAdressOIB_1"> TELEFON d.o.o. za proizvodnju, trgovinu, zastupanje, usluge i turizam, OIB 60472677029, Josipa Kosora br. 4, 22300 Knin</derivirana_varijabla>
  </DomainObject.Predmet.ProtustrankaFormatedWithAdressOIB>
  <DomainObject.Predmet.ProtustrankaWithAdress>
    <izvorni_sadrzaj>TELEFON d.o.o. za proizvodnju, trgovinu, zastupanje, usluge i turizam Josipa Kosora br. 4, 22300 Knin</izvorni_sadrzaj>
    <derivirana_varijabla naziv="DomainObject.Predmet.ProtustrankaWithAdress_1">TELEFON d.o.o. za proizvodnju, trgovinu, zastupanje, usluge i turizam Josipa Kosora br. 4, 22300 Knin</derivirana_varijabla>
  </DomainObject.Predmet.ProtustrankaWithAdress>
  <DomainObject.Predmet.ProtustrankaWithAdressOIB>
    <izvorni_sadrzaj>TELEFON d.o.o. za proizvodnju, trgovinu, zastupanje, usluge i turizam, OIB 60472677029, Josipa Kosora br. 4, 22300 Knin</izvorni_sadrzaj>
    <derivirana_varijabla naziv="DomainObject.Predmet.ProtustrankaWithAdressOIB_1">TELEFON d.o.o. za proizvodnju, trgovinu, zastupanje, usluge i turizam, OIB 60472677029, Josipa Kosora br. 4, 22300 Knin</derivirana_varijabla>
  </DomainObject.Predmet.ProtustrankaWithAdressOIB>
  <DomainObject.Predmet.ProtustrankaNazivFormated>
    <izvorni_sadrzaj>TELEFON d.o.o. za proizvodnju, trgovinu, zastupanje, usluge i turizam</izvorni_sadrzaj>
    <derivirana_varijabla naziv="DomainObject.Predmet.ProtustrankaNazivFormated_1">TELEFON d.o.o. za proizvodnju, trgovinu, zastupanje, usluge i turizam</derivirana_varijabla>
  </DomainObject.Predmet.ProtustrankaNazivFormated>
  <DomainObject.Predmet.ProtustrankaNazivFormatedOIB>
    <izvorni_sadrzaj>TELEFON d.o.o. za proizvodnju, trgovinu, zastupanje, usluge i turizam, OIB 60472677029</izvorni_sadrzaj>
    <derivirana_varijabla naziv="DomainObject.Predmet.ProtustrankaNazivFormatedOIB_1">TELEFON d.o.o. za proizvodnju, trgovinu, zastupanje, usluge i turizam, OIB 60472677029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TELEFON d.o.o. za proizvodnju, trgovinu, zastupanje, usluge i turizam</item>
    </izvorni_sadrzaj>
    <derivirana_varijabla naziv="DomainObject.Predmet.ProtuStrankaListFormated_1">
      <item>TELEFON d.o.o. za proizvodnju, trgovinu, zastupanje, usluge i turizam</item>
    </derivirana_varijabla>
  </DomainObject.Predmet.ProtuStrankaListFormated>
  <DomainObject.Predmet.ProtuStrankaListFormatedOIB>
    <izvorni_sadrzaj>
      <item>TELEFON d.o.o. za proizvodnju, trgovinu, zastupanje, usluge i turizam, OIB 60472677029</item>
    </izvorni_sadrzaj>
    <derivirana_varijabla naziv="DomainObject.Predmet.ProtuStrankaListFormatedOIB_1">
      <item>TELEFON d.o.o. za proizvodnju, trgovinu, zastupanje, usluge i turizam, OIB 60472677029</item>
    </derivirana_varijabla>
  </DomainObject.Predmet.ProtuStrankaListFormatedOIB>
  <DomainObject.Predmet.ProtuStrankaListFormatedWithAdress>
    <izvorni_sadrzaj>
      <item>TELEFON d.o.o. za proizvodnju, trgovinu, zastupanje, usluge i turizam, Josipa Kosora br. 4, 22300 Knin</item>
    </izvorni_sadrzaj>
    <derivirana_varijabla naziv="DomainObject.Predmet.ProtuStrankaListFormatedWithAdress_1">
      <item>TELEFON d.o.o. za proizvodnju, trgovinu, zastupanje, usluge i turizam, Josipa Kosora br. 4, 22300 Knin</item>
    </derivirana_varijabla>
  </DomainObject.Predmet.ProtuStrankaListFormatedWithAdress>
  <DomainObject.Predmet.ProtuStrankaListFormatedWithAdressOIB>
    <izvorni_sadrzaj>
      <item>TELEFON d.o.o. za proizvodnju, trgovinu, zastupanje, usluge i turizam, OIB 60472677029, Josipa Kosora br. 4, 22300 Knin</item>
    </izvorni_sadrzaj>
    <derivirana_varijabla naziv="DomainObject.Predmet.ProtuStrankaListFormatedWithAdressOIB_1">
      <item>TELEFON d.o.o. za proizvodnju, trgovinu, zastupanje, usluge i turizam, OIB 60472677029, Josipa Kosora br. 4, 22300 Knin</item>
    </derivirana_varijabla>
  </DomainObject.Predmet.ProtuStrankaListFormatedWithAdressOIB>
  <DomainObject.Predmet.ProtuStrankaListNazivFormated>
    <izvorni_sadrzaj>
      <item>TELEFON d.o.o. za proizvodnju, trgovinu, zastupanje, usluge i turizam</item>
    </izvorni_sadrzaj>
    <derivirana_varijabla naziv="DomainObject.Predmet.ProtuStrankaListNazivFormated_1">
      <item>TELEFON d.o.o. za proizvodnju, trgovinu, zastupanje, usluge i turizam</item>
    </derivirana_varijabla>
  </DomainObject.Predmet.ProtuStrankaListNazivFormated>
  <DomainObject.Predmet.ProtuStrankaListNazivFormatedOIB>
    <izvorni_sadrzaj>
      <item>TELEFON d.o.o. za proizvodnju, trgovinu, zastupanje, usluge i turizam, OIB 60472677029</item>
    </izvorni_sadrzaj>
    <derivirana_varijabla naziv="DomainObject.Predmet.ProtuStrankaListNazivFormatedOIB_1">
      <item>TELEFON d.o.o. za proizvodnju, trgovinu, zastupanje, usluge i turizam, OIB 60472677029</item>
    </derivirana_varijabla>
  </DomainObject.Predmet.ProtuStrankaListNazivFormatedOIB>
  <DomainObject.Predmet.OstaliListFormated>
    <izvorni_sadrzaj>
      <item>Tatjana Bosiljkov</item>
    </izvorni_sadrzaj>
    <derivirana_varijabla naziv="DomainObject.Predmet.OstaliListFormated_1">
      <item>Tatjana Bosiljkov</item>
    </derivirana_varijabla>
  </DomainObject.Predmet.OstaliListFormated>
  <DomainObject.Predmet.OstaliListFormatedOIB>
    <izvorni_sadrzaj>
      <item>Tatjana Bosiljkov, OIB 97024221676</item>
    </izvorni_sadrzaj>
    <derivirana_varijabla naziv="DomainObject.Predmet.OstaliListFormatedOIB_1">
      <item>Tatjana Bosiljkov, OIB 97024221676</item>
    </derivirana_varijabla>
  </DomainObject.Predmet.OstaliListFormatedOIB>
  <DomainObject.Predmet.OstaliListFormatedWithAdress>
    <izvorni_sadrzaj>
      <item>Tatjana Bosiljkov, Teškovec 40, 10000 Zagreb</item>
    </izvorni_sadrzaj>
    <derivirana_varijabla naziv="DomainObject.Predmet.OstaliListFormatedWithAdress_1">
      <item>Tatjana Bosiljkov, Teškovec 40, 10000 Zagreb</item>
    </derivirana_varijabla>
  </DomainObject.Predmet.OstaliListFormatedWithAdress>
  <DomainObject.Predmet.OstaliListFormatedWithAdressOIB>
    <izvorni_sadrzaj>
      <item>Tatjana Bosiljkov, OIB 97024221676, Teškovec 40, 10000 Zagreb</item>
    </izvorni_sadrzaj>
    <derivirana_varijabla naziv="DomainObject.Predmet.OstaliListFormatedWithAdressOIB_1">
      <item>Tatjana Bosiljkov, OIB 97024221676, Teškovec 40, 10000 Zagreb</item>
    </derivirana_varijabla>
  </DomainObject.Predmet.OstaliListFormatedWithAdressOIB>
  <DomainObject.Predmet.OstaliListNazivFormated>
    <izvorni_sadrzaj>
      <item>Tatjana Bosiljkov</item>
    </izvorni_sadrzaj>
    <derivirana_varijabla naziv="DomainObject.Predmet.OstaliListNazivFormated_1">
      <item>Tatjana Bosiljkov</item>
    </derivirana_varijabla>
  </DomainObject.Predmet.OstaliListNazivFormated>
  <DomainObject.Predmet.OstaliListNazivFormatedOIB>
    <izvorni_sadrzaj>
      <item>Tatjana Bosiljkov, OIB 97024221676</item>
    </izvorni_sadrzaj>
    <derivirana_varijabla naziv="DomainObject.Predmet.OstaliListNazivFormatedOIB_1">
      <item>Tatjana Bosiljkov, OIB 97024221676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TELEFON d.o.o. za proizvodnju, trgovinu, zastupanje, usluge i turizam</izvorni_sadrzaj>
    <derivirana_varijabla naziv="DomainObject.Predmet.ProtustrankaIDrugi_1">TELEFON d.o.o. za proizvodnju, trgovinu, zastupanje, usluge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TELEFON d.o.o. za proizvodnju, trgovinu, zastupanje, usluge i turizam, OIB 60472677029, Josipa Kosora br. 4, 22300 Knin</izvorni_sadrzaj>
    <derivirana_varijabla naziv="DomainObject.Predmet.ProtustrankaIDrugiAdressOIB_1">TELEFON d.o.o. za proizvodnju, trgovinu, zastupanje, usluge i turizam, OIB 60472677029, Josipa Kosora br. 4,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TELEFON d.o.o. za proizvodnju, trgovinu, zastupanje, usluge i turizam</item>
      <item>FINA - Podružnica Šibenik</item>
      <item>Tatjana Bosiljkov</item>
    </izvorni_sadrzaj>
    <derivirana_varijabla naziv="DomainObject.Predmet.SudioniciListNaziv_1">
      <item>TELEFON d.o.o. za proizvodnju, trgovinu, zastupanje, usluge i turizam</item>
      <item>FINA - Podružnica Šibenik</item>
      <item>Tatjana Bosiljkov</item>
    </derivirana_varijabla>
  </DomainObject.Predmet.SudioniciListNaziv>
  <DomainObject.Predmet.SudioniciListAdressOIB>
    <izvorni_sadrzaj>
      <item>TELEFON d.o.o. za proizvodnju, trgovinu, zastupanje, usluge i turizam, OIB 60472677029, Josipa Kosora br. 4,22300 Knin</item>
      <item>FINA - Podružnica Šibenik, OIB 85821130368, Perivoj L. Marune 1,22000 Šibenik</item>
      <item>Tatjana Bosiljkov, OIB 97024221676, Teškovec 40,10000 Zagreb</item>
    </izvorni_sadrzaj>
    <derivirana_varijabla naziv="DomainObject.Predmet.SudioniciListAdressOIB_1">
      <item>TELEFON d.o.o. za proizvodnju, trgovinu, zastupanje, usluge i turizam, OIB 60472677029, Josipa Kosora br. 4,22300 Knin</item>
      <item>FINA - Podružnica Šibenik, OIB 85821130368, Perivoj L. Marune 1,22000 Šibenik</item>
      <item>Tatjana Bosiljkov, OIB 97024221676, Teškovec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60472677029</item>
      <item>, OIB 85821130368</item>
      <item>, OIB 97024221676</item>
    </izvorni_sadrzaj>
    <derivirana_varijabla naziv="DomainObject.Predmet.SudioniciListNazivOIB_1">
      <item>, OIB 60472677029</item>
      <item>, OIB 85821130368</item>
      <item>, OIB 97024221676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2008</properties:Characters>
  <properties:Lines>82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2016-05-25T10:30:00Z</dcterms:created>
  <dc:creator>Marina Gulin</dc:creator>
  <cp:lastModifiedBy>Marina Gulin</cp:lastModifiedBy>
  <cp:lastPrinted>2016-05-25T10:30:00Z</cp:lastPrinted>
  <dcterms:modified xmlns:xsi="http://www.w3.org/2001/XMLSchema-instance" xsi:type="dcterms:W3CDTF">2016-05-30T11:20:00Z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