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b71c" w14:paraId="602b71c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AE276E">
        <w:rPr>
          <w:b/>
          <w:sz w:val="22"/>
          <w:szCs w:val="22"/>
        </w:rPr>
        <w:t>2</w:t>
      </w:r>
      <w:r w:rsidR="00C02364">
        <w:rPr>
          <w:b/>
          <w:sz w:val="22"/>
          <w:szCs w:val="22"/>
        </w:rPr>
        <w:t>66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A16401">
        <w:rPr>
          <w:b/>
          <w:sz w:val="22"/>
          <w:szCs w:val="22"/>
        </w:rPr>
        <w:t>19</w:t>
      </w:r>
    </w:p>
    <w:p w:rsidRDefault="00A07EFC" w:rsidP="00B70172" w:rsidR="00A07EFC" w:rsidRPr="00E10462">
      <w:pPr>
        <w:jc w:val="right"/>
        <w:rPr>
          <w:b/>
          <w:sz w:val="16"/>
          <w:szCs w:val="16"/>
        </w:rPr>
      </w:pPr>
    </w:p>
    <w:p w:rsidRDefault="006849F2" w:rsidP="00B70172" w:rsidR="006849F2" w:rsidRPr="00E10462">
      <w:pPr>
        <w:jc w:val="right"/>
        <w:rPr>
          <w:b/>
          <w:sz w:val="16"/>
          <w:szCs w:val="16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pokretanje stečajnog postupka nad dužnikom </w:t>
      </w:r>
      <w:r w:rsidR="00C02364" w:rsidRPr="00C02364">
        <w:rPr>
          <w:sz w:val="22"/>
          <w:szCs w:val="22"/>
          <w:lang w:val="en-AU"/>
        </w:rPr>
        <w:t>DUBROVNIK COAST ONLINE j.d.o.o. za turizam, trgovinu i ugostiteljstvo, putnička agencija, Mlini, Trgovište 22, MBS: 060306399, OIB: 89147346039,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A16401">
        <w:rPr>
          <w:sz w:val="22"/>
          <w:szCs w:val="22"/>
        </w:rPr>
        <w:t>10. svibnja</w:t>
      </w:r>
      <w:r w:rsidRPr="003921E6">
        <w:rPr>
          <w:sz w:val="22"/>
          <w:szCs w:val="22"/>
        </w:rPr>
        <w:t xml:space="preserve"> 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6322B8">
      <w:pPr>
        <w:jc w:val="both"/>
        <w:rPr>
          <w:sz w:val="16"/>
          <w:szCs w:val="16"/>
        </w:rPr>
      </w:pPr>
    </w:p>
    <w:p w:rsidRDefault="003921E6" w:rsidP="003921E6" w:rsidR="003921E6" w:rsidRPr="006322B8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C02364" w:rsidRPr="00C02364">
        <w:rPr>
          <w:sz w:val="22"/>
          <w:szCs w:val="22"/>
          <w:lang w:val="en-AU"/>
        </w:rPr>
        <w:t>DUBROVNIK COAST ONLINE j.d.o.o. za turizam, trgovinu i ugostiteljstvo, putnička agencija, Mlini, Trgovište 22, MBS: 060306399, OIB: 89147346039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A16401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A16401" w:rsidRPr="00A16401">
        <w:rPr>
          <w:sz w:val="22"/>
          <w:szCs w:val="22"/>
        </w:rPr>
        <w:t>Ivan Šteko, Kralja Tomislava 8,Imotski</w:t>
      </w:r>
      <w:r w:rsidR="00B31A9F" w:rsidRPr="00A16401">
        <w:rPr>
          <w:sz w:val="22"/>
          <w:szCs w:val="22"/>
        </w:rPr>
        <w:t xml:space="preserve">, OIB: </w:t>
      </w:r>
      <w:r w:rsidR="00A16401" w:rsidRPr="00A16401">
        <w:rPr>
          <w:sz w:val="22"/>
          <w:szCs w:val="22"/>
        </w:rPr>
        <w:t>17080810514</w:t>
      </w:r>
      <w:r w:rsidRPr="00A16401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C02364" w:rsidRPr="00C02364">
        <w:rPr>
          <w:sz w:val="22"/>
          <w:szCs w:val="22"/>
          <w:lang w:val="en-AU"/>
        </w:rPr>
        <w:t>DUBROVNIK COAST ONLINE j.d.o.o. za turizam, trgovinu i ugostiteljstvo, putnička agencija, Mlini, Trgovište 22, MBS: 060306399, OIB: 89147346039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C02364" w:rsidRPr="007F03E6">
        <w:rPr>
          <w:sz w:val="22"/>
          <w:szCs w:val="22"/>
        </w:rPr>
        <w:t xml:space="preserve">DUBROVNIK COAST ONLINE j.d.o.o. </w:t>
      </w:r>
      <w:r w:rsidR="00C02364" w:rsidRPr="004F5933">
        <w:rPr>
          <w:sz w:val="22"/>
          <w:szCs w:val="22"/>
        </w:rPr>
        <w:t xml:space="preserve">za turizam, trgovinu i ugostiteljstvo, putnička agencija, Mlini, Trgovište 22, MBS: 060306399, OIB: 89147346039, </w:t>
      </w:r>
      <w:r w:rsidRPr="003921E6">
        <w:rPr>
          <w:sz w:val="22"/>
          <w:szCs w:val="22"/>
        </w:rPr>
        <w:t xml:space="preserve">zastupano po upravitelju stečajne mase </w:t>
      </w:r>
      <w:r w:rsidR="00D963A6" w:rsidRPr="00D963A6">
        <w:rPr>
          <w:sz w:val="22"/>
          <w:szCs w:val="22"/>
        </w:rPr>
        <w:t>Ivanu Šteko</w:t>
      </w:r>
      <w:r w:rsidRPr="00D963A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 w:rsidRPr="006322B8">
      <w:pPr>
        <w:jc w:val="center"/>
        <w:rPr>
          <w:b/>
          <w:sz w:val="16"/>
          <w:szCs w:val="16"/>
        </w:rPr>
      </w:pPr>
    </w:p>
    <w:p w:rsidRDefault="006849F2" w:rsidP="003921E6" w:rsidR="006849F2" w:rsidRPr="006322B8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194CD0" w:rsidP="00194CD0" w:rsidR="00194CD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9D47B0">
        <w:rPr>
          <w:sz w:val="22"/>
          <w:szCs w:val="22"/>
        </w:rPr>
        <w:t>Financijsk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agencij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RC Split</w:t>
      </w:r>
      <w:r>
        <w:rPr>
          <w:sz w:val="22"/>
          <w:szCs w:val="22"/>
        </w:rPr>
        <w:t xml:space="preserve">, </w:t>
      </w:r>
      <w:r w:rsidRPr="00D03666">
        <w:rPr>
          <w:sz w:val="22"/>
          <w:szCs w:val="22"/>
        </w:rPr>
        <w:t xml:space="preserve">podnijela je ovom sudu </w:t>
      </w:r>
      <w:r>
        <w:rPr>
          <w:sz w:val="22"/>
          <w:szCs w:val="22"/>
        </w:rPr>
        <w:t>26</w:t>
      </w:r>
      <w:r w:rsidRPr="00D03666">
        <w:rPr>
          <w:sz w:val="22"/>
          <w:szCs w:val="22"/>
        </w:rPr>
        <w:t xml:space="preserve">. </w:t>
      </w:r>
      <w:r>
        <w:rPr>
          <w:sz w:val="22"/>
          <w:szCs w:val="22"/>
        </w:rPr>
        <w:t>siječnja</w:t>
      </w:r>
      <w:r w:rsidRPr="00D03666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prijedlog za otvaranje stečajnog postupka nad dužnikom </w:t>
      </w:r>
      <w:r w:rsidRPr="007F03E6">
        <w:rPr>
          <w:sz w:val="22"/>
          <w:szCs w:val="22"/>
        </w:rPr>
        <w:t xml:space="preserve">DUBROVNIK COAST ONLINE j.d.o.o. </w:t>
      </w:r>
      <w:r w:rsidRPr="004F5933">
        <w:rPr>
          <w:sz w:val="22"/>
          <w:szCs w:val="22"/>
        </w:rPr>
        <w:t>za turizam, trgovinu i ugostiteljstvo, putnička agencija, Mlini</w:t>
      </w:r>
      <w:r w:rsidRPr="00D03666">
        <w:rPr>
          <w:sz w:val="22"/>
          <w:szCs w:val="22"/>
        </w:rPr>
        <w:t xml:space="preserve">. U prijedlogu se u </w:t>
      </w:r>
      <w:r w:rsidRPr="00D03666">
        <w:rPr>
          <w:sz w:val="22"/>
          <w:szCs w:val="22"/>
        </w:rPr>
        <w:lastRenderedPageBreak/>
        <w:t xml:space="preserve">bitnome navodi da </w:t>
      </w:r>
      <w:r>
        <w:rPr>
          <w:sz w:val="22"/>
          <w:szCs w:val="22"/>
        </w:rPr>
        <w:t>je na dan 20. siječnja 2016. godine u Očevidniku redoslijeda osnova za plaćanje evidentirano neizvršenih osnova za plaćanje u neprekinutom razdoblju od 120 dana u ukupnom iznosu od 123.514,09 kuna, a da dužnik ima jednog zaposlenog i da predlagatelj ne raspolaže drugim podacima o imovini dužnika.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135A5C" w:rsidP="00135A5C" w:rsidR="00135A5C" w:rsidRPr="00135A5C">
      <w:pPr>
        <w:ind w:firstLine="708"/>
        <w:jc w:val="both"/>
        <w:rPr>
          <w:sz w:val="22"/>
          <w:szCs w:val="22"/>
        </w:rPr>
      </w:pPr>
      <w:r w:rsidRPr="00135A5C">
        <w:rPr>
          <w:sz w:val="22"/>
          <w:szCs w:val="22"/>
        </w:rPr>
        <w:t>Rješenjem ovog suda posl.br. St. 266/2016-4 od 1. veljače 2016. godine pokrenut je postupak radi utvrđenja uvjeta za otvaranje stečajnog postupka (prethodni postupak) nad dužnikom.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BA5811" w:rsidP="00BA5811" w:rsidR="00BA5811" w:rsidRPr="00BA5811">
      <w:pPr>
        <w:ind w:firstLine="708"/>
        <w:jc w:val="both"/>
        <w:rPr>
          <w:sz w:val="22"/>
          <w:szCs w:val="22"/>
        </w:rPr>
      </w:pPr>
      <w:r w:rsidRPr="00BA5811">
        <w:rPr>
          <w:sz w:val="22"/>
          <w:szCs w:val="22"/>
        </w:rPr>
        <w:t>Iz potvrde FINA od 1. ožujka 2016. godine (list spisa 23) proizlazi da je račun dužnika na dan izdavanja potvrde u neprekidnoj blokadi 160 dana.</w:t>
      </w:r>
    </w:p>
    <w:p w:rsidRDefault="00CE25B2" w:rsidP="00CE25B2" w:rsidR="00CE25B2" w:rsidRPr="00475924">
      <w:pPr>
        <w:ind w:firstLine="708"/>
        <w:jc w:val="both"/>
        <w:rPr>
          <w:sz w:val="16"/>
          <w:szCs w:val="16"/>
        </w:rPr>
      </w:pPr>
    </w:p>
    <w:p w:rsidRDefault="00BA5811" w:rsidP="00BA5811" w:rsidR="00BA5811" w:rsidRPr="00BA5811">
      <w:pPr>
        <w:ind w:firstLine="708"/>
        <w:jc w:val="both"/>
        <w:rPr>
          <w:sz w:val="22"/>
          <w:szCs w:val="22"/>
        </w:rPr>
      </w:pPr>
      <w:r w:rsidRPr="00BA5811">
        <w:rPr>
          <w:sz w:val="22"/>
          <w:szCs w:val="22"/>
        </w:rPr>
        <w:t xml:space="preserve">U prethodnom postupku o prijedlogu za otvaranje stečajnog postupka dužnik se nije izjasnio, te nije dostavio popis imovine i obveza dužnika. </w:t>
      </w:r>
    </w:p>
    <w:p w:rsidRDefault="00BB6C16" w:rsidP="00BA5811" w:rsidR="00BB6C16" w:rsidRPr="00475924">
      <w:pPr>
        <w:jc w:val="both"/>
        <w:rPr>
          <w:sz w:val="16"/>
          <w:szCs w:val="16"/>
        </w:rPr>
      </w:pPr>
    </w:p>
    <w:p w:rsidRDefault="00BA5811" w:rsidP="00BA5811" w:rsidR="00BA5811" w:rsidRPr="00BA5811">
      <w:pPr>
        <w:ind w:firstLine="708"/>
        <w:jc w:val="both"/>
        <w:rPr>
          <w:sz w:val="22"/>
          <w:szCs w:val="22"/>
        </w:rPr>
      </w:pPr>
      <w:r w:rsidRPr="00BA5811">
        <w:rPr>
          <w:sz w:val="22"/>
          <w:szCs w:val="22"/>
        </w:rPr>
        <w:t>Prema dopisima Ministarstva unutarnjih poslova Republike Hrvatske od 05.02.2016. godine (list spisa 16),  Zemljišnoknjižnog odjela Općinskog suda u Dubrovniku od 04.02.2016. godine (list spisa 18) i Ministarstva financija Porezne uprave Područnog ureda Dalmacija Ispostava Dubrovnik od 16.02.2016. godine (list spisa 21) proizlazi da dužnik nema imovine.</w:t>
      </w:r>
    </w:p>
    <w:p w:rsidRDefault="00BB6C16" w:rsidP="00CE25B2" w:rsidR="00BB6C16" w:rsidRPr="00475924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dostatno 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475924">
        <w:rPr>
          <w:sz w:val="22"/>
          <w:szCs w:val="22"/>
        </w:rPr>
        <w:t>2</w:t>
      </w:r>
      <w:r w:rsidR="0034374C">
        <w:rPr>
          <w:sz w:val="22"/>
          <w:szCs w:val="22"/>
        </w:rPr>
        <w:t>66</w:t>
      </w:r>
      <w:r>
        <w:rPr>
          <w:sz w:val="22"/>
          <w:szCs w:val="22"/>
        </w:rPr>
        <w:t>/201</w:t>
      </w:r>
      <w:r w:rsidR="0034374C">
        <w:rPr>
          <w:sz w:val="22"/>
          <w:szCs w:val="22"/>
        </w:rPr>
        <w:t>6-17</w:t>
      </w:r>
      <w:r>
        <w:rPr>
          <w:sz w:val="22"/>
          <w:szCs w:val="22"/>
        </w:rPr>
        <w:t xml:space="preserve"> od 1. </w:t>
      </w:r>
      <w:r w:rsidR="0034374C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34374C">
        <w:rPr>
          <w:sz w:val="22"/>
          <w:szCs w:val="22"/>
        </w:rPr>
        <w:t>6</w:t>
      </w:r>
      <w:r>
        <w:rPr>
          <w:sz w:val="22"/>
          <w:szCs w:val="22"/>
        </w:rPr>
        <w:t xml:space="preserve">. godine pozvao </w:t>
      </w:r>
      <w:r w:rsidR="00CB18E7"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 w:rsidR="00CB18E7">
        <w:rPr>
          <w:sz w:val="22"/>
          <w:szCs w:val="22"/>
        </w:rPr>
        <w:t xml:space="preserve">. Ovo rješenje je oglašeno na mrežnoj stranici e oglasna ploča dana </w:t>
      </w:r>
      <w:r w:rsidR="00036F38">
        <w:rPr>
          <w:sz w:val="22"/>
          <w:szCs w:val="22"/>
        </w:rPr>
        <w:t>1.</w:t>
      </w:r>
      <w:r w:rsidR="00CB18E7">
        <w:rPr>
          <w:sz w:val="22"/>
          <w:szCs w:val="22"/>
        </w:rPr>
        <w:t xml:space="preserve"> </w:t>
      </w:r>
      <w:r w:rsidR="0034374C">
        <w:rPr>
          <w:sz w:val="22"/>
          <w:szCs w:val="22"/>
        </w:rPr>
        <w:t>ožujka</w:t>
      </w:r>
      <w:r w:rsidR="00CB18E7">
        <w:rPr>
          <w:sz w:val="22"/>
          <w:szCs w:val="22"/>
        </w:rPr>
        <w:t xml:space="preserve"> 201</w:t>
      </w:r>
      <w:r w:rsidR="0034374C">
        <w:rPr>
          <w:sz w:val="22"/>
          <w:szCs w:val="22"/>
        </w:rPr>
        <w:t>6</w:t>
      </w:r>
      <w:r w:rsidR="00CB18E7">
        <w:rPr>
          <w:sz w:val="22"/>
          <w:szCs w:val="22"/>
        </w:rPr>
        <w:t>. godine</w:t>
      </w:r>
      <w:r w:rsidR="001D243D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475924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E10462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6322B8">
        <w:rPr>
          <w:b/>
          <w:sz w:val="22"/>
          <w:szCs w:val="22"/>
        </w:rPr>
        <w:t>10. svibnja</w:t>
      </w:r>
      <w:r w:rsidR="003921E6" w:rsidRPr="003921E6">
        <w:rPr>
          <w:b/>
          <w:sz w:val="22"/>
          <w:szCs w:val="22"/>
        </w:rPr>
        <w:t xml:space="preserve"> 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E10462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E10462">
      <w:pPr>
        <w:jc w:val="both"/>
        <w:rPr>
          <w:b/>
          <w:sz w:val="16"/>
          <w:szCs w:val="16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E10462">
        <w:rPr>
          <w:sz w:val="22"/>
          <w:szCs w:val="22"/>
        </w:rPr>
        <w:t>10.05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FF7CBB" w:rsidP="003921E6" w:rsidR="00FF7CBB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Erste&amp;Steiermarkische bank d.d., pute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2F3B7C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AE276E">
      <w:rPr>
        <w:b/>
        <w:sz w:val="22"/>
        <w:szCs w:val="22"/>
      </w:rPr>
      <w:t>2</w:t>
    </w:r>
    <w:r w:rsidR="00C02364">
      <w:rPr>
        <w:b/>
        <w:sz w:val="22"/>
        <w:szCs w:val="22"/>
      </w:rPr>
      <w:t>66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D963A6">
      <w:rPr>
        <w:b/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514C"/>
    <w:rsid w:val="00026D2D"/>
    <w:rsid w:val="0002721B"/>
    <w:rsid w:val="00036F38"/>
    <w:rsid w:val="0005140C"/>
    <w:rsid w:val="0005560A"/>
    <w:rsid w:val="00064E57"/>
    <w:rsid w:val="000764E3"/>
    <w:rsid w:val="000A638A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6535F"/>
    <w:rsid w:val="00181761"/>
    <w:rsid w:val="0018418C"/>
    <w:rsid w:val="00194CD0"/>
    <w:rsid w:val="001A66AE"/>
    <w:rsid w:val="001B14F0"/>
    <w:rsid w:val="001C6AD2"/>
    <w:rsid w:val="001D243D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E0A2A"/>
    <w:rsid w:val="002F3B7C"/>
    <w:rsid w:val="003038F8"/>
    <w:rsid w:val="0031224E"/>
    <w:rsid w:val="00320035"/>
    <w:rsid w:val="00320A07"/>
    <w:rsid w:val="00331AD9"/>
    <w:rsid w:val="003356EA"/>
    <w:rsid w:val="00335E17"/>
    <w:rsid w:val="003371F4"/>
    <w:rsid w:val="0034027F"/>
    <w:rsid w:val="0034374C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22B8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637B"/>
    <w:rsid w:val="00871BAD"/>
    <w:rsid w:val="00872314"/>
    <w:rsid w:val="00897B76"/>
    <w:rsid w:val="008B699C"/>
    <w:rsid w:val="008C68B8"/>
    <w:rsid w:val="008C7C09"/>
    <w:rsid w:val="009154DF"/>
    <w:rsid w:val="00916497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A05715"/>
    <w:rsid w:val="00A07EFC"/>
    <w:rsid w:val="00A15B43"/>
    <w:rsid w:val="00A16401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63A6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0462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B7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B7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B7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B7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B7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B7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B7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B7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COAST ONLINE j.d.o.o. za turizam, trgovinu i ugostiteljstvo, putnička agencija</izvorni_sadrzaj>
    <derivirana_varijabla naziv="DomainObject.Predmet.ProtustrankaFormated_1">  DUBROVNIK COAST ONLINE j.d.o.o. za turizam, trgovinu i ugostiteljstvo, putnička agencija</derivirana_varijabla>
  </DomainObject.Predmet.ProtustrankaFormated>
  <DomainObject.Predmet.ProtustrankaFormatedOIB>
    <izvorni_sadrzaj>  DUBROVNIK COAST ONLINE j.d.o.o. za turizam, trgovinu i ugostiteljstvo, putnička agencija, OIB 89147346039</izvorni_sadrzaj>
    <derivirana_varijabla naziv="DomainObject.Predmet.ProtustrankaFormatedOIB_1">  DUBROVNIK COAST ONLINE j.d.o.o. za turizam, trgovinu i ugostiteljstvo, putnička agencija, OIB 89147346039</derivirana_varijabla>
  </DomainObject.Predmet.ProtustrankaFormatedOIB>
  <DomainObject.Predmet.ProtustrankaFormatedWithAdress>
    <izvorni_sadrzaj> DUBROVNIK COAST ONLINE j.d.o.o. za turizam, trgovinu i ugostiteljstvo, putnička agencija, Trgovište 22, 20207 Mlini</izvorni_sadrzaj>
    <derivirana_varijabla naziv="DomainObject.Predmet.ProtustrankaFormatedWithAdress_1"> DUBROVNIK COAST ONLINE j.d.o.o. za turizam, trgovinu i ugostiteljstvo, putnička agencija, Trgovište 22, 20207 Mlini</derivirana_varijabla>
  </DomainObject.Predmet.ProtustrankaFormatedWithAdress>
  <DomainObject.Predmet.ProtustrankaFormatedWithAdressOIB>
    <izvorni_sadrzaj> DUBROVNIK COAST ONLINE j.d.o.o. za turizam, trgovinu i ugostiteljstvo, putnička agencija, OIB 89147346039, Trgovište 22, 20207 Mlini</izvorni_sadrzaj>
    <derivirana_varijabla naziv="DomainObject.Predmet.ProtustrankaFormatedWithAdressOIB_1"> DUBROVNIK COAST ONLINE j.d.o.o. za turizam, trgovinu i ugostiteljstvo, putnička agencija, OIB 89147346039, Trgovište 22, 20207 Mlini</derivirana_varijabla>
  </DomainObject.Predmet.ProtustrankaFormatedWithAdressOIB>
  <DomainObject.Predmet.ProtustrankaWithAdress>
    <izvorni_sadrzaj>DUBROVNIK COAST ONLINE j.d.o.o. za turizam, trgovinu i ugostiteljstvo, putnička agencija Trgovište 22, 20207 Mlini</izvorni_sadrzaj>
    <derivirana_varijabla naziv="DomainObject.Predmet.ProtustrankaWithAdress_1">DUBROVNIK COAST ONLINE j.d.o.o. za turizam, trgovinu i ugostiteljstvo, putnička agencija Trgovište 22, 20207 Mlini</derivirana_varijabla>
  </DomainObject.Predmet.ProtustrankaWithAdress>
  <DomainObject.Predmet.ProtustrankaWithAdressOIB>
    <izvorni_sadrzaj>DUBROVNIK COAST ONLINE j.d.o.o. za turizam, trgovinu i ugostiteljstvo, putnička agencija, OIB 89147346039, Trgovište 22, 20207 Mlini</izvorni_sadrzaj>
    <derivirana_varijabla naziv="DomainObject.Predmet.ProtustrankaWithAdressOIB_1">DUBROVNIK COAST ONLINE j.d.o.o. za turizam, trgovinu i ugostiteljstvo, putnička agencija, OIB 89147346039, Trgovište 22, 20207 Mlini</derivirana_varijabla>
  </DomainObject.Predmet.ProtustrankaWithAdressOIB>
  <DomainObject.Predmet.ProtustrankaNazivFormated>
    <izvorni_sadrzaj>DUBROVNIK COAST ONLINE j.d.o.o. za turizam, trgovinu i ugostiteljstvo, putnička agencija</izvorni_sadrzaj>
    <derivirana_varijabla naziv="DomainObject.Predmet.ProtustrankaNazivFormated_1">DUBROVNIK COAST ONLINE j.d.o.o. za turizam, trgovinu i ugostiteljstvo, putnička agencija</derivirana_varijabla>
  </DomainObject.Predmet.ProtustrankaNazivFormated>
  <DomainObject.Predmet.ProtustrankaNazivFormatedOIB>
    <izvorni_sadrzaj>DUBROVNIK COAST ONLINE j.d.o.o. za turizam, trgovinu i ugostiteljstvo, putnička agencija, OIB 89147346039</izvorni_sadrzaj>
    <derivirana_varijabla naziv="DomainObject.Predmet.ProtustrankaNazivFormatedOIB_1">DUBROVNIK COAST ONLINE j.d.o.o. za turizam, trgovinu i ugostiteljstvo, putnička agencija, OIB 89147346039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123514.09</izvorni_sadrzaj>
    <derivirana_varijabla naziv="DomainObject.Predmet.TrenutnaVrijednost_1">123514.09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DUBROVNIK COAST ONLINE j.d.o.o. za turizam, trgovinu i ugostiteljstvo, putnička agencija</item>
    </izvorni_sadrzaj>
    <derivirana_varijabla naziv="DomainObject.Predmet.ProtuStrankaListFormated_1">
      <item>DUBROVNIK COAST ONLINE j.d.o.o. za turizam, trgovinu i ugostiteljstvo, putnička agencija</item>
    </derivirana_varijabla>
  </DomainObject.Predmet.ProtuStrankaListFormated>
  <DomainObject.Predmet.ProtuStrankaListFormatedOIB>
    <izvorni_sadrzaj>
      <item>DUBROVNIK COAST ONLINE j.d.o.o. za turizam, trgovinu i ugostiteljstvo, putnička agencija, OIB 89147346039</item>
    </izvorni_sadrzaj>
    <derivirana_varijabla naziv="DomainObject.Predmet.ProtuStrankaListFormatedOIB_1">
      <item>DUBROVNIK COAST ONLINE j.d.o.o. za turizam, trgovinu i ugostiteljstvo, putnička agencija, OIB 89147346039</item>
    </derivirana_varijabla>
  </DomainObject.Predmet.ProtuStrankaListFormatedOIB>
  <DomainObject.Predmet.ProtuStrankaListFormatedWithAdress>
    <izvorni_sadrzaj>
      <item>DUBROVNIK COAST ONLINE j.d.o.o. za turizam, trgovinu i ugostiteljstvo, putnička agencija, Trgovište 22, 20207 Mlini</item>
    </izvorni_sadrzaj>
    <derivirana_varijabla naziv="DomainObject.Predmet.ProtuStrankaListFormatedWithAdress_1">
      <item>DUBROVNIK COAST ONLINE j.d.o.o. za turizam, trgovinu i ugostiteljstvo, putnička agencija, Trgovište 22, 20207 Mlini</item>
    </derivirana_varijabla>
  </DomainObject.Predmet.ProtuStrankaListFormatedWithAdress>
  <DomainObject.Predmet.ProtuStrankaListFormatedWithAdressOIB>
    <izvorni_sadrzaj>
      <item>DUBROVNIK COAST ONLINE j.d.o.o. za turizam, trgovinu i ugostiteljstvo, putnička agencija, OIB 89147346039, Trgovište 22, 20207 Mlini</item>
    </izvorni_sadrzaj>
    <derivirana_varijabla naziv="DomainObject.Predmet.ProtuStrankaListFormatedWithAdressOIB_1">
      <item>DUBROVNIK COAST ONLINE j.d.o.o. za turizam, trgovinu i ugostiteljstvo, putnička agencija, OIB 89147346039, Trgovište 22, 20207 Mlini</item>
    </derivirana_varijabla>
  </DomainObject.Predmet.ProtuStrankaListFormatedWithAdressOIB>
  <DomainObject.Predmet.ProtuStrankaListNazivFormated>
    <izvorni_sadrzaj>
      <item>DUBROVNIK COAST ONLINE j.d.o.o. za turizam, trgovinu i ugostiteljstvo, putnička agencija</item>
    </izvorni_sadrzaj>
    <derivirana_varijabla naziv="DomainObject.Predmet.ProtuStrankaListNazivFormated_1">
      <item>DUBROVNIK COAST ONLINE j.d.o.o. za turizam, trgovinu i ugostiteljstvo, putnička agencija</item>
    </derivirana_varijabla>
  </DomainObject.Predmet.ProtuStrankaListNazivFormated>
  <DomainObject.Predmet.ProtuStrankaListNazivFormatedOIB>
    <izvorni_sadrzaj>
      <item>DUBROVNIK COAST ONLINE j.d.o.o. za turizam, trgovinu i ugostiteljstvo, putnička agencija, OIB 89147346039</item>
    </izvorni_sadrzaj>
    <derivirana_varijabla naziv="DomainObject.Predmet.ProtuStrankaListNazivFormatedOIB_1">
      <item>DUBROVNIK COAST ONLINE j.d.o.o. za turizam, trgovinu i ugostiteljstvo, putnička agencija, OIB 89147346039</item>
    </derivirana_varijabla>
  </DomainObject.Predmet.ProtuStrankaListNazivFormatedOIB>
  <DomainObject.Predmet.OstaliListFormated>
    <izvorni_sadrzaj>
      <item>Edita Bošnjak</item>
      <item>ERSTE &amp; STEIERMARKISCHEBANK d.d.</item>
    </izvorni_sadrzaj>
    <derivirana_varijabla naziv="DomainObject.Predmet.OstaliListFormated_1">
      <item>Edita Bošnjak</item>
      <item>ERSTE &amp; STEIERMARKISCHEBANK d.d.</item>
    </derivirana_varijabla>
  </DomainObject.Predmet.OstaliListFormated>
  <DomainObject.Predmet.OstaliListFormatedOIB>
    <izvorni_sadrzaj>
      <item>Edita Bošnjak, OIB 68239929297</item>
      <item>ERSTE &amp; STEIERMARKISCHEBANK d.d.</item>
    </izvorni_sadrzaj>
    <derivirana_varijabla naziv="DomainObject.Predmet.OstaliListFormatedOIB_1">
      <item>Edita Bošnjak, OIB 68239929297</item>
      <item>ERSTE &amp; STEIERMARKISCHEBANK d.d.</item>
    </derivirana_varijabla>
  </DomainObject.Predmet.OstaliListFormatedOIB>
  <DomainObject.Predmet.OstaliListFormatedWithAdress>
    <izvorni_sadrzaj>
      <item>Edita Bošnjak, Mostarska 22, 20000 Dubrovnik</item>
      <item>ERSTE &amp; STEIERMARKISCHEBANK d.d.</item>
    </izvorni_sadrzaj>
    <derivirana_varijabla naziv="DomainObject.Predmet.OstaliListFormatedWithAdress_1">
      <item>Edita Bošnjak, Mostarska 22, 20000 Dubrovnik</item>
      <item>ERSTE &amp; STEIERMARKISCHEBANK d.d.</item>
    </derivirana_varijabla>
  </DomainObject.Predmet.OstaliListFormatedWithAdress>
  <DomainObject.Predmet.OstaliListFormatedWithAdressOIB>
    <izvorni_sadrzaj>
      <item>Edita Bošnjak, OIB 68239929297, Mostarska 22, 20000 Dubrovnik</item>
      <item>ERSTE &amp; STEIERMARKISCHEBANK d.d.</item>
    </izvorni_sadrzaj>
    <derivirana_varijabla naziv="DomainObject.Predmet.OstaliListFormatedWithAdressOIB_1">
      <item>Edita Bošnjak, OIB 68239929297, Mostarska 22, 20000 Dubrovnik</item>
      <item>ERSTE &amp; STEIERMARKISCHEBANK d.d.</item>
    </derivirana_varijabla>
  </DomainObject.Predmet.OstaliListFormatedWithAdressOIB>
  <DomainObject.Predmet.OstaliListNazivFormated>
    <izvorni_sadrzaj>
      <item>Edita Bošnjak</item>
      <item>ERSTE &amp; STEIERMARKISCHEBANK d.d.</item>
    </izvorni_sadrzaj>
    <derivirana_varijabla naziv="DomainObject.Predmet.OstaliListNazivFormated_1">
      <item>Edita Bošnjak</item>
      <item>ERSTE &amp; STEIERMARKISCHEBANK d.d.</item>
    </derivirana_varijabla>
  </DomainObject.Predmet.OstaliListNazivFormated>
  <DomainObject.Predmet.OstaliListNazivFormatedOIB>
    <izvorni_sadrzaj>
      <item>Edita Bošnjak, OIB 68239929297</item>
      <item>ERSTE &amp; STEIERMARKISCHEBANK d.d.</item>
    </izvorni_sadrzaj>
    <derivirana_varijabla naziv="DomainObject.Predmet.OstaliListNazivFormatedOIB_1">
      <item>Edita Bošnjak, OIB 68239929297</item>
      <item>ERSTE &amp; STEIERMARKISCHEBANK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DUBROVNIK COAST ONLINE j.d.o.o. za turizam, trgovinu i ugostiteljstvo, putnička agencija</izvorni_sadrzaj>
    <derivirana_varijabla naziv="DomainObject.Predmet.ProtustrankaIDrugi_1">DUBROVNIK COAST ONLINE j.d.o.o. za turizam, trgovinu i ugostiteljstvo, putnička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DUBROVNIK COAST ONLINE j.d.o.o. za turizam, trgovinu i ugostiteljstvo, putnička agencija, OIB 89147346039, Trgovište 22, 20207 Mlini</izvorni_sadrzaj>
    <derivirana_varijabla naziv="DomainObject.Predmet.ProtustrankaIDrugiAdressOIB_1">DUBROVNIK COAST ONLINE j.d.o.o. za turizam, trgovinu i ugostiteljstvo, putnička agencija, OIB 89147346039, Trgovište 22,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DUBROVNIK COAST ONLINE j.d.o.o. za turizam, trgovinu i ugostiteljstvo, putnička agencija</item>
      <item>Edita Bošnjak</item>
      <item>ERSTE &amp; STEIERMARKISCHEBANK d.d.</item>
    </izvorni_sadrzaj>
    <derivirana_varijabla naziv="DomainObject.Predmet.SudioniciListNaziv_1">
      <item>FINA RC SPLIT, PODRUŽNICA DUBROVNIK</item>
      <item>DUBROVNIK COAST ONLINE j.d.o.o. za turizam, trgovinu i ugostiteljstvo, putnička agencija</item>
      <item>Edita Bošnjak</item>
      <item>ERSTE &amp; STEIERMARKISCHEBANK d.d.</item>
    </derivirana_varijabla>
  </DomainObject.Predmet.SudioniciListNaziv>
  <DomainObject.Predmet.SudioniciListAdressOIB>
    <izvorni_sadrzaj>
      <item>FINA RC SPLIT, PODRUŽNICA DUBROVNIK, OIB 85821130368, VUKOVARSKA 2,20000 Dubrovnik</item>
      <item>DUBROVNIK COAST ONLINE j.d.o.o. za turizam, trgovinu i ugostiteljstvo, putnička agencija, OIB 89147346039, Trgovište 22,20207 Mlini</item>
      <item>Edita Bošnjak, OIB 68239929297, Mostarska 22,20000 Dubrovnik</item>
      <item>ERSTE &amp; STEIERMARKISCHEBANK d.d.</item>
    </izvorni_sadrzaj>
    <derivirana_varijabla naziv="DomainObject.Predmet.SudioniciListAdressOIB_1">
      <item>FINA RC SPLIT, PODRUŽNICA DUBROVNIK, OIB 85821130368, VUKOVARSKA 2,20000 Dubrovnik</item>
      <item>DUBROVNIK COAST ONLINE j.d.o.o. za turizam, trgovinu i ugostiteljstvo, putnička agencija, OIB 89147346039, Trgovište 22,20207 Mlini</item>
      <item>Edita Bošnjak, OIB 68239929297, Mostarska 22,20000 Dubrovnik</item>
      <item>ERSTE &amp; STEIERMARKISCHEBANK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89147346039</item>
      <item>, OIB 68239929297</item>
      <item>, OIB null</item>
    </izvorni_sadrzaj>
    <derivirana_varijabla naziv="DomainObject.Predmet.SudioniciListNazivOIB_1">
      <item>, OIB 85821130368</item>
      <item>, OIB 89147346039</item>
      <item>, OIB 68239929297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932</properties:Words>
  <properties:Characters>5361</properties:Characters>
  <properties:Lines>140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2016-05-10T08:17:00Z</dcterms:created>
  <dc:creator>Srđan Gavranić</dc:creator>
  <cp:lastModifiedBy>Srđan Gavranić</cp:lastModifiedBy>
  <cp:lastPrinted>2016-05-10T08:16:00Z</cp:lastPrinted>
  <dcterms:modified xmlns:xsi="http://www.w3.org/2001/XMLSchema-instance" xsi:type="dcterms:W3CDTF">2016-05-10T08:20:00Z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