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6f5a" w14:paraId="5536f5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235FB4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F38B2">
        <w:rPr>
          <w:rFonts w:hAnsi="Times New Roman" w:ascii="Times New Roman"/>
        </w:rPr>
        <w:t>561</w:t>
      </w:r>
      <w:r w:rsidR="001225F3">
        <w:rPr>
          <w:rFonts w:hAnsi="Times New Roman" w:ascii="Times New Roman"/>
        </w:rPr>
        <w:t>/2016</w:t>
      </w:r>
      <w:r w:rsidR="00235FB4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F38B2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8F38B2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SABRINA DOMINUS d.o.o., Zagreb (Grad Zagreb), Samoborska cesta 146 A, OIB: 25414636119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B54D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F38B2" w:rsidRPr="008F38B2">
        <w:rPr>
          <w:rFonts w:hAnsi="Times New Roman" w:ascii="Times New Roman"/>
          <w:szCs w:val="24"/>
          <w:lang w:val="hr-HR"/>
        </w:rPr>
        <w:t>SABRINA DOMINUS d.o.o., Zagreb (Grad Zagreb), Samoborska cesta 146 A, OIB: 25414636119</w:t>
      </w:r>
    </w:p>
    <w:p w:rsidRDefault="00214362" w:rsidP="00937E6F" w:rsidR="00214362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F38B2">
        <w:rPr>
          <w:rFonts w:hAnsi="Times New Roman" w:ascii="Times New Roman"/>
          <w:lang w:val="hr-HR"/>
        </w:rPr>
        <w:t>313.824,55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8F38B2">
        <w:rPr>
          <w:rFonts w:hAnsi="Times New Roman" w:ascii="Times New Roman"/>
          <w:lang w:val="hr-HR"/>
        </w:rPr>
        <w:t>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235FB4" w:rsidP="00E91121" w:rsidR="00235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5FB4" w:rsidP="00E91121" w:rsidR="00235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5FB4" w:rsidP="00E91121" w:rsidR="00235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5FB4" w:rsidP="00E91121" w:rsidR="00235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5FB4" w:rsidP="00E91121" w:rsidR="00235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5FB4" w:rsidP="00E91121" w:rsidR="00235F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5FB4" w:rsidP="00E91121" w:rsidR="00235FB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35FB4" w:rsidP="00E91121" w:rsidR="00235F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235FB4" w:rsidR="00235FB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634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214362">
          <w:rPr>
            <w:rFonts w:hAnsi="Times New Roman" w:ascii="Times New Roman"/>
          </w:rPr>
          <w:t>5</w:t>
        </w:r>
        <w:r w:rsidR="008F38B2">
          <w:rPr>
            <w:rFonts w:hAnsi="Times New Roman" w:ascii="Times New Roman"/>
          </w:rPr>
          <w:t>61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14362"/>
    <w:rsid w:val="002223C8"/>
    <w:rsid w:val="00235FB4"/>
    <w:rsid w:val="002635B0"/>
    <w:rsid w:val="002E0DA8"/>
    <w:rsid w:val="003569AD"/>
    <w:rsid w:val="0036634A"/>
    <w:rsid w:val="0038085A"/>
    <w:rsid w:val="0042162E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8F38B2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54D91"/>
    <w:rsid w:val="00BA4663"/>
    <w:rsid w:val="00C164FD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6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3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66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3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SABRINA DOMINUS d.o.o.</izvorni_sadrzaj>
    <derivirana_varijabla naziv="DomainObject.Predmet.ProtustrankaFormated_1">  SABRINA DOMINUS d.o.o.</derivirana_varijabla>
  </DomainObject.Predmet.ProtustrankaFormated>
  <DomainObject.Predmet.ProtustrankaFormatedOIB>
    <izvorni_sadrzaj>  SABRINA DOMINUS d.o.o., OIB 25414636119</izvorni_sadrzaj>
    <derivirana_varijabla naziv="DomainObject.Predmet.ProtustrankaFormatedOIB_1">  SABRINA DOMINUS d.o.o., OIB 25414636119</derivirana_varijabla>
  </DomainObject.Predmet.ProtustrankaFormatedOIB>
  <DomainObject.Predmet.ProtustrankaFormatedWithAdress>
    <izvorni_sadrzaj> SABRINA DOMINUS d.o.o., Samoborska cesta 146 A, 10000 Zagreb</izvorni_sadrzaj>
    <derivirana_varijabla naziv="DomainObject.Predmet.ProtustrankaFormatedWithAdress_1"> SABRINA DOMINUS d.o.o., Samoborska cesta 146 A, 10000 Zagreb</derivirana_varijabla>
  </DomainObject.Predmet.ProtustrankaFormatedWithAdress>
  <DomainObject.Predmet.ProtustrankaFormatedWithAdressOIB>
    <izvorni_sadrzaj> SABRINA DOMINUS d.o.o., OIB 25414636119, Samoborska cesta 146 A, 10000 Zagreb</izvorni_sadrzaj>
    <derivirana_varijabla naziv="DomainObject.Predmet.ProtustrankaFormatedWithAdressOIB_1"> SABRINA DOMINUS d.o.o., OIB 25414636119, Samoborska cesta 146 A, 10000 Zagreb</derivirana_varijabla>
  </DomainObject.Predmet.ProtustrankaFormatedWithAdressOIB>
  <DomainObject.Predmet.ProtustrankaWithAdress>
    <izvorni_sadrzaj>SABRINA DOMINUS d.o.o. Samoborska cesta 146 A, 10000 Zagreb</izvorni_sadrzaj>
    <derivirana_varijabla naziv="DomainObject.Predmet.ProtustrankaWithAdress_1">SABRINA DOMINUS d.o.o. Samoborska cesta 146 A, 10000 Zagreb</derivirana_varijabla>
  </DomainObject.Predmet.ProtustrankaWithAdress>
  <DomainObject.Predmet.ProtustrankaWithAdressOIB>
    <izvorni_sadrzaj>SABRINA DOMINUS d.o.o., OIB 25414636119, Samoborska cesta 146 A, 10000 Zagreb</izvorni_sadrzaj>
    <derivirana_varijabla naziv="DomainObject.Predmet.ProtustrankaWithAdressOIB_1">SABRINA DOMINUS d.o.o., OIB 25414636119, Samoborska cesta 146 A, 10000 Zagreb</derivirana_varijabla>
  </DomainObject.Predmet.ProtustrankaWithAdressOIB>
  <DomainObject.Predmet.ProtustrankaNazivFormated>
    <izvorni_sadrzaj>SABRINA DOMINUS d.o.o.</izvorni_sadrzaj>
    <derivirana_varijabla naziv="DomainObject.Predmet.ProtustrankaNazivFormated_1">SABRINA DOMINUS d.o.o.</derivirana_varijabla>
  </DomainObject.Predmet.ProtustrankaNazivFormated>
  <DomainObject.Predmet.ProtustrankaNazivFormatedOIB>
    <izvorni_sadrzaj>SABRINA DOMINUS d.o.o., OIB 25414636119</izvorni_sadrzaj>
    <derivirana_varijabla naziv="DomainObject.Predmet.ProtustrankaNazivFormatedOIB_1">SABRINA DOMINUS d.o.o., OIB 25414636119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SABRINA DOMINUS d.o.o.</item>
    </izvorni_sadrzaj>
    <derivirana_varijabla naziv="DomainObject.Predmet.ProtuStrankaListFormated_1">
      <item>SABRINA DOMINUS d.o.o.</item>
    </derivirana_varijabla>
  </DomainObject.Predmet.ProtuStrankaListFormated>
  <DomainObject.Predmet.ProtuStrankaListFormatedOIB>
    <izvorni_sadrzaj>
      <item>SABRINA DOMINUS d.o.o., OIB 25414636119</item>
    </izvorni_sadrzaj>
    <derivirana_varijabla naziv="DomainObject.Predmet.ProtuStrankaListFormatedOIB_1">
      <item>SABRINA DOMINUS d.o.o., OIB 25414636119</item>
    </derivirana_varijabla>
  </DomainObject.Predmet.ProtuStrankaListFormatedOIB>
  <DomainObject.Predmet.ProtuStrankaListFormatedWithAdress>
    <izvorni_sadrzaj>
      <item>SABRINA DOMINUS d.o.o., Samoborska cesta 146 A, 10000 Zagreb</item>
    </izvorni_sadrzaj>
    <derivirana_varijabla naziv="DomainObject.Predmet.ProtuStrankaListFormatedWithAdress_1">
      <item>SABRINA DOMINUS d.o.o., Samoborska cesta 146 A, 10000 Zagreb</item>
    </derivirana_varijabla>
  </DomainObject.Predmet.ProtuStrankaListFormatedWithAdress>
  <DomainObject.Predmet.ProtuStrankaListFormatedWithAdressOIB>
    <izvorni_sadrzaj>
      <item>SABRINA DOMINUS d.o.o., OIB 25414636119, Samoborska cesta 146 A, 10000 Zagreb</item>
    </izvorni_sadrzaj>
    <derivirana_varijabla naziv="DomainObject.Predmet.ProtuStrankaListFormatedWithAdressOIB_1">
      <item>SABRINA DOMINUS d.o.o., OIB 25414636119, Samoborska cesta 146 A, 10000 Zagreb</item>
    </derivirana_varijabla>
  </DomainObject.Predmet.ProtuStrankaListFormatedWithAdressOIB>
  <DomainObject.Predmet.ProtuStrankaListNazivFormated>
    <izvorni_sadrzaj>
      <item>SABRINA DOMINUS d.o.o.</item>
    </izvorni_sadrzaj>
    <derivirana_varijabla naziv="DomainObject.Predmet.ProtuStrankaListNazivFormated_1">
      <item>SABRINA DOMINUS d.o.o.</item>
    </derivirana_varijabla>
  </DomainObject.Predmet.ProtuStrankaListNazivFormated>
  <DomainObject.Predmet.ProtuStrankaListNazivFormatedOIB>
    <izvorni_sadrzaj>
      <item>SABRINA DOMINUS d.o.o., OIB 25414636119</item>
    </izvorni_sadrzaj>
    <derivirana_varijabla naziv="DomainObject.Predmet.ProtuStrankaListNazivFormatedOIB_1">
      <item>SABRINA DOMINUS d.o.o., OIB 25414636119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SABRINA DOMINUS d.o.o.</izvorni_sadrzaj>
    <derivirana_varijabla naziv="DomainObject.Predmet.ProtustrankaIDrugi_1">SABRINA DOMINUS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SABRINA DOMINUS d.o.o., OIB 25414636119, Samoborska cesta 146 A, 10000 Zagreb</izvorni_sadrzaj>
    <derivirana_varijabla naziv="DomainObject.Predmet.ProtustrankaIDrugiAdressOIB_1">SABRINA DOMINUS d.o.o., OIB 25414636119, Samoborska cesta 146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SABRINA DOMINUS d.o.o.</item>
      <item>HRVATSKI ZAVOD ZA MIROVINSKO OSIGURANJE</item>
    </izvorni_sadrzaj>
    <derivirana_varijabla naziv="DomainObject.Predmet.SudioniciListNaziv_1">
      <item>FINA Regionalni centar Zagreb</item>
      <item>SABRINA DOMINUS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SABRINA DOMINUS d.o.o., OIB 25414636119, Samoborska cesta 146 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25414636119</item>
      <item>, OIB 84397956623</item>
    </izvorni_sadrzaj>
    <derivirana_varijabla naziv="DomainObject.Predmet.SudioniciListNazivOIB_1">
      <item>, OIB 85821130368</item>
      <item>, OIB 25414636119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2034</properties:Characters>
  <properties:Lines>104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2016-03-17T12:32:00Z</dcterms:created>
  <dc:creator>Sudsko vijeæe</dc:creator>
  <cp:lastModifiedBy>Jadranka Zelić</cp:lastModifiedBy>
  <cp:lastPrinted>2016-03-17T12:47:00Z</cp:lastPrinted>
  <dcterms:modified xmlns:xsi="http://www.w3.org/2001/XMLSchema-instance" xsi:type="dcterms:W3CDTF">2016-03-17T12:48:00Z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