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7cf1" w14:paraId="6497cf1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20272D" w:rsidRPr="0020272D">
        <w:t>BOŠNJAK-MM j.d.o.o.</w:t>
      </w:r>
      <w:r w:rsidR="009745DD">
        <w:t xml:space="preserve">, </w:t>
      </w:r>
      <w:r w:rsidR="0020272D" w:rsidRPr="0020272D">
        <w:t>Zaprešić</w:t>
      </w:r>
      <w:r w:rsidR="009745DD">
        <w:t xml:space="preserve">, </w:t>
      </w:r>
      <w:r w:rsidR="0020272D" w:rsidRPr="0020272D">
        <w:t>Trg žrtava fašizma 6</w:t>
      </w:r>
      <w:r w:rsidR="009745DD">
        <w:t xml:space="preserve">, MBS: </w:t>
      </w:r>
      <w:r w:rsidR="0020272D" w:rsidRPr="0020272D">
        <w:t>081000784</w:t>
      </w:r>
      <w:r w:rsidR="009745DD">
        <w:t xml:space="preserve">, OIB: </w:t>
      </w:r>
      <w:r w:rsidR="0020272D" w:rsidRPr="0020272D">
        <w:t>24163248866</w:t>
      </w:r>
      <w:r w:rsidRPr="00B37760">
        <w:rPr>
          <w:color w:val="000000"/>
        </w:rPr>
        <w:t xml:space="preserve">, dana </w:t>
      </w:r>
      <w:r w:rsidR="0020272D">
        <w:rPr>
          <w:color w:val="000000"/>
        </w:rPr>
        <w:t>10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4A7ED9" w:rsidRPr="0020272D">
        <w:t>BOŠNJAK-MM j.d.o.o.</w:t>
      </w:r>
      <w:r w:rsidR="004A7ED9">
        <w:t xml:space="preserve">, </w:t>
      </w:r>
      <w:r w:rsidR="004A7ED9" w:rsidRPr="0020272D">
        <w:t>Zaprešić</w:t>
      </w:r>
      <w:r w:rsidR="004A7ED9">
        <w:t xml:space="preserve">, </w:t>
      </w:r>
      <w:r w:rsidR="004A7ED9" w:rsidRPr="0020272D">
        <w:t>Trg žrtava fašizma 6</w:t>
      </w:r>
      <w:r w:rsidR="004A7ED9">
        <w:t xml:space="preserve">, MBS: </w:t>
      </w:r>
      <w:r w:rsidR="004A7ED9" w:rsidRPr="0020272D">
        <w:t>081000784</w:t>
      </w:r>
      <w:r w:rsidR="004A7ED9">
        <w:t xml:space="preserve">, OIB: </w:t>
      </w:r>
      <w:r w:rsidR="004A7ED9" w:rsidRPr="0020272D">
        <w:t>24163248866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45A40">
        <w:t xml:space="preserve">Milan Nakić, </w:t>
      </w:r>
      <w:r w:rsidR="00445A40" w:rsidRPr="00445A40">
        <w:t>sa sjedištem,</w:t>
      </w:r>
      <w:r w:rsidR="00656EF4" w:rsidRPr="00445A40">
        <w:t xml:space="preserve"> poslovnom adresom i adresom prebivališta </w:t>
      </w:r>
      <w:r w:rsidR="00445A40">
        <w:t>u Pakracu, Josipa Juraja Strossmayera 20, OIB: 11576973023</w:t>
      </w:r>
      <w:r w:rsidR="00ED6F97" w:rsidRPr="00445A40">
        <w:t>,</w:t>
      </w:r>
      <w:r w:rsidR="00ED6F97" w:rsidRPr="00B37760">
        <w:t xml:space="preserve"> </w:t>
      </w:r>
      <w:r w:rsidR="001F564E">
        <w:t xml:space="preserve">izabran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F535C4">
        <w:t>BOŠNJAK-MM j.d.o.o., Zaprešić, Trg žrtava fašizma 6, MBS: 081000784, OIB: 24163248866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22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>
        <w:rPr>
          <w:b/>
          <w:color w:val="000000"/>
        </w:rPr>
        <w:t>10,45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="00787CDB">
        <w:t>BOŠNJAK-MM j.d.o.o., Zaprešić, Trg žrtava fašizma 6, MBS: 081000784, OIB: 24163248866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787CDB">
        <w:t>19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787CDB">
        <w:t>49.629,75</w:t>
      </w:r>
      <w:r w:rsidR="006E732E">
        <w:t xml:space="preserve"> kn, u koji iznos je uračunata kamata i naknada FINE za provedbu ovrhe na novčanim sredstvima dužnika. Navodi da dužnik ima </w:t>
      </w:r>
      <w:r w:rsidR="00467C55">
        <w:t>1</w:t>
      </w:r>
      <w:r w:rsidR="006E732E">
        <w:t xml:space="preserve"> zaposlen</w:t>
      </w:r>
      <w:r w:rsidR="00467C55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C054D3">
        <w:t>19</w:t>
      </w:r>
      <w:r w:rsidR="002B277C">
        <w:t>. travnja 2017.</w:t>
      </w:r>
      <w:r w:rsidR="006E732E">
        <w:t xml:space="preserve"> te u svom podnesku od </w:t>
      </w:r>
      <w:r w:rsidR="00C054D3">
        <w:t>20</w:t>
      </w:r>
      <w:r w:rsidR="002B277C">
        <w:t>. travnja 2017.</w:t>
      </w:r>
      <w:r w:rsidR="006E732E">
        <w:t xml:space="preserve"> navodi da dužnik na dan </w:t>
      </w:r>
      <w:r w:rsidR="00C054D3">
        <w:t>19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203F05">
        <w:t xml:space="preserve">HR0524020061100762631 </w:t>
      </w:r>
      <w:r w:rsidR="00203F05" w:rsidRPr="00D81B51">
        <w:rPr>
          <w:color w:val="000000"/>
        </w:rPr>
        <w:t xml:space="preserve">Erste &amp; </w:t>
      </w:r>
      <w:proofErr w:type="spellStart"/>
      <w:r w:rsidR="00203F05" w:rsidRPr="00D81B51">
        <w:rPr>
          <w:color w:val="000000"/>
        </w:rPr>
        <w:t>Steierm</w:t>
      </w:r>
      <w:r w:rsidR="00203F05">
        <w:rPr>
          <w:color w:val="000000"/>
        </w:rPr>
        <w:t>ä</w:t>
      </w:r>
      <w:r w:rsidR="00203F05" w:rsidRPr="00D81B51">
        <w:rPr>
          <w:color w:val="000000"/>
        </w:rPr>
        <w:t>rkische</w:t>
      </w:r>
      <w:proofErr w:type="spellEnd"/>
      <w:r w:rsidR="00203F05" w:rsidRPr="00D81B51">
        <w:rPr>
          <w:color w:val="000000"/>
        </w:rPr>
        <w:t xml:space="preserve"> </w:t>
      </w:r>
      <w:proofErr w:type="spellStart"/>
      <w:r w:rsidR="00203F05" w:rsidRPr="00D81B51">
        <w:rPr>
          <w:color w:val="000000"/>
        </w:rPr>
        <w:t>bank</w:t>
      </w:r>
      <w:proofErr w:type="spellEnd"/>
      <w:r w:rsidR="00203F05" w:rsidRPr="00D81B51">
        <w:rPr>
          <w:color w:val="000000"/>
        </w:rPr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14118E">
        <w:t>20.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203F05">
        <w:t>10.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06615" w:rsidP="00306615" w:rsidR="00306615" w:rsidRPr="00306615">
      <w:pPr>
        <w:jc w:val="both"/>
        <w:rPr>
          <w:color w:val="000000"/>
        </w:rPr>
      </w:pPr>
      <w:r w:rsidRPr="00306615">
        <w:rPr>
          <w:color w:val="000000"/>
        </w:rPr>
        <w:t xml:space="preserve">-privremenom </w:t>
      </w:r>
      <w:proofErr w:type="spellStart"/>
      <w:r w:rsidRPr="00306615">
        <w:rPr>
          <w:color w:val="000000"/>
        </w:rPr>
        <w:t>steč</w:t>
      </w:r>
      <w:proofErr w:type="spellEnd"/>
      <w:r w:rsidRPr="00306615">
        <w:rPr>
          <w:color w:val="000000"/>
        </w:rPr>
        <w:t xml:space="preserve">. upravitelju </w:t>
      </w:r>
      <w:r w:rsidR="00445A40">
        <w:t xml:space="preserve">Milanu Nakić, Pakrac, Josipa Juraja Strossmayera 20, </w:t>
      </w:r>
      <w:r w:rsidRPr="00306615">
        <w:rPr>
          <w:color w:val="000000"/>
        </w:rPr>
        <w:t>uz presliku lista 1,2</w:t>
      </w:r>
    </w:p>
    <w:p w:rsidRDefault="00306615" w:rsidP="00306615" w:rsidR="00C2732E">
      <w:pPr>
        <w:jc w:val="both"/>
      </w:pPr>
      <w:r w:rsidRPr="00306615">
        <w:rPr>
          <w:color w:val="000000"/>
        </w:rPr>
        <w:t>-dužniku</w:t>
      </w:r>
      <w:r w:rsidR="00C2732E">
        <w:rPr>
          <w:color w:val="000000"/>
        </w:rPr>
        <w:t xml:space="preserve"> </w:t>
      </w:r>
      <w:r w:rsidR="00C2732E">
        <w:t>BOŠNJAK-MM j.d.o.o., Zaprešić, Trg žrtava fašizma 6</w:t>
      </w:r>
    </w:p>
    <w:p w:rsidRDefault="00306615" w:rsidP="00306615" w:rsidR="00306615" w:rsidRPr="00306615">
      <w:pPr>
        <w:jc w:val="both"/>
        <w:rPr>
          <w:color w:val="000000"/>
        </w:rPr>
      </w:pPr>
      <w:r w:rsidRPr="00306615">
        <w:rPr>
          <w:color w:val="000000"/>
        </w:rPr>
        <w:t>-</w:t>
      </w:r>
      <w:proofErr w:type="spellStart"/>
      <w:r w:rsidRPr="00306615">
        <w:rPr>
          <w:color w:val="000000"/>
        </w:rPr>
        <w:t>zz</w:t>
      </w:r>
      <w:proofErr w:type="spellEnd"/>
      <w:r w:rsidRPr="00306615">
        <w:rPr>
          <w:color w:val="000000"/>
        </w:rPr>
        <w:t xml:space="preserve"> dužnika</w:t>
      </w:r>
      <w:r w:rsidR="00C2732E">
        <w:rPr>
          <w:color w:val="000000"/>
        </w:rPr>
        <w:t xml:space="preserve"> </w:t>
      </w:r>
      <w:r w:rsidR="00C2732E" w:rsidRPr="00C2732E">
        <w:rPr>
          <w:color w:val="000000"/>
        </w:rPr>
        <w:t>M</w:t>
      </w:r>
      <w:r w:rsidR="00C2732E">
        <w:rPr>
          <w:color w:val="000000"/>
        </w:rPr>
        <w:t xml:space="preserve">arinko Bošnjak, </w:t>
      </w:r>
      <w:r w:rsidR="00C2732E" w:rsidRPr="00C2732E">
        <w:rPr>
          <w:color w:val="000000"/>
        </w:rPr>
        <w:t>Zaprešić, Trg žrtava fašizma 6</w:t>
      </w:r>
    </w:p>
    <w:p w:rsidRDefault="00306615" w:rsidP="00306615" w:rsidR="00306615" w:rsidRPr="00306615">
      <w:pPr>
        <w:jc w:val="both"/>
        <w:rPr>
          <w:color w:val="000000"/>
        </w:rPr>
      </w:pPr>
      <w:r w:rsidRPr="00306615">
        <w:rPr>
          <w:color w:val="000000"/>
        </w:rPr>
        <w:t>-FINA ZG</w:t>
      </w:r>
    </w:p>
    <w:p w:rsidRDefault="00306615" w:rsidP="00306615" w:rsidR="00306615" w:rsidRPr="00306615">
      <w:pPr>
        <w:jc w:val="both"/>
        <w:rPr>
          <w:color w:val="000000"/>
        </w:rPr>
      </w:pPr>
      <w:r w:rsidRPr="00306615">
        <w:rPr>
          <w:color w:val="000000"/>
        </w:rPr>
        <w:t>-Ministarstvu pravosuđa RH, Zagreb, Ulica Grada Vukovara 49, elektroničkom poštom</w:t>
      </w:r>
    </w:p>
    <w:p w:rsidRDefault="00306615" w:rsidP="00306615" w:rsidR="00306615" w:rsidRPr="00306615">
      <w:pPr>
        <w:jc w:val="both"/>
        <w:rPr>
          <w:color w:val="000000"/>
        </w:rPr>
      </w:pPr>
      <w:r w:rsidRPr="00306615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306615">
        <w:rPr>
          <w:color w:val="000000"/>
        </w:rPr>
        <w:t>Ogl</w:t>
      </w:r>
      <w:proofErr w:type="spellEnd"/>
      <w:r w:rsidRPr="00306615">
        <w:rPr>
          <w:color w:val="000000"/>
        </w:rPr>
        <w:t>. ploča uz prijedlog</w:t>
      </w:r>
    </w:p>
    <w:p w:rsidRDefault="000B117B" w:rsidP="00306615" w:rsidR="00306615" w:rsidRPr="00306615">
      <w:pPr>
        <w:jc w:val="both"/>
        <w:rPr>
          <w:color w:val="000000"/>
        </w:rPr>
      </w:pPr>
      <w:r>
        <w:rPr>
          <w:color w:val="000000"/>
        </w:rPr>
        <w:t>-</w:t>
      </w:r>
      <w:r w:rsidR="00306615" w:rsidRPr="00306615">
        <w:rPr>
          <w:color w:val="000000"/>
        </w:rPr>
        <w:t>R 22.2.18. u 10,45h</w:t>
      </w:r>
    </w:p>
    <w:p w:rsidRDefault="00306615" w:rsidP="00306615" w:rsidR="002C5792" w:rsidRPr="00B37760">
      <w:pPr>
        <w:jc w:val="both"/>
      </w:pPr>
      <w:r w:rsidRPr="00306615">
        <w:rPr>
          <w:color w:val="000000"/>
        </w:rPr>
        <w:t>-kal. 29.1.</w:t>
      </w:r>
      <w:r>
        <w:rPr>
          <w:color w:val="000000"/>
        </w:rPr>
        <w:t>20</w:t>
      </w:r>
      <w:r w:rsidRPr="00306615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811" w:rsidR="005B6811">
      <w:r>
        <w:separator/>
      </w:r>
    </w:p>
  </w:endnote>
  <w:endnote w:id="0" w:type="continuationSeparator">
    <w:p w:rsidRDefault="005B6811" w:rsidR="005B6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811" w:rsidR="005B6811">
      <w:r>
        <w:separator/>
      </w:r>
    </w:p>
  </w:footnote>
  <w:footnote w:id="0" w:type="continuationSeparator">
    <w:p w:rsidRDefault="005B6811" w:rsidR="005B68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1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E35A5" w:rsidR="00CE35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E35A5">
      <w:t>7 St-1295/17-4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E35A5">
      <w:t>1295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1AE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6811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35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371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71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35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371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71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St-1295/2017</izvorni_sadrzaj>
    <derivirana_varijabla naziv="DomainObject.Predmet.OznakaBroj_1">St-1295/2017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BOŠNJAK-MM j.d.o.o. za usluge</izvorni_sadrzaj>
    <derivirana_varijabla naziv="DomainObject.Predmet.ProtustrankaFormated_1">  BOŠNJAK-MM j.d.o.o. za usluge</derivirana_varijabla>
  </DomainObject.Predmet.ProtustrankaFormated>
  <DomainObject.Predmet.ProtustrankaFormatedOIB>
    <izvorni_sadrzaj>  BOŠNJAK-MM j.d.o.o. za usluge, OIB 24163248866</izvorni_sadrzaj>
    <derivirana_varijabla naziv="DomainObject.Predmet.ProtustrankaFormatedOIB_1">  BOŠNJAK-MM j.d.o.o. za usluge, OIB 24163248866</derivirana_varijabla>
  </DomainObject.Predmet.ProtustrankaFormatedOIB>
  <DomainObject.Predmet.ProtustrankaFormatedWithAdress>
    <izvorni_sadrzaj> BOŠNJAK-MM j.d.o.o. za usluge, Trg žrtava fašizma 6, 10290 Zaprešić</izvorni_sadrzaj>
    <derivirana_varijabla naziv="DomainObject.Predmet.ProtustrankaFormatedWithAdress_1"> BOŠNJAK-MM j.d.o.o. za usluge, Trg žrtava fašizma 6, 10290 Zaprešić</derivirana_varijabla>
  </DomainObject.Predmet.ProtustrankaFormatedWithAdress>
  <DomainObject.Predmet.ProtustrankaFormatedWithAdressOIB>
    <izvorni_sadrzaj> BOŠNJAK-MM j.d.o.o. za usluge, OIB 24163248866, Trg žrtava fašizma 6, 10290 Zaprešić</izvorni_sadrzaj>
    <derivirana_varijabla naziv="DomainObject.Predmet.ProtustrankaFormatedWithAdressOIB_1"> BOŠNJAK-MM j.d.o.o. za usluge, OIB 24163248866, Trg žrtava fašizma 6, 10290 Zaprešić</derivirana_varijabla>
  </DomainObject.Predmet.ProtustrankaFormatedWithAdressOIB>
  <DomainObject.Predmet.ProtustrankaWithAdress>
    <izvorni_sadrzaj>BOŠNJAK-MM j.d.o.o. za usluge Trg žrtava fašizma 6, 10290 Zaprešić</izvorni_sadrzaj>
    <derivirana_varijabla naziv="DomainObject.Predmet.ProtustrankaWithAdress_1">BOŠNJAK-MM j.d.o.o. za usluge Trg žrtava fašizma 6, 10290 Zaprešić</derivirana_varijabla>
  </DomainObject.Predmet.ProtustrankaWithAdress>
  <DomainObject.Predmet.ProtustrankaWithAdressOIB>
    <izvorni_sadrzaj>BOŠNJAK-MM j.d.o.o. za usluge, OIB 24163248866, Trg žrtava fašizma 6, 10290 Zaprešić</izvorni_sadrzaj>
    <derivirana_varijabla naziv="DomainObject.Predmet.ProtustrankaWithAdressOIB_1">BOŠNJAK-MM j.d.o.o. za usluge, OIB 24163248866, Trg žrtava fašizma 6, 10290 Zaprešić</derivirana_varijabla>
  </DomainObject.Predmet.ProtustrankaWithAdressOIB>
  <DomainObject.Predmet.ProtustrankaNazivFormated>
    <izvorni_sadrzaj>BOŠNJAK-MM j.d.o.o. za usluge</izvorni_sadrzaj>
    <derivirana_varijabla naziv="DomainObject.Predmet.ProtustrankaNazivFormated_1">BOŠNJAK-MM j.d.o.o. za usluge</derivirana_varijabla>
  </DomainObject.Predmet.ProtustrankaNazivFormated>
  <DomainObject.Predmet.ProtustrankaNazivFormatedOIB>
    <izvorni_sadrzaj>BOŠNJAK-MM j.d.o.o. za usluge, OIB 24163248866</izvorni_sadrzaj>
    <derivirana_varijabla naziv="DomainObject.Predmet.ProtustrankaNazivFormatedOIB_1">BOŠNJAK-MM j.d.o.o. za usluge, OIB 24163248866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BOŠNJAK-MM j.d.o.o. za usluge</item>
    </izvorni_sadrzaj>
    <derivirana_varijabla naziv="DomainObject.Predmet.ProtuStrankaListFormated_1">
      <item>BOŠNJAK-MM j.d.o.o. za usluge</item>
    </derivirana_varijabla>
  </DomainObject.Predmet.ProtuStrankaListFormated>
  <DomainObject.Predmet.ProtuStrankaListFormatedOIB>
    <izvorni_sadrzaj>
      <item>BOŠNJAK-MM j.d.o.o. za usluge, OIB 24163248866</item>
    </izvorni_sadrzaj>
    <derivirana_varijabla naziv="DomainObject.Predmet.ProtuStrankaListFormatedOIB_1">
      <item>BOŠNJAK-MM j.d.o.o. za usluge, OIB 24163248866</item>
    </derivirana_varijabla>
  </DomainObject.Predmet.ProtuStrankaListFormatedOIB>
  <DomainObject.Predmet.ProtuStrankaListFormatedWithAdress>
    <izvorni_sadrzaj>
      <item>BOŠNJAK-MM j.d.o.o. za usluge, Trg žrtava fašizma 6, 10290 Zaprešić</item>
    </izvorni_sadrzaj>
    <derivirana_varijabla naziv="DomainObject.Predmet.ProtuStrankaListFormatedWithAdress_1">
      <item>BOŠNJAK-MM j.d.o.o. za usluge, Trg žrtava fašizma 6, 10290 Zaprešić</item>
    </derivirana_varijabla>
  </DomainObject.Predmet.ProtuStrankaListFormatedWithAdress>
  <DomainObject.Predmet.ProtuStrankaListFormatedWithAdressOIB>
    <izvorni_sadrzaj>
      <item>BOŠNJAK-MM j.d.o.o. za usluge, OIB 24163248866, Trg žrtava fašizma 6, 10290 Zaprešić</item>
    </izvorni_sadrzaj>
    <derivirana_varijabla naziv="DomainObject.Predmet.ProtuStrankaListFormatedWithAdressOIB_1">
      <item>BOŠNJAK-MM j.d.o.o. za usluge, OIB 24163248866, Trg žrtava fašizma 6, 10290 Zaprešić</item>
    </derivirana_varijabla>
  </DomainObject.Predmet.ProtuStrankaListFormatedWithAdressOIB>
  <DomainObject.Predmet.ProtuStrankaListNazivFormated>
    <izvorni_sadrzaj>
      <item>BOŠNJAK-MM j.d.o.o. za usluge</item>
    </izvorni_sadrzaj>
    <derivirana_varijabla naziv="DomainObject.Predmet.ProtuStrankaListNazivFormated_1">
      <item>BOŠNJAK-MM j.d.o.o. za usluge</item>
    </derivirana_varijabla>
  </DomainObject.Predmet.ProtuStrankaListNazivFormated>
  <DomainObject.Predmet.ProtuStrankaListNazivFormatedOIB>
    <izvorni_sadrzaj>
      <item>BOŠNJAK-MM j.d.o.o. za usluge, OIB 24163248866</item>
    </izvorni_sadrzaj>
    <derivirana_varijabla naziv="DomainObject.Predmet.ProtuStrankaListNazivFormatedOIB_1">
      <item>BOŠNJAK-MM j.d.o.o. za usluge, OIB 24163248866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BOŠNJAK-MM j.d.o.o. za usluge</izvorni_sadrzaj>
    <derivirana_varijabla naziv="DomainObject.Predmet.ProtustrankaIDrugi_1">BOŠNJAK-MM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BOŠNJAK-MM j.d.o.o. za usluge, OIB 24163248866, Trg žrtava fašizma 6, 10290 Zaprešić</izvorni_sadrzaj>
    <derivirana_varijabla naziv="DomainObject.Predmet.ProtustrankaIDrugiAdressOIB_1">BOŠNJAK-MM j.d.o.o. za usluge, OIB 24163248866,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BOŠNJAK-MM j.d.o.o. za usluge</item>
      <item>FINA Regionalni centar Zagreb</item>
    </izvorni_sadrzaj>
    <derivirana_varijabla naziv="DomainObject.Predmet.SudioniciListNaziv_1">
      <item>BOŠNJAK-MM j.d.o.o. za usluge</item>
      <item>FINA Regionalni centar Zagreb</item>
    </derivirana_varijabla>
  </DomainObject.Predmet.SudioniciListNaziv>
  <DomainObject.Predmet.SudioniciListAdressOIB>
    <izvorni_sadrzaj>
      <item>BOŠNJAK-MM j.d.o.o. za usluge, OIB 24163248866, Trg žrtava fašizma 6,10290 Zaprešić</item>
      <item>FINA Regionalni centar Zagreb, OIB 85821130368, Trg svibanjskih žrtava 1995. br. 1,10000 Zagreb</item>
    </izvorni_sadrzaj>
    <derivirana_varijabla naziv="DomainObject.Predmet.SudioniciListAdressOIB_1">
      <item>BOŠNJAK-MM j.d.o.o. za usluge, OIB 24163248866, Trg žrtava fašizma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24163248866</item>
      <item>, OIB 85821130368</item>
    </izvorni_sadrzaj>
    <derivirana_varijabla naziv="DomainObject.Predmet.SudioniciListNazivOIB_1">
      <item>, OIB 24163248866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09C8B-8702-4BC8-9FBA-2666BBCD9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4390</properties:Characters>
  <properties:Lines>132</properties:Lines>
  <properties:Paragraphs>38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2018-01-10T13:17:00Z</dcterms:modified>
  <cp:revision>356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