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28bf" w14:paraId="f0d28bf" w:rsidRDefault="00272123" w:rsidP="00272123" w:rsidR="00272123">
      <w:pPr>
        <w:pStyle w:val="SudNaziv"/>
        <w15:collapsed w:val="false"/>
      </w:pPr>
      <w:bookmarkStart w:name="_GoBack" w:id="0"/>
      <w:bookmarkEnd w:id="0"/>
    </w:p>
    <w:p w:rsidRDefault="00272123" w:rsidP="00272123" w:rsidR="00272123">
      <w:pPr>
        <w:pStyle w:val="SudNaziv"/>
      </w:pPr>
    </w:p>
    <w:p w:rsidRDefault="00272123" w:rsidP="00272123" w:rsidR="00DA024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272123" w:rsidP="00272123" w:rsidR="00272123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272123" w:rsidP="00272123" w:rsidR="00272123">
      <w:pPr>
        <w:pStyle w:val="SudNaziv"/>
        <w:rPr>
          <w:b w:val="false"/>
        </w:rPr>
      </w:pPr>
      <w:r>
        <w:rPr>
          <w:b w:val="false"/>
        </w:rPr>
        <w:t>Ul. braće Radić 2, 42000 Varaždin</w:t>
      </w:r>
    </w:p>
    <w:p w:rsidRDefault="00272123" w:rsidP="00272123" w:rsidR="00272123">
      <w:pPr>
        <w:pStyle w:val="SudNaziv"/>
        <w:rPr>
          <w:b w:val="false"/>
        </w:rPr>
      </w:pPr>
    </w:p>
    <w:p w:rsidRDefault="00272123" w:rsidP="00964056" w:rsidR="00272123">
      <w:pPr>
        <w:spacing w:after="0"/>
        <w:jc w:val="center"/>
      </w:pPr>
      <w:r>
        <w:t xml:space="preserve"> R E P U B L I K A    H R V A T S K A</w:t>
      </w:r>
    </w:p>
    <w:p w:rsidRDefault="00272123" w:rsidP="00964056" w:rsidR="00272123">
      <w:pPr>
        <w:spacing w:after="0"/>
        <w:jc w:val="center"/>
      </w:pPr>
      <w:r>
        <w:t>R J E Š E NJ E</w:t>
      </w:r>
    </w:p>
    <w:p w:rsidRDefault="00272123" w:rsidP="00964056" w:rsidR="00272123">
      <w:pPr>
        <w:spacing w:after="0"/>
        <w:jc w:val="both"/>
      </w:pPr>
    </w:p>
    <w:p w:rsidRDefault="00272123" w:rsidP="00964056" w:rsidR="00272123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V M D Centar d.o.o., MBS 070056679, OIB 73040110316, </w:t>
      </w:r>
      <w:proofErr w:type="spellStart"/>
      <w:r>
        <w:t>Šenkovec</w:t>
      </w:r>
      <w:proofErr w:type="spellEnd"/>
      <w:r>
        <w:t xml:space="preserve">, Augusta Šenoe 72, dana 29. prosinca 2015. </w:t>
      </w:r>
    </w:p>
    <w:p w:rsidRDefault="00272123" w:rsidP="00964056" w:rsidR="00272123">
      <w:pPr>
        <w:spacing w:after="0"/>
        <w:jc w:val="center"/>
      </w:pPr>
      <w:r>
        <w:t>r i j e š i o  j e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  <w:jc w:val="both"/>
      </w:pPr>
      <w:r>
        <w:tab/>
        <w:t xml:space="preserve">I Otvara se stečajni postupak nad stečajnim dužnikom </w:t>
      </w:r>
      <w:r>
        <w:t xml:space="preserve">V M D Centar d.o.o., MBS 070056679, OIB 73040110316, </w:t>
      </w:r>
      <w:proofErr w:type="spellStart"/>
      <w:r>
        <w:t>Šenkovec</w:t>
      </w:r>
      <w:proofErr w:type="spellEnd"/>
      <w:r>
        <w:t>, Augusta Šenoe 72</w:t>
      </w:r>
      <w:r>
        <w:t>, s danom 29. prosinca 2015. u 14,00 sati.</w:t>
      </w:r>
    </w:p>
    <w:p w:rsidRDefault="00272123" w:rsidP="00964056" w:rsidR="00272123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>
        <w:t xml:space="preserve">V M D Centar d.o.o., MBS 070056679, OIB 73040110316, </w:t>
      </w:r>
      <w:proofErr w:type="spellStart"/>
      <w:r>
        <w:t>Šenkovec</w:t>
      </w:r>
      <w:proofErr w:type="spellEnd"/>
      <w:r>
        <w:t>, Augusta Šenoe 72</w:t>
      </w:r>
      <w:r>
        <w:t>.</w:t>
      </w:r>
    </w:p>
    <w:p w:rsidRDefault="00272123" w:rsidP="00964056" w:rsidR="00272123">
      <w:pPr>
        <w:spacing w:after="0"/>
        <w:jc w:val="both"/>
      </w:pPr>
      <w:r>
        <w:tab/>
        <w:t xml:space="preserve">III Za stečajnog upravitelja imenuje se Hrvoje </w:t>
      </w:r>
      <w:proofErr w:type="spellStart"/>
      <w:r>
        <w:t>Kraljičković</w:t>
      </w:r>
      <w:proofErr w:type="spellEnd"/>
      <w:r>
        <w:t>, OIB 63875916042, iz Zagreba, Trg hrvatskih velikana 4.</w:t>
      </w:r>
    </w:p>
    <w:p w:rsidRDefault="00272123" w:rsidP="00964056" w:rsidR="00272123">
      <w:pPr>
        <w:spacing w:after="0"/>
        <w:jc w:val="both"/>
      </w:pPr>
      <w:r>
        <w:tab/>
        <w:t>IV Ovo rješenje objavit će se na e-Oglasnoj ploči suda.</w:t>
      </w:r>
    </w:p>
    <w:p w:rsidRDefault="00272123" w:rsidP="00964056" w:rsidR="00272123">
      <w:pPr>
        <w:spacing w:after="0"/>
        <w:jc w:val="both"/>
      </w:pPr>
      <w:r>
        <w:tab/>
        <w:t xml:space="preserve">V Po pravomoćnosti ovoga rješenja stečajni dužnik </w:t>
      </w:r>
      <w:r>
        <w:t xml:space="preserve">V M D Centar d.o.o., MBS 070056679, OIB 73040110316, </w:t>
      </w:r>
      <w:proofErr w:type="spellStart"/>
      <w:r>
        <w:t>Šenkovec</w:t>
      </w:r>
      <w:proofErr w:type="spellEnd"/>
      <w:r>
        <w:t>, Augusta Šenoe 72</w:t>
      </w:r>
      <w:r>
        <w:t>, bit će brisan iz sudskog registra.</w:t>
      </w:r>
    </w:p>
    <w:p w:rsidRDefault="00272123" w:rsidP="00964056" w:rsidR="00272123">
      <w:pPr>
        <w:spacing w:after="0"/>
        <w:jc w:val="center"/>
      </w:pPr>
      <w:r>
        <w:t>Obrazloženje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72123" w:rsidP="00964056" w:rsidR="00272123">
      <w:pPr>
        <w:spacing w:after="0"/>
        <w:jc w:val="center"/>
      </w:pPr>
      <w:r>
        <w:t>U Varaždinu 29. prosinca 2015.</w:t>
      </w:r>
    </w:p>
    <w:p w:rsidRDefault="00272123" w:rsidP="00964056" w:rsidR="00272123">
      <w:pPr>
        <w:spacing w:after="0"/>
        <w:jc w:val="center"/>
      </w:pPr>
    </w:p>
    <w:p w:rsidRDefault="00272123" w:rsidP="00964056" w:rsidR="0027212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 r.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</w:pPr>
      <w:r>
        <w:tab/>
        <w:t>Uputa o pravnom lijeku:</w:t>
      </w:r>
    </w:p>
    <w:p w:rsidRDefault="00272123" w:rsidP="00964056" w:rsidR="0027212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72123" w:rsidP="00964056" w:rsidR="0027212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2123" w:rsidP="00964056" w:rsidR="00272123">
      <w:pPr>
        <w:spacing w:after="0"/>
      </w:pPr>
    </w:p>
    <w:p w:rsidRDefault="00272123" w:rsidP="00964056" w:rsidR="00272123">
      <w:pPr>
        <w:spacing w:after="0"/>
      </w:pPr>
      <w:r>
        <w:t>DNA:</w:t>
      </w:r>
    </w:p>
    <w:p w:rsidRDefault="00272123" w:rsidP="00272123" w:rsidR="0027212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 xml:space="preserve">Direktor stečajnog dužnika, Dalibor </w:t>
      </w:r>
      <w:proofErr w:type="spellStart"/>
      <w:r>
        <w:t>Močnik</w:t>
      </w:r>
      <w:proofErr w:type="spellEnd"/>
    </w:p>
    <w:p w:rsidRDefault="00272123" w:rsidP="00272123" w:rsidR="0027212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272123" w:rsidP="00272123" w:rsidR="00272123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272123" w:rsidP="00272123" w:rsidR="00272123">
      <w:pPr>
        <w:spacing w:after="0"/>
      </w:pPr>
    </w:p>
    <w:p w:rsidRDefault="00272123" w:rsidP="00272123" w:rsidR="00272123">
      <w:pPr>
        <w:spacing w:after="0"/>
      </w:pPr>
    </w:p>
    <w:p w:rsidRDefault="00272123" w:rsidP="00272123" w:rsidR="00272123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sectPr w:rsidSect="00272123" w:rsidR="00272123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123" w:rsidR="008333A9">
    <w:pPr>
      <w:pStyle w:val="Zaglavlje"/>
    </w:pPr>
    <w:r>
      <w:rPr>
        <w:rStyle w:val="PozadinaSvijetloCrvena"/>
        <w:shd w:fill="auto" w:color="auto" w:val="clear"/>
      </w:rPr>
      <w:t>Poslovni broj: ST-500/15-5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123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St-500/2015-5</izvorni_sadrzaj>
    <derivirana_varijabla naziv="DomainObject.Oznaka_1">St-500/2015-5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 M D Centar d.o.o. za učenje stranih jezika i trgovinu</izvorni_sadrzaj>
    <derivirana_varijabla naziv="DomainObject.Predmet.ProtustrankaFormated_1">  V M D Centar d.o.o. za učenje stranih jezika i trgovinu</derivirana_varijabla>
  </DomainObject.Predmet.ProtustrankaFormated>
  <DomainObject.Predmet.ProtustrankaFormatedOIB>
    <izvorni_sadrzaj>  V M D Centar d.o.o. za učenje stranih jezika i trgovinu, OIB 73040110316</izvorni_sadrzaj>
    <derivirana_varijabla naziv="DomainObject.Predmet.ProtustrankaFormatedOIB_1">  V M D Centar d.o.o. za učenje stranih jezika i trgovinu, OIB 73040110316</derivirana_varijabla>
  </DomainObject.Predmet.ProtustrankaFormatedOIB>
  <DomainObject.Predmet.ProtustrankaFormatedWithAdress>
    <izvorni_sadrzaj> V M D Centar d.o.o. za učenje stranih jezika i trgovinu, Augusta Šenoe 72, 40000 Šenkovec</izvorni_sadrzaj>
    <derivirana_varijabla naziv="DomainObject.Predmet.ProtustrankaFormatedWithAdress_1"> V M D Centar d.o.o. za učenje stranih jezika i trgovinu, Augusta Šenoe 72, 40000 Šenkovec</derivirana_varijabla>
  </DomainObject.Predmet.ProtustrankaFormatedWithAdress>
  <DomainObject.Predmet.ProtustrankaFormatedWithAdressOIB>
    <izvorni_sadrzaj> V M D Centar d.o.o. za učenje stranih jezika i trgovinu, OIB 73040110316, Augusta Šenoe 72, 40000 Šenkovec</izvorni_sadrzaj>
    <derivirana_varijabla naziv="DomainObject.Predmet.ProtustrankaFormatedWithAdressOIB_1"> V M D Centar d.o.o. za učenje stranih jezika i trgovinu, OIB 73040110316, Augusta Šenoe 72, 40000 Šenkovec</derivirana_varijabla>
  </DomainObject.Predmet.ProtustrankaFormatedWithAdressOIB>
  <DomainObject.Predmet.ProtustrankaWithAdress>
    <izvorni_sadrzaj>V M D Centar d.o.o. za učenje stranih jezika i trgovinu Augusta Šenoe 72, 40000 Šenkovec</izvorni_sadrzaj>
    <derivirana_varijabla naziv="DomainObject.Predmet.ProtustrankaWithAdress_1">V M D Centar d.o.o. za učenje stranih jezika i trgovinu Augusta Šenoe 72, 40000 Šenkovec</derivirana_varijabla>
  </DomainObject.Predmet.ProtustrankaWithAdress>
  <DomainObject.Predmet.ProtustrankaWithAdressOIB>
    <izvorni_sadrzaj>V M D Centar d.o.o. za učenje stranih jezika i trgovinu, OIB 73040110316, Augusta Šenoe 72, 40000 Šenkovec</izvorni_sadrzaj>
    <derivirana_varijabla naziv="DomainObject.Predmet.ProtustrankaWithAdressOIB_1">V M D Centar d.o.o. za učenje stranih jezika i trgovinu, OIB 73040110316, Augusta Šenoe 72, 40000 Šenkovec</derivirana_varijabla>
  </DomainObject.Predmet.ProtustrankaWithAdressOIB>
  <DomainObject.Predmet.ProtustrankaNazivFormated>
    <izvorni_sadrzaj>V M D Centar d.o.o. za učenje stranih jezika i trgovinu</izvorni_sadrzaj>
    <derivirana_varijabla naziv="DomainObject.Predmet.ProtustrankaNazivFormated_1">V M D Centar d.o.o. za učenje stranih jezika i trgovinu</derivirana_varijabla>
  </DomainObject.Predmet.ProtustrankaNazivFormated>
  <DomainObject.Predmet.ProtustrankaNazivFormatedOIB>
    <izvorni_sadrzaj>V M D Centar d.o.o. za učenje stranih jezika i trgovinu, OIB 73040110316</izvorni_sadrzaj>
    <derivirana_varijabla naziv="DomainObject.Predmet.ProtustrankaNazivFormatedOIB_1">V M D Centar d.o.o. za učenje stranih jezika i trgovinu, OIB 73040110316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313612.72</izvorni_sadrzaj>
    <derivirana_varijabla naziv="DomainObject.Predmet.TrenutnaVrijednost_1">313612.72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 M D Centar d.o.o. za učenje stranih jezika i trgovinu</item>
    </izvorni_sadrzaj>
    <derivirana_varijabla naziv="DomainObject.Predmet.ProtuStrankaListFormated_1">
      <item>V M D Centar d.o.o. za učenje stranih jezika i trgovinu</item>
    </derivirana_varijabla>
  </DomainObject.Predmet.ProtuStrankaListFormated>
  <DomainObject.Predmet.ProtuStrankaListFormatedOIB>
    <izvorni_sadrzaj>
      <item>V M D Centar d.o.o. za učenje stranih jezika i trgovinu, OIB 73040110316</item>
    </izvorni_sadrzaj>
    <derivirana_varijabla naziv="DomainObject.Predmet.ProtuStrankaListFormatedOIB_1">
      <item>V M D Centar d.o.o. za učenje stranih jezika i trgovinu, OIB 73040110316</item>
    </derivirana_varijabla>
  </DomainObject.Predmet.ProtuStrankaListFormatedOIB>
  <DomainObject.Predmet.ProtuStrankaListFormatedWithAdress>
    <izvorni_sadrzaj>
      <item>V M D Centar d.o.o. za učenje stranih jezika i trgovinu, Augusta Šenoe 72, 40000 Šenkovec</item>
    </izvorni_sadrzaj>
    <derivirana_varijabla naziv="DomainObject.Predmet.ProtuStrankaListFormatedWithAdress_1">
      <item>V M D Centar d.o.o. za učenje stranih jezika i trgovinu, Augusta Šenoe 72, 40000 Šenkovec</item>
    </derivirana_varijabla>
  </DomainObject.Predmet.ProtuStrankaListFormatedWithAdress>
  <DomainObject.Predmet.ProtuStrankaListFormatedWithAdressOIB>
    <izvorni_sadrzaj>
      <item>V M D Centar d.o.o. za učenje stranih jezika i trgovinu, OIB 73040110316, Augusta Šenoe 72, 40000 Šenkovec</item>
    </izvorni_sadrzaj>
    <derivirana_varijabla naziv="DomainObject.Predmet.ProtuStrankaListFormatedWithAdressOIB_1">
      <item>V M D Centar d.o.o. za učenje stranih jezika i trgovinu, OIB 73040110316, Augusta Šenoe 72, 40000 Šenkovec</item>
    </derivirana_varijabla>
  </DomainObject.Predmet.ProtuStrankaListFormatedWithAdressOIB>
  <DomainObject.Predmet.ProtuStrankaListNazivFormated>
    <izvorni_sadrzaj>
      <item>V M D Centar d.o.o. za učenje stranih jezika i trgovinu</item>
    </izvorni_sadrzaj>
    <derivirana_varijabla naziv="DomainObject.Predmet.ProtuStrankaListNazivFormated_1">
      <item>V M D Centar d.o.o. za učenje stranih jezika i trgovinu</item>
    </derivirana_varijabla>
  </DomainObject.Predmet.ProtuStrankaListNazivFormated>
  <DomainObject.Predmet.ProtuStrankaListNazivFormatedOIB>
    <izvorni_sadrzaj>
      <item>V M D Centar d.o.o. za učenje stranih jezika i trgovinu, OIB 73040110316</item>
    </izvorni_sadrzaj>
    <derivirana_varijabla naziv="DomainObject.Predmet.ProtuStrankaListNazivFormatedOIB_1">
      <item>V M D Centar d.o.o. za učenje stranih jezika i trgovinu, OIB 73040110316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St-500/2015-5</izvorni_sadrzaj>
    <derivirana_varijabla naziv="DomainObject.PoslovniBrojDokumenta_1">St-500/2015-5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 M D Centar d.o.o. za učenje stranih jezika i trgovinu</izvorni_sadrzaj>
    <derivirana_varijabla naziv="DomainObject.Predmet.ProtustrankaIDrugi_1">V M D Centar d.o.o. za učenje stranih jezika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 M D Centar d.o.o. za učenje stranih jezika i trgovinu, OIB 73040110316, Augusta Šenoe 72, 40000 Šenkovec</izvorni_sadrzaj>
    <derivirana_varijabla naziv="DomainObject.Predmet.ProtustrankaIDrugiAdressOIB_1">V M D Centar d.o.o. za učenje stranih jezika i trgovinu, OIB 73040110316, Augusta Šenoe 72,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 M D Centar d.o.o. za učenje stranih jezika i trgovinu</item>
      <item>E-oglasna ploča</item>
      <item>Sudski registar, Trgovački sud u Varaždinu</item>
    </izvorni_sadrzaj>
    <derivirana_varijabla naziv="DomainObject.Predmet.SudioniciListNaziv_1">
      <item>Financijska agencija</item>
      <item>V M D Centar d.o.o. za učenje stranih jezika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 M D Centar d.o.o. za učenje stranih jezika i trgovinu, OIB 73040110316, Augusta Šenoe 72,40000 Šenkovec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 M D Centar d.o.o. za učenje stranih jezika i trgovinu, OIB 73040110316, Augusta Šenoe 72,40000 Šenkovec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0CC67-03E2-4B42-A119-89321E239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2638</properties:Characters>
  <properties:Lines>70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2015-12-29T08:48:00Z</cp:lastPrinted>
  <dcterms:modified xmlns:xsi="http://www.w3.org/2001/XMLSchema-instance" xsi:type="dcterms:W3CDTF">2015-12-29T08:49:00Z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