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fb589b" w14:paraId="2fb589b" w:rsidRDefault="00FD2E5D" w:rsidP="00B06363" w:rsidR="00B06363" w:rsidRPr="002E3D11">
      <w:pPr>
        <w:jc w:val="right"/>
        <w15:collapsed w:val="false"/>
      </w:pPr>
      <w:r>
        <w:t>Poslovni br. 18</w:t>
      </w:r>
      <w:r w:rsidR="004D10D7">
        <w:t xml:space="preserve"> St-896/18-5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F5082D">
        <w:t>PHOENICIA j.d.o.o. za trgovinu i usluge, Osijek, Sjenjak 34, MBS: 030164725, OIB: 33375295924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F5082D">
        <w:t>PHOENICIA j.d.o.o. za trgovinu i usluge, Osijek, Sjenjak 34, MBS: 030164725, OIB: 33375295924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F5082D">
        <w:t>4</w:t>
      </w:r>
      <w:r>
        <w:t xml:space="preserve">. </w:t>
      </w:r>
      <w:r w:rsidR="00F5082D">
        <w:t>lip</w:t>
      </w:r>
      <w:r w:rsidR="00D84E75">
        <w:t>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F5082D">
        <w:t>2359</w:t>
      </w:r>
      <w:r w:rsidR="009A3B8A">
        <w:t xml:space="preserve"> </w:t>
      </w:r>
      <w:r>
        <w:t xml:space="preserve">od </w:t>
      </w:r>
      <w:r w:rsidR="00F5082D">
        <w:t>1</w:t>
      </w:r>
      <w:r w:rsidR="00210D7C">
        <w:t xml:space="preserve">. </w:t>
      </w:r>
      <w:r w:rsidR="00F5082D">
        <w:t>lip</w:t>
      </w:r>
      <w:r w:rsidR="00D84E75">
        <w:t>nja</w:t>
      </w:r>
      <w:r w:rsidR="00884379">
        <w:t xml:space="preserve"> 2018</w:t>
      </w:r>
      <w:r>
        <w:t xml:space="preserve">. nad stečajnim dužnikom </w:t>
      </w:r>
      <w:r w:rsidR="00F5082D">
        <w:t>PHOENICIA j.d.o.o. za trgovinu i usluge, Osijek, Sjenjak 34, MBS: 030164725, OIB: 33375295924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F5082D">
        <w:t>4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F5082D" w:rsidP="00757D2F" w:rsidR="00F5082D">
      <w:pPr>
        <w:tabs>
          <w:tab w:pos="2070" w:val="left"/>
        </w:tabs>
        <w:jc w:val="both"/>
      </w:pPr>
    </w:p>
    <w:p w:rsidRDefault="00F5082D" w:rsidP="00757D2F" w:rsidR="00F5082D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F5082D">
        <w:t>896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D84E75">
        <w:t>1</w:t>
      </w:r>
      <w:r w:rsidR="00210D7C">
        <w:t>2</w:t>
      </w:r>
      <w:r w:rsidR="009A3B8A">
        <w:t xml:space="preserve">. </w:t>
      </w:r>
      <w:r w:rsidR="00D84E75">
        <w:t>srpnja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84E75">
        <w:t>1</w:t>
      </w:r>
      <w:r w:rsidR="00F5082D">
        <w:t>34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D84E75">
        <w:t>1</w:t>
      </w:r>
      <w:r w:rsidR="00210D7C">
        <w:t>1</w:t>
      </w:r>
      <w:r w:rsidR="009B4287">
        <w:t xml:space="preserve">. </w:t>
      </w:r>
      <w:r w:rsidR="00D84E75">
        <w:t>srpnja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F5082D">
        <w:t>10.202,41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F5082D">
        <w:t>6</w:t>
      </w:r>
      <w:r w:rsidR="00D84E75">
        <w:t xml:space="preserve">. </w:t>
      </w:r>
      <w:r w:rsidR="009B4287">
        <w:t xml:space="preserve"> srpnja</w:t>
      </w:r>
      <w:r w:rsidR="00757D2F">
        <w:t xml:space="preserve">  2018. prema podacima iz Potvrde o bl</w:t>
      </w:r>
      <w:r w:rsidR="00210D7C">
        <w:t>okadi, u neprekidnoj blokadi 1</w:t>
      </w:r>
      <w:r w:rsidR="00F5082D">
        <w:t>55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F5082D">
        <w:t>16.882,65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EE2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4D10D7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63EE2"/>
    <w:rsid w:val="00D71279"/>
    <w:rsid w:val="00D84E75"/>
    <w:rsid w:val="00D87EF8"/>
    <w:rsid w:val="00DF2CDA"/>
    <w:rsid w:val="00E42342"/>
    <w:rsid w:val="00E958F4"/>
    <w:rsid w:val="00EF1A85"/>
    <w:rsid w:val="00F254BB"/>
    <w:rsid w:val="00F264FF"/>
    <w:rsid w:val="00F5082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3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3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PHOENICIA j.d.o.o. za trgovinu i usluge</izvorni_sadrzaj>
    <derivirana_varijabla naziv="DomainObject.Predmet.ProtustrankaFormated_1">  PHOENICIA j.d.o.o. za trgovinu i usluge</derivirana_varijabla>
  </DomainObject.Predmet.ProtustrankaFormated>
  <DomainObject.Predmet.ProtustrankaFormatedOIB>
    <izvorni_sadrzaj>  PHOENICIA j.d.o.o. za trgovinu i usluge, OIB 33375295924</izvorni_sadrzaj>
    <derivirana_varijabla naziv="DomainObject.Predmet.ProtustrankaFormatedOIB_1">  PHOENICIA j.d.o.o. za trgovinu i usluge, OIB 33375295924</derivirana_varijabla>
  </DomainObject.Predmet.ProtustrankaFormatedOIB>
  <DomainObject.Predmet.ProtustrankaFormatedWithAdress>
    <izvorni_sadrzaj> PHOENICIA j.d.o.o. za trgovinu i usluge, Sjenjak 34, 31000 Osijek</izvorni_sadrzaj>
    <derivirana_varijabla naziv="DomainObject.Predmet.ProtustrankaFormatedWithAdress_1"> PHOENICIA j.d.o.o. za trgovinu i usluge, Sjenjak 34, 31000 Osijek</derivirana_varijabla>
  </DomainObject.Predmet.ProtustrankaFormatedWithAdress>
  <DomainObject.Predmet.ProtustrankaFormatedWithAdressOIB>
    <izvorni_sadrzaj> PHOENICIA j.d.o.o. za trgovinu i usluge, OIB 33375295924, Sjenjak 34, 31000 Osijek</izvorni_sadrzaj>
    <derivirana_varijabla naziv="DomainObject.Predmet.ProtustrankaFormatedWithAdressOIB_1"> PHOENICIA j.d.o.o. za trgovinu i usluge, OIB 33375295924, Sjenjak 34, 31000 Osijek</derivirana_varijabla>
  </DomainObject.Predmet.ProtustrankaFormatedWithAdressOIB>
  <DomainObject.Predmet.ProtustrankaWithAdress>
    <izvorni_sadrzaj>PHOENICIA j.d.o.o. za trgovinu i usluge Sjenjak 34, 31000 Osijek</izvorni_sadrzaj>
    <derivirana_varijabla naziv="DomainObject.Predmet.ProtustrankaWithAdress_1">PHOENICIA j.d.o.o. za trgovinu i usluge Sjenjak 34, 31000 Osijek</derivirana_varijabla>
  </DomainObject.Predmet.ProtustrankaWithAdress>
  <DomainObject.Predmet.ProtustrankaWithAdressOIB>
    <izvorni_sadrzaj>PHOENICIA j.d.o.o. za trgovinu i usluge, OIB 33375295924, Sjenjak 34, 31000 Osijek</izvorni_sadrzaj>
    <derivirana_varijabla naziv="DomainObject.Predmet.ProtustrankaWithAdressOIB_1">PHOENICIA j.d.o.o. za trgovinu i usluge, OIB 33375295924, Sjenjak 34, 31000 Osijek</derivirana_varijabla>
  </DomainObject.Predmet.ProtustrankaWithAdressOIB>
  <DomainObject.Predmet.ProtustrankaNazivFormated>
    <izvorni_sadrzaj>PHOENICIA j.d.o.o. za trgovinu i usluge</izvorni_sadrzaj>
    <derivirana_varijabla naziv="DomainObject.Predmet.ProtustrankaNazivFormated_1">PHOENICIA j.d.o.o. za trgovinu i usluge</derivirana_varijabla>
  </DomainObject.Predmet.ProtustrankaNazivFormated>
  <DomainObject.Predmet.ProtustrankaNazivFormatedOIB>
    <izvorni_sadrzaj>PHOENICIA j.d.o.o. za trgovinu i usluge, OIB 33375295924</izvorni_sadrzaj>
    <derivirana_varijabla naziv="DomainObject.Predmet.ProtustrankaNazivFormatedOIB_1">PHOENICIA j.d.o.o. za trgovinu i usluge, OIB 33375295924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PHOENICIA j.d.o.o. za trgovinu i usluge</item>
    </izvorni_sadrzaj>
    <derivirana_varijabla naziv="DomainObject.Predmet.ProtuStrankaListFormated_1">
      <item>PHOENICIA j.d.o.o. za trgovinu i usluge</item>
    </derivirana_varijabla>
  </DomainObject.Predmet.ProtuStrankaListFormated>
  <DomainObject.Predmet.ProtuStrankaListFormatedOIB>
    <izvorni_sadrzaj>
      <item>PHOENICIA j.d.o.o. za trgovinu i usluge, OIB 33375295924</item>
    </izvorni_sadrzaj>
    <derivirana_varijabla naziv="DomainObject.Predmet.ProtuStrankaListFormatedOIB_1">
      <item>PHOENICIA j.d.o.o. za trgovinu i usluge, OIB 33375295924</item>
    </derivirana_varijabla>
  </DomainObject.Predmet.ProtuStrankaListFormatedOIB>
  <DomainObject.Predmet.ProtuStrankaListFormatedWithAdress>
    <izvorni_sadrzaj>
      <item>PHOENICIA j.d.o.o. za trgovinu i usluge, Sjenjak 34, 31000 Osijek</item>
    </izvorni_sadrzaj>
    <derivirana_varijabla naziv="DomainObject.Predmet.ProtuStrankaListFormatedWithAdress_1">
      <item>PHOENICIA j.d.o.o. za trgovinu i usluge, Sjenjak 34, 31000 Osijek</item>
    </derivirana_varijabla>
  </DomainObject.Predmet.ProtuStrankaListFormatedWithAdress>
  <DomainObject.Predmet.ProtuStrankaListFormatedWithAdressOIB>
    <izvorni_sadrzaj>
      <item>PHOENICIA j.d.o.o. za trgovinu i usluge, OIB 33375295924, Sjenjak 34, 31000 Osijek</item>
    </izvorni_sadrzaj>
    <derivirana_varijabla naziv="DomainObject.Predmet.ProtuStrankaListFormatedWithAdressOIB_1">
      <item>PHOENICIA j.d.o.o. za trgovinu i usluge, OIB 33375295924, Sjenjak 34, 31000 Osijek</item>
    </derivirana_varijabla>
  </DomainObject.Predmet.ProtuStrankaListFormatedWithAdressOIB>
  <DomainObject.Predmet.ProtuStrankaListNazivFormated>
    <izvorni_sadrzaj>
      <item>PHOENICIA j.d.o.o. za trgovinu i usluge</item>
    </izvorni_sadrzaj>
    <derivirana_varijabla naziv="DomainObject.Predmet.ProtuStrankaListNazivFormated_1">
      <item>PHOENICIA j.d.o.o. za trgovinu i usluge</item>
    </derivirana_varijabla>
  </DomainObject.Predmet.ProtuStrankaListNazivFormated>
  <DomainObject.Predmet.ProtuStrankaListNazivFormatedOIB>
    <izvorni_sadrzaj>
      <item>PHOENICIA j.d.o.o. za trgovinu i usluge, OIB 33375295924</item>
    </izvorni_sadrzaj>
    <derivirana_varijabla naziv="DomainObject.Predmet.ProtuStrankaListNazivFormatedOIB_1">
      <item>PHOENICIA j.d.o.o. za trgovinu i usluge, OIB 33375295924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PHOENICIA j.d.o.o. za trgovinu i usluge</izvorni_sadrzaj>
    <derivirana_varijabla naziv="DomainObject.Predmet.ProtustrankaIDrugi_1">PHOENICIA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PHOENICIA j.d.o.o. za trgovinu i usluge, OIB 33375295924, Sjenjak 34, 31000 Osijek</izvorni_sadrzaj>
    <derivirana_varijabla naziv="DomainObject.Predmet.ProtustrankaIDrugiAdressOIB_1">PHOENICIA j.d.o.o. za trgovinu i usluge, OIB 33375295924, Sjenjak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PHOENICIA j.d.o.o. za trgovinu i usluge</item>
    </izvorni_sadrzaj>
    <derivirana_varijabla naziv="DomainObject.Predmet.SudioniciListNaziv_1">
      <item>FINA RC OSIJEK</item>
      <item>PHOENICIA j.d.o.o. za trgovinu i usluge</item>
    </derivirana_varijabla>
  </DomainObject.Predmet.SudioniciListNaziv>
  <DomainObject.Predmet.SudioniciListAdressOIB>
    <izvorni_sadrzaj>
      <item>FINA RC OSIJEK, OIB 85821130368</item>
      <item>PHOENICIA j.d.o.o. za trgovinu i usluge, OIB 33375295924, Sjenjak 34,31000 Osijek</item>
    </izvorni_sadrzaj>
    <derivirana_varijabla naziv="DomainObject.Predmet.SudioniciListAdressOIB_1">
      <item>FINA RC OSIJEK, OIB 85821130368</item>
      <item>PHOENICIA j.d.o.o. za trgovinu i usluge, OIB 33375295924, Sjenjak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33375295924</item>
    </izvorni_sadrzaj>
    <derivirana_varijabla naziv="DomainObject.Predmet.SudioniciListNazivOIB_1">
      <item>, OIB 85821130368</item>
      <item>, OIB 33375295924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2916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2018-08-29T11:14:00Z</dcterms:created>
  <dc:creator>Snježana Andrijanić</dc:creator>
  <cp:lastModifiedBy>Gordana Harc</cp:lastModifiedBy>
  <cp:lastPrinted>2018-08-29T11:13:00Z</cp:lastPrinted>
  <dcterms:modified xmlns:xsi="http://www.w3.org/2001/XMLSchema-instance" xsi:type="dcterms:W3CDTF">2018-08-29T11:18:00Z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St-896-18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