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fa56" w14:paraId="f2bfa56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  <w:r w:rsidR="00DB6478">
        <w:t xml:space="preserve">    </w:t>
      </w:r>
      <w:r w:rsidR="005C537D">
        <w:t>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02344">
        <w:t>222/17</w:t>
      </w:r>
      <w:r w:rsidR="005C537D">
        <w:t>-</w:t>
      </w:r>
      <w:r w:rsidR="001C39A6">
        <w:t>30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F02344" w:rsidR="00F02344">
      <w:pPr>
        <w:pStyle w:val="Tijeloteksta"/>
      </w:pPr>
      <w:r>
        <w:tab/>
      </w:r>
    </w:p>
    <w:p w:rsidRDefault="00F02344" w:rsidP="00F02344" w:rsidR="00F02344">
      <w:pPr>
        <w:pStyle w:val="Tijeloteksta"/>
      </w:pPr>
      <w:r>
        <w:tab/>
        <w:t xml:space="preserve">Trgovački sud u Zagrebu, po sucu Nikolini Dorić Hadžisejdić, u stečajnom postupku nad dužnikom ISTRA FARMA d.o.o. za proizvodnju, trgovinu i usluge u stečaju, Zagreb, </w:t>
      </w:r>
      <w:proofErr w:type="spellStart"/>
      <w:r>
        <w:t>Tratinska</w:t>
      </w:r>
      <w:proofErr w:type="spellEnd"/>
      <w:r>
        <w:t xml:space="preserve"> 36, OIB: 79896205392, 30. studenog 2018.,</w:t>
      </w:r>
    </w:p>
    <w:p w:rsidRDefault="00E70925" w:rsidP="00F02344" w:rsidR="008E64B2" w:rsidRPr="007C723E">
      <w:pPr>
        <w:pStyle w:val="Tijeloteksta"/>
      </w:pPr>
      <w:r w:rsidRPr="007C723E">
        <w:t xml:space="preserve">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AE58CB">
        <w:t xml:space="preserve">pravlja se </w:t>
      </w:r>
      <w:r w:rsidR="00491813">
        <w:t>zaključak</w:t>
      </w:r>
      <w:r w:rsidR="00AE58CB">
        <w:t xml:space="preserve">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F02344">
        <w:t>222/17</w:t>
      </w:r>
      <w:r w:rsidR="002E1717">
        <w:t>-</w:t>
      </w:r>
      <w:r w:rsidR="00F02344">
        <w:t>2</w:t>
      </w:r>
      <w:r w:rsidR="00491813">
        <w:t>6</w:t>
      </w:r>
      <w:r w:rsidR="007E2ACB" w:rsidRPr="00D92779">
        <w:t xml:space="preserve"> od </w:t>
      </w:r>
      <w:r w:rsidR="00491813">
        <w:t>11</w:t>
      </w:r>
      <w:r w:rsidR="007C723E" w:rsidRPr="00D92779">
        <w:t xml:space="preserve">. </w:t>
      </w:r>
      <w:r w:rsidR="00491813">
        <w:t xml:space="preserve">listopada </w:t>
      </w:r>
      <w:r w:rsidR="002E1717">
        <w:t>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AE58CB">
        <w:t xml:space="preserve"> </w:t>
      </w:r>
      <w:r w:rsidR="00F02344">
        <w:t>izreke</w:t>
      </w:r>
      <w:r w:rsidR="00491813">
        <w:t>,</w:t>
      </w:r>
      <w:r w:rsidR="00F02344">
        <w:t xml:space="preserve"> red peti</w:t>
      </w:r>
      <w:r w:rsidR="00744A27">
        <w:t>,</w:t>
      </w:r>
      <w:r w:rsidR="00F02344">
        <w:t xml:space="preserve"> </w:t>
      </w:r>
      <w:r w:rsidR="00DB4CD7">
        <w:t xml:space="preserve">na </w:t>
      </w:r>
      <w:r w:rsidR="00F02344">
        <w:t xml:space="preserve">način da umjesto „k.č.br. 1/1“ pravilno ima pisati </w:t>
      </w:r>
      <w:r w:rsidR="00F02344" w:rsidRPr="00F02344">
        <w:t xml:space="preserve"> „k.č.br. 1/</w:t>
      </w:r>
      <w:proofErr w:type="spellStart"/>
      <w:r w:rsidR="00F02344" w:rsidRPr="00F02344">
        <w:t>1</w:t>
      </w:r>
      <w:proofErr w:type="spellEnd"/>
      <w:r w:rsidR="00F02344">
        <w:t xml:space="preserve"> ZGR</w:t>
      </w:r>
      <w:r w:rsidR="00F02344" w:rsidRPr="00F02344">
        <w:t>“</w:t>
      </w:r>
      <w:r w:rsidR="00F02344">
        <w:t xml:space="preserve"> te u stavku I izreke</w:t>
      </w:r>
      <w:r w:rsidR="00744A27">
        <w:t>,</w:t>
      </w:r>
      <w:r w:rsidR="00F02344">
        <w:t xml:space="preserve"> red šesti</w:t>
      </w:r>
      <w:r w:rsidR="00491813">
        <w:t>,</w:t>
      </w:r>
      <w:r w:rsidR="00F02344">
        <w:t xml:space="preserve"> na način da umjesto </w:t>
      </w:r>
      <w:r w:rsidR="00F02344" w:rsidRPr="00F02344">
        <w:t xml:space="preserve">„k.č.br. </w:t>
      </w:r>
      <w:r w:rsidR="00F02344">
        <w:t>136</w:t>
      </w:r>
      <w:r w:rsidR="00744A27">
        <w:t xml:space="preserve">“ pravilno ima pisati </w:t>
      </w:r>
      <w:r w:rsidR="00F02344" w:rsidRPr="00F02344">
        <w:t xml:space="preserve">„k.č.br. </w:t>
      </w:r>
      <w:r w:rsidR="00F02344">
        <w:t>136 ZGR“</w:t>
      </w:r>
      <w:r w:rsidR="00227626">
        <w:t xml:space="preserve">.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 xml:space="preserve">U </w:t>
      </w:r>
      <w:r w:rsidR="00491813">
        <w:t xml:space="preserve">zaključku </w:t>
      </w:r>
      <w:r w:rsidRPr="00D92779">
        <w:t>ovog suda poslovni broj St-</w:t>
      </w:r>
      <w:r w:rsidR="00F02344">
        <w:t>222/17</w:t>
      </w:r>
      <w:r w:rsidR="002E1717">
        <w:t>-</w:t>
      </w:r>
      <w:r w:rsidR="00491813">
        <w:t>26</w:t>
      </w:r>
      <w:r w:rsidR="002E1717" w:rsidRPr="00D92779">
        <w:t xml:space="preserve"> od </w:t>
      </w:r>
      <w:r w:rsidR="00491813">
        <w:t>11</w:t>
      </w:r>
      <w:r w:rsidR="00AE58CB">
        <w:t xml:space="preserve">. </w:t>
      </w:r>
      <w:r w:rsidR="00491813">
        <w:t>listopada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>agrebu</w:t>
      </w:r>
      <w:r w:rsidR="001C39A6">
        <w:t>,</w:t>
      </w:r>
      <w:r w:rsidR="002E1717">
        <w:t xml:space="preserve"> </w:t>
      </w:r>
      <w:r w:rsidR="00F02344">
        <w:t>30</w:t>
      </w:r>
      <w:r w:rsidR="005D5049">
        <w:t xml:space="preserve">. </w:t>
      </w:r>
      <w:r w:rsidR="00F02344">
        <w:t xml:space="preserve">studenog </w:t>
      </w:r>
      <w:r w:rsidR="002E1717">
        <w:t>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EE014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EE014C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400C7C">
        <w:t xml:space="preserve">   </w:t>
      </w:r>
      <w:r w:rsidR="00D92779">
        <w:t>Nikolina Dorić Hadžisejdić</w:t>
      </w:r>
      <w:r w:rsidR="00400C7C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400C7C" w:rsidP="007B64C7" w:rsidR="00400C7C">
      <w:pPr>
        <w:ind w:firstLine="708" w:left="3540"/>
        <w:jc w:val="right"/>
      </w:pPr>
    </w:p>
    <w:p w:rsidRDefault="00400C7C" w:rsidP="007B64C7" w:rsidR="00400C7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00C7C" w:rsidP="007B64C7" w:rsidR="00400C7C">
      <w:pPr>
        <w:ind w:firstLine="708" w:left="3540"/>
        <w:jc w:val="right"/>
      </w:pPr>
      <w:r>
        <w:t xml:space="preserve">                                       Valentina Gabud</w:t>
      </w:r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1C39A6"/>
    <w:rsid w:val="002041AF"/>
    <w:rsid w:val="00214D78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00C7C"/>
    <w:rsid w:val="0043734D"/>
    <w:rsid w:val="0046190C"/>
    <w:rsid w:val="00476CA9"/>
    <w:rsid w:val="00491813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A644E"/>
    <w:rsid w:val="006E4475"/>
    <w:rsid w:val="007141AF"/>
    <w:rsid w:val="00744A27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4911"/>
    <w:rsid w:val="00A730EA"/>
    <w:rsid w:val="00A75755"/>
    <w:rsid w:val="00AC257A"/>
    <w:rsid w:val="00AD7D71"/>
    <w:rsid w:val="00AE58CB"/>
    <w:rsid w:val="00B639DE"/>
    <w:rsid w:val="00C34937"/>
    <w:rsid w:val="00C81CC7"/>
    <w:rsid w:val="00CC37FA"/>
    <w:rsid w:val="00D7114A"/>
    <w:rsid w:val="00D92779"/>
    <w:rsid w:val="00DA4A9F"/>
    <w:rsid w:val="00DA63D3"/>
    <w:rsid w:val="00DB06B8"/>
    <w:rsid w:val="00DB4CD7"/>
    <w:rsid w:val="00DB6478"/>
    <w:rsid w:val="00DF1652"/>
    <w:rsid w:val="00E2685B"/>
    <w:rsid w:val="00E65940"/>
    <w:rsid w:val="00E70925"/>
    <w:rsid w:val="00EA7BA9"/>
    <w:rsid w:val="00ED1ACD"/>
    <w:rsid w:val="00EE014C"/>
    <w:rsid w:val="00F00191"/>
    <w:rsid w:val="00F02344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  <item>, OIB 87064273078</item>
      <item>, OIB null</item>
      <item>, OIB 14036333877</item>
      <item>, OIB 47343364644</item>
    </izvorni_sadrzaj>
    <derivirana_varijabla naziv="DomainObject.Predmet.SudioniciListNazivOIB_1">
      <item>, OIB 79896205392</item>
      <item>, OIB 85821130368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St-222/2017-26</izvorni_sadrzaj>
    <derivirana_varijabla naziv="DomainObject.PredzadnjaOdlukaIzPredmeta.Oznaka_1">St-222/2017-26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1210</properties:Characters>
  <properties:Lines>41</properties:Lines>
  <properties:Paragraphs>17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2018-11-30T07:33:00Z</cp:lastPrinted>
  <dcterms:modified xmlns:xsi="http://www.w3.org/2001/XMLSchema-instance" xsi:type="dcterms:W3CDTF">2018-11-30T07:33:00Z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(16. rješenje - ispravak zaključka o prodaji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