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1037" w14:paraId="5ae10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6442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6442A" w:rsidP="0086442A" w:rsidR="0086442A" w:rsidRPr="0086442A">
      <w:pPr>
        <w:spacing w:after="0"/>
        <w:jc w:val="right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Poslovni broj: 3 St-842/2015-8</w:t>
      </w:r>
    </w:p>
    <w:p w:rsidRDefault="0086442A" w:rsidP="0086442A" w:rsidR="0086442A" w:rsidRPr="0086442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6442A" w:rsidP="0086442A" w:rsidR="0086442A" w:rsidRPr="0086442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6442A" w:rsidP="0086442A" w:rsidR="0086442A" w:rsidRPr="0086442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86442A" w:rsidP="0086442A" w:rsidR="0086442A" w:rsidRPr="0086442A">
      <w:pPr>
        <w:spacing w:after="0"/>
        <w:ind w:firstLine="708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REPUBLIKA HRVATSKA</w:t>
      </w:r>
    </w:p>
    <w:p w:rsidRDefault="0086442A" w:rsidP="0086442A" w:rsidR="0086442A" w:rsidRPr="0086442A">
      <w:pPr>
        <w:spacing w:after="0"/>
        <w:ind w:firstLine="708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TRGOVAČKI SUD U ZADRU</w:t>
      </w:r>
    </w:p>
    <w:p w:rsidRDefault="0086442A" w:rsidP="0086442A" w:rsidR="0086442A" w:rsidRPr="0086442A">
      <w:pPr>
        <w:spacing w:after="0"/>
        <w:ind w:firstLine="708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Zadar, Dr. Franje Tuđmana 35.</w:t>
      </w:r>
    </w:p>
    <w:p w:rsidRDefault="0086442A" w:rsidP="0086442A" w:rsidR="0086442A" w:rsidRPr="0086442A">
      <w:pPr>
        <w:spacing w:after="0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ab/>
        <w:t>R E PU B L I K A   H R V A T S K A</w:t>
      </w:r>
      <w:r w:rsidRPr="0086442A">
        <w:rPr>
          <w:rFonts w:cs="Times New Roman" w:eastAsia="Times New Roman"/>
          <w:lang w:eastAsia="hr-HR"/>
        </w:rPr>
        <w:tab/>
      </w:r>
    </w:p>
    <w:p w:rsidRDefault="0086442A" w:rsidP="0086442A" w:rsidR="0086442A" w:rsidRPr="008644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jc w:val="center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 xml:space="preserve">Z A K LJ U Č A K </w:t>
      </w:r>
    </w:p>
    <w:p w:rsidRDefault="0086442A" w:rsidP="0086442A" w:rsidR="0086442A" w:rsidRPr="008644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jc w:val="both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ab/>
        <w:t xml:space="preserve">Trgovački sud u Zadru, OIB </w:t>
      </w:r>
      <w:r w:rsidRPr="0086442A">
        <w:rPr>
          <w:rFonts w:cs="Times New Roman" w:eastAsia="Times New Roman"/>
          <w:szCs w:val="20"/>
          <w:lang w:eastAsia="hr-HR"/>
        </w:rPr>
        <w:t xml:space="preserve">39670464653, </w:t>
      </w:r>
      <w:r w:rsidRPr="0086442A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SAMOS d.o.o., Zadar, Marijane Radev 0, OIB: 61184039651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86442A">
          <w:rPr>
            <w:rFonts w:cs="Times New Roman" w:eastAsia="Times New Roman"/>
            <w:lang w:eastAsia="hr-HR"/>
          </w:rPr>
          <w:t>11. st</w:t>
        </w:r>
      </w:smartTag>
      <w:r w:rsidRPr="0086442A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86442A" w:rsidP="0086442A" w:rsidR="0086442A" w:rsidRPr="008644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jc w:val="center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 xml:space="preserve">z a k </w:t>
      </w:r>
      <w:proofErr w:type="spellStart"/>
      <w:r w:rsidRPr="0086442A">
        <w:rPr>
          <w:rFonts w:cs="Times New Roman" w:eastAsia="Times New Roman"/>
          <w:lang w:eastAsia="hr-HR"/>
        </w:rPr>
        <w:t>lj</w:t>
      </w:r>
      <w:proofErr w:type="spellEnd"/>
      <w:r w:rsidRPr="0086442A">
        <w:rPr>
          <w:rFonts w:cs="Times New Roman" w:eastAsia="Times New Roman"/>
          <w:lang w:eastAsia="hr-HR"/>
        </w:rPr>
        <w:t xml:space="preserve"> u č i o  j e</w:t>
      </w:r>
    </w:p>
    <w:p w:rsidRDefault="0086442A" w:rsidP="0086442A" w:rsidR="0086442A" w:rsidRPr="008644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86442A">
        <w:rPr>
          <w:rFonts w:cs="Times New Roman" w:eastAsia="Times New Roman"/>
          <w:lang w:eastAsia="hr-HR"/>
        </w:rPr>
        <w:t>otpravka</w:t>
      </w:r>
      <w:proofErr w:type="spellEnd"/>
      <w:r w:rsidRPr="0086442A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77.489,27 kn koje je u Očevidniku redoslijeda osnova za plaćanje evidentirano na dan 1. rujna 2015. </w:t>
      </w:r>
    </w:p>
    <w:p w:rsidRDefault="0086442A" w:rsidP="0086442A" w:rsidR="0086442A" w:rsidRPr="0086442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jc w:val="center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U Zadru 30. lipnja 2016.</w:t>
      </w:r>
    </w:p>
    <w:p w:rsidRDefault="0086442A" w:rsidP="0086442A" w:rsidR="0086442A" w:rsidRPr="0086442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86442A" w:rsidP="0086442A" w:rsidR="0086442A" w:rsidRPr="0086442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Tina Grgas</w:t>
      </w:r>
    </w:p>
    <w:p w:rsidRDefault="0086442A" w:rsidP="0086442A" w:rsidR="0086442A" w:rsidRPr="0086442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jc w:val="right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 xml:space="preserve"> </w:t>
      </w:r>
    </w:p>
    <w:p w:rsidRDefault="0086442A" w:rsidP="0086442A" w:rsidR="0086442A" w:rsidRPr="008644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jc w:val="both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UPUTA O PRAVNOM LIJEKU</w:t>
      </w:r>
    </w:p>
    <w:p w:rsidRDefault="0086442A" w:rsidP="0086442A" w:rsidR="0086442A" w:rsidRPr="0086442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Protiv ovog zaključka nije dopuštena žalba.</w:t>
      </w:r>
    </w:p>
    <w:p w:rsidRDefault="0086442A" w:rsidP="0086442A" w:rsidR="0086442A" w:rsidRPr="008644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442A" w:rsidP="0086442A" w:rsidR="0086442A" w:rsidRPr="0086442A">
      <w:pPr>
        <w:spacing w:after="0"/>
        <w:jc w:val="both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DNA:</w:t>
      </w:r>
    </w:p>
    <w:p w:rsidRDefault="0086442A" w:rsidP="0086442A" w:rsidR="0086442A" w:rsidRPr="0086442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FINA, Regionalni centar Split, Podružnica Zadar</w:t>
      </w:r>
    </w:p>
    <w:p w:rsidRDefault="0086442A" w:rsidP="0086442A" w:rsidR="0086442A" w:rsidRPr="0086442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86442A">
        <w:rPr>
          <w:rFonts w:cs="Times New Roman" w:eastAsia="Times New Roman"/>
          <w:lang w:eastAsia="hr-HR"/>
        </w:rPr>
        <w:t>e-Oglasna ploča</w:t>
      </w:r>
    </w:p>
    <w:p w:rsidRDefault="0086442A" w:rsidP="0086442A" w:rsidR="0086442A" w:rsidRPr="0086442A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86442A" w:rsidP="0086442A" w:rsidR="0086442A" w:rsidRPr="0086442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42A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51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St-842/2015-6</izvorni_sadrzaj>
    <derivirana_varijabla naziv="DomainObject.Oznaka_1">St-842/2015-6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77489.27</izvorni_sadrzaj>
    <derivirana_varijabla naziv="DomainObject.Predmet.InicijalnaVrijednost_1">77489.27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SAMOS društvo s ograničenom odgovornošću za građenje, trgovinu i usluge</izvorni_sadrzaj>
    <derivirana_varijabla naziv="DomainObject.Predmet.ProtustrankaFormated_1">  SAMOS društvo s ograničenom odgovornošću za građenje, trgovinu i usluge</derivirana_varijabla>
  </DomainObject.Predmet.ProtustrankaFormated>
  <DomainObject.Predmet.ProtustrankaFormatedOIB>
    <izvorni_sadrzaj>  SAMOS društvo s ograničenom odgovornošću za građenje, trgovinu i usluge, OIB 61184039651</izvorni_sadrzaj>
    <derivirana_varijabla naziv="DomainObject.Predmet.ProtustrankaFormatedOIB_1">  SAMOS društvo s ograničenom odgovornošću za građenje, trgovinu i usluge, OIB 61184039651</derivirana_varijabla>
  </DomainObject.Predmet.ProtustrankaFormatedOIB>
  <DomainObject.Predmet.ProtustrankaFormatedWithAdress>
    <izvorni_sadrzaj> SAMOS društvo s ograničenom odgovornošću za građenje, trgovinu i usluge, Marijane Radev  0 , 23000 Zadar</izvorni_sadrzaj>
    <derivirana_varijabla naziv="DomainObject.Predmet.ProtustrankaFormatedWithAdress_1"> SAMOS društvo s ograničenom odgovornošću za građenje, trgovinu i usluge, Marijane Radev  0 , 23000 Zadar</derivirana_varijabla>
  </DomainObject.Predmet.ProtustrankaFormatedWithAdress>
  <DomainObject.Predmet.ProtustrankaFormatedWithAdressOIB>
    <izvorni_sadrzaj> SAMOS društvo s ograničenom odgovornošću za građenje, trgovinu i usluge, OIB 61184039651, Marijane Radev  0 , 23000 Zadar</izvorni_sadrzaj>
    <derivirana_varijabla naziv="DomainObject.Predmet.ProtustrankaFormatedWithAdressOIB_1"> SAMOS društvo s ograničenom odgovornošću za građenje, trgovinu i usluge, OIB 61184039651, Marijane Radev  0 , 23000 Zadar</derivirana_varijabla>
  </DomainObject.Predmet.ProtustrankaFormatedWithAdressOIB>
  <DomainObject.Predmet.ProtustrankaWithAdress>
    <izvorni_sadrzaj>SAMOS društvo s ograničenom odgovornošću za građenje, trgovinu i usluge Marijane Radev  0 , 23000 Zadar</izvorni_sadrzaj>
    <derivirana_varijabla naziv="DomainObject.Predmet.ProtustrankaWithAdress_1">SAMOS društvo s ograničenom odgovornošću za građenje, trgovinu i usluge Marijane Radev  0 , 23000 Zadar</derivirana_varijabla>
  </DomainObject.Predmet.ProtustrankaWithAdress>
  <DomainObject.Predmet.ProtustrankaWithAdressOIB>
    <izvorni_sadrzaj>SAMOS društvo s ograničenom odgovornošću za građenje, trgovinu i usluge, OIB 61184039651, Marijane Radev  0 , 23000 Zadar</izvorni_sadrzaj>
    <derivirana_varijabla naziv="DomainObject.Predmet.ProtustrankaWithAdressOIB_1">SAMOS društvo s ograničenom odgovornošću za građenje, trgovinu i usluge, OIB 61184039651, Marijane Radev  0 , 23000 Zadar</derivirana_varijabla>
  </DomainObject.Predmet.ProtustrankaWithAdressOIB>
  <DomainObject.Predmet.ProtustrankaNazivFormated>
    <izvorni_sadrzaj>SAMOS društvo s ograničenom odgovornošću za građenje, trgovinu i usluge</izvorni_sadrzaj>
    <derivirana_varijabla naziv="DomainObject.Predmet.ProtustrankaNazivFormated_1">SAMOS društvo s ograničenom odgovornošću za građenje, trgovinu i usluge</derivirana_varijabla>
  </DomainObject.Predmet.ProtustrankaNazivFormated>
  <DomainObject.Predmet.ProtustrankaNazivFormatedOIB>
    <izvorni_sadrzaj>SAMOS društvo s ograničenom odgovornošću za građenje, trgovinu i usluge, OIB 61184039651</izvorni_sadrzaj>
    <derivirana_varijabla naziv="DomainObject.Predmet.ProtustrankaNazivFormatedOIB_1">SAMOS društvo s ograničenom odgovornošću za građenje, trgovinu i usluge, OIB 61184039651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SAMOS društvo s ograničenom odgovornošću za građenje, trgovinu i usluge</item>
    </izvorni_sadrzaj>
    <derivirana_varijabla naziv="DomainObject.Predmet.ProtuStrankaListFormated_1">
      <item>SAMOS društvo s ograničenom odgovornošću za građenje, trgovinu i usluge</item>
    </derivirana_varijabla>
  </DomainObject.Predmet.ProtuStrankaListFormated>
  <DomainObject.Predmet.ProtuStrankaListFormatedOIB>
    <izvorni_sadrzaj>
      <item>SAMOS društvo s ograničenom odgovornošću za građenje, trgovinu i usluge, OIB 61184039651</item>
    </izvorni_sadrzaj>
    <derivirana_varijabla naziv="DomainObject.Predmet.ProtuStrankaListFormatedOIB_1">
      <item>SAMOS društvo s ograničenom odgovornošću za građenje, trgovinu i usluge, OIB 61184039651</item>
    </derivirana_varijabla>
  </DomainObject.Predmet.ProtuStrankaListFormatedOIB>
  <DomainObject.Predmet.ProtuStrankaListFormatedWithAdress>
    <izvorni_sadrzaj>
      <item>SAMOS društvo s ograničenom odgovornošću za građenje, trgovinu i usluge, Marijane Radev  0 , 23000 Zadar</item>
    </izvorni_sadrzaj>
    <derivirana_varijabla naziv="DomainObject.Predmet.ProtuStrankaListFormatedWithAdress_1">
      <item>SAMOS društvo s ograničenom odgovornošću za građenje, trgovinu i usluge, Marijane Radev  0 , 23000 Zadar</item>
    </derivirana_varijabla>
  </DomainObject.Predmet.ProtuStrankaListFormatedWithAdress>
  <DomainObject.Predmet.ProtuStrankaListFormatedWithAdressOIB>
    <izvorni_sadrzaj>
      <item>SAMOS društvo s ograničenom odgovornošću za građenje, trgovinu i usluge, OIB 61184039651, Marijane Radev  0 , 23000 Zadar</item>
    </izvorni_sadrzaj>
    <derivirana_varijabla naziv="DomainObject.Predmet.ProtuStrankaListFormatedWithAdressOIB_1">
      <item>SAMOS društvo s ograničenom odgovornošću za građenje, trgovinu i usluge, OIB 61184039651, Marijane Radev  0 , 23000 Zadar</item>
    </derivirana_varijabla>
  </DomainObject.Predmet.ProtuStrankaListFormatedWithAdressOIB>
  <DomainObject.Predmet.ProtuStrankaListNazivFormated>
    <izvorni_sadrzaj>
      <item>SAMOS društvo s ograničenom odgovornošću za građenje, trgovinu i usluge</item>
    </izvorni_sadrzaj>
    <derivirana_varijabla naziv="DomainObject.Predmet.ProtuStrankaListNazivFormated_1">
      <item>SAMOS društvo s ograničenom odgovornošću za građenje, trgovinu i usluge</item>
    </derivirana_varijabla>
  </DomainObject.Predmet.ProtuStrankaListNazivFormated>
  <DomainObject.Predmet.ProtuStrankaListNazivFormatedOIB>
    <izvorni_sadrzaj>
      <item>SAMOS društvo s ograničenom odgovornošću za građenje, trgovinu i usluge, OIB 61184039651</item>
    </izvorni_sadrzaj>
    <derivirana_varijabla naziv="DomainObject.Predmet.ProtuStrankaListNazivFormatedOIB_1">
      <item>SAMOS društvo s ograničenom odgovornošću za građenje, trgovinu i usluge, OIB 61184039651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St-842/2015-6</izvorni_sadrzaj>
    <derivirana_varijabla naziv="DomainObject.PoslovniBrojDokumenta_1">St-842/2015-6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SAMOS društvo s ograničenom odgovornošću za građenje, trgovinu i usluge</izvorni_sadrzaj>
    <derivirana_varijabla naziv="DomainObject.Predmet.ProtustrankaIDrugi_1">SAMOS društvo s ograničenom odgovornošću za građenje,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SAMOS društvo s ograničenom odgovornošću za građenje, trgovinu i usluge, OIB 61184039651, Marijane Radev  0 , 23000 Zadar</izvorni_sadrzaj>
    <derivirana_varijabla naziv="DomainObject.Predmet.ProtustrankaIDrugiAdressOIB_1">SAMOS društvo s ograničenom odgovornošću za građenje, trgovinu i usluge, OIB 61184039651, Marijane Radev  0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SAMOS društvo s ograničenom odgovornošću za građenje, trgovinu i usluge</item>
    </izvorni_sadrzaj>
    <derivirana_varijabla naziv="DomainObject.Predmet.SudioniciListNaziv_1">
      <item>FINA</item>
      <item>SAMOS društvo s ograničenom odgovornošću za građenje, trgovinu i usluge</item>
    </derivirana_varijabla>
  </DomainObject.Predmet.SudioniciListNaziv>
  <DomainObject.Predmet.SudioniciListAdressOIB>
    <izvorni_sadrzaj>
      <item>FINA, OIB 85821130368</item>
      <item>SAMOS društvo s ograničenom odgovornošću za građenje, trgovinu i usluge, OIB 61184039651, Marijane Radev  0 ,23000 Zadar</item>
    </izvorni_sadrzaj>
    <derivirana_varijabla naziv="DomainObject.Predmet.SudioniciListAdressOIB_1">
      <item>FINA, OIB 85821130368</item>
      <item>SAMOS društvo s ograničenom odgovornošću za građenje, trgovinu i usluge, OIB 61184039651, Marijane Radev  0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298EF-FAC6-4774-A309-74FC0A6BB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831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St-842/2015-6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