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aee2" w14:paraId="b5daee2" w:rsidRDefault="00BB46A7" w:rsidP="00910611" w:rsidR="00BB46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6A7" w:rsidP="00910611" w:rsidR="00BB46A7">
      <w:r>
        <w:rPr>
          <w:rFonts w:eastAsia="MS Mincho"/>
        </w:rPr>
        <w:t xml:space="preserve">   REPUBLIKA HRVATSKA</w:t>
      </w:r>
    </w:p>
    <w:p w:rsidRDefault="00BB46A7" w:rsidP="00910611" w:rsidR="00BB46A7">
      <w:r>
        <w:rPr>
          <w:rFonts w:eastAsia="MS Mincho"/>
        </w:rPr>
        <w:t>TRGOVAČKI SUD U RIJECI</w:t>
      </w:r>
    </w:p>
    <w:p w:rsidRDefault="00BB46A7" w:rsidR="00BB46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EE59DF" w:rsidRPr="00EE59DF">
        <w:rPr>
          <w:b/>
        </w:rPr>
        <w:t>3. MAJ TIBO d.d. MATULJI, Cesta dalmatinskih brigada 17,OIB 59992797221</w:t>
      </w:r>
      <w:r w:rsidR="00917C4C">
        <w:rPr>
          <w:b/>
        </w:rPr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EE59DF">
        <w:t xml:space="preserve">27. listopada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E59DF">
        <w:t>Višnji Rosenberg Volarić iz Rijeke, Ciottina 24, OIB 15817119198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17C4C">
        <w:t>8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E59DF">
        <w:t>Višnji Rosenberg Volarić iz Rijeke, Ciottina 24, OIB 15817119198</w:t>
      </w:r>
      <w:r>
        <w:t xml:space="preserve"> odobrava se naknada troškova koje je imao u prethodnom postupku u visini od </w:t>
      </w:r>
      <w:r w:rsidR="00EE59DF">
        <w:t>104,00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E59DF">
        <w:t>Višnja Rosenberg Volarić iz Rijeke, Ciottina 24, OIB 15817119198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EE59DF">
        <w:t xml:space="preserve">72 2340 0093 1112 2378 4 </w:t>
      </w:r>
      <w:r w:rsidR="003270C3">
        <w:t xml:space="preserve">otvoren kod </w:t>
      </w:r>
      <w:r w:rsidR="00EE59DF">
        <w:t xml:space="preserve">Privredne </w:t>
      </w:r>
      <w:r w:rsidR="000A78B5">
        <w:t xml:space="preserve">banke </w:t>
      </w:r>
      <w:r w:rsidR="00EE59DF">
        <w:t xml:space="preserve">Zagreb </w:t>
      </w:r>
      <w:r w:rsidR="000A78B5">
        <w:t>d.d.</w:t>
      </w:r>
      <w:r w:rsidR="00EE59DF">
        <w:t xml:space="preserve"> Zagreb</w:t>
      </w:r>
      <w:r w:rsidR="005B64E7">
        <w:t xml:space="preserve">, </w:t>
      </w:r>
      <w:r w:rsidR="00F6302D">
        <w:t xml:space="preserve">a iz sredstava </w:t>
      </w:r>
      <w:r w:rsidR="00EE59DF">
        <w:t xml:space="preserve">uplaćenog predujma kojega je uplatio </w:t>
      </w:r>
      <w:r w:rsidR="00EE59DF" w:rsidRPr="00282B22">
        <w:t>predlagatelj</w:t>
      </w:r>
      <w:r w:rsidR="00282B22">
        <w:t xml:space="preserve"> dana 24. ožujka 2016. godine u iznosu od 15.000,00 kn</w:t>
      </w:r>
      <w:r w:rsidR="00416E78" w:rsidRPr="00282B22">
        <w:t xml:space="preserve"> (čl.</w:t>
      </w:r>
      <w:r w:rsidR="00F6302D" w:rsidRPr="00282B22">
        <w:t>94</w:t>
      </w:r>
      <w:r w:rsidR="00416E78" w:rsidRPr="00282B22">
        <w:t>. st.</w:t>
      </w:r>
      <w:r w:rsidR="00F6302D" w:rsidRPr="00282B22">
        <w:t>6</w:t>
      </w:r>
      <w:r w:rsidR="00416E78" w:rsidRPr="00282B22">
        <w:t>. SZ-a)</w:t>
      </w:r>
      <w:r w:rsidR="009E169F" w:rsidRPr="00282B22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EE59DF">
        <w:rPr>
          <w:bCs/>
        </w:rPr>
        <w:t>416</w:t>
      </w:r>
      <w:r w:rsidR="00720BEA">
        <w:rPr>
          <w:bCs/>
        </w:rPr>
        <w:t>/16-</w:t>
      </w:r>
      <w:r w:rsidR="00EE59DF">
        <w:rPr>
          <w:bCs/>
        </w:rPr>
        <w:t>9</w:t>
      </w:r>
      <w:r w:rsidR="00C65432">
        <w:rPr>
          <w:bCs/>
        </w:rPr>
        <w:t xml:space="preserve"> od </w:t>
      </w:r>
      <w:r w:rsidR="00EE59DF">
        <w:rPr>
          <w:bCs/>
        </w:rPr>
        <w:t>08. travnja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EE59DF" w:rsidRPr="00EE59DF">
        <w:rPr>
          <w:bCs/>
        </w:rPr>
        <w:t>3. MAJ TIBO d.d. MATULJI, Cesta dalmatinskih brigada 17,OIB 59992797221</w:t>
      </w:r>
      <w:r w:rsidR="00EE59DF">
        <w:rPr>
          <w:bCs/>
        </w:rPr>
        <w:t xml:space="preserve"> </w:t>
      </w:r>
      <w:r w:rsidR="00AD5A79">
        <w:rPr>
          <w:bCs/>
        </w:rPr>
        <w:t>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EE59DF" w:rsidRPr="00EE59DF">
        <w:rPr>
          <w:bCs/>
        </w:rPr>
        <w:t>Višnja Rosenberg</w:t>
      </w:r>
      <w:r w:rsidR="00EE59DF">
        <w:rPr>
          <w:bCs/>
        </w:rPr>
        <w:t xml:space="preserve"> Volarić iz Rijeke, Ciottina 24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EE59DF">
        <w:t>arodne novine broj</w:t>
      </w:r>
      <w:r w:rsidR="00AD3E2E">
        <w:t xml:space="preserve">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</w:t>
      </w:r>
      <w:r w:rsidR="00EE59DF">
        <w:t>Narodne novine broj</w:t>
      </w:r>
      <w:r w:rsidRPr="008B6081">
        <w:t xml:space="preserve">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EE59DF">
        <w:rPr>
          <w:bCs/>
        </w:rPr>
        <w:t>104,00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</w:t>
      </w:r>
      <w:r w:rsidR="00EE59DF">
        <w:rPr>
          <w:bCs/>
        </w:rPr>
        <w:t>prijevoza korištenjem osobnog automobila na relaciji Rijeka – Matulji – Rijeka (2 x 26 km = 52 km x 2,00 kn/km)</w:t>
      </w:r>
      <w:r w:rsidR="00832A54">
        <w:rPr>
          <w:bCs/>
        </w:rPr>
        <w:t>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 xml:space="preserve">2 SZ-a </w:t>
      </w:r>
      <w:r w:rsidR="00924901">
        <w:t xml:space="preserve">riješeno je kao u točki II. i </w:t>
      </w:r>
      <w:r w:rsidR="00EE59DF">
        <w:t>III</w:t>
      </w:r>
      <w:r>
        <w:t>. izreke.</w:t>
      </w:r>
    </w:p>
    <w:p w:rsidRDefault="00EE59DF" w:rsidP="005B64E7" w:rsidR="00917C4C">
      <w:pPr>
        <w:jc w:val="both"/>
      </w:pPr>
      <w: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EE59DF">
        <w:t>27. listopada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6268A4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7775C5">
        <w:rPr>
          <w:b/>
        </w:rPr>
        <w:t xml:space="preserve">                               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  <w:t>Daniela Korlević</w:t>
      </w:r>
      <w:r w:rsidR="00BB46A7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EE59DF">
        <w:rPr>
          <w:sz w:val="20"/>
          <w:szCs w:val="20"/>
        </w:rPr>
        <w:t>27.10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6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E59DF">
      <w:t>416</w:t>
    </w:r>
    <w:r w:rsidR="00720BEA">
      <w:t>/2016-</w:t>
    </w:r>
    <w:r w:rsidR="00EE59DF"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616F4"/>
    <w:rsid w:val="00282B2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20BEA"/>
    <w:rsid w:val="007775C5"/>
    <w:rsid w:val="007863DC"/>
    <w:rsid w:val="00832A54"/>
    <w:rsid w:val="00850331"/>
    <w:rsid w:val="008B6081"/>
    <w:rsid w:val="008D25AF"/>
    <w:rsid w:val="00917C4C"/>
    <w:rsid w:val="00924901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BB46A7"/>
    <w:rsid w:val="00C65432"/>
    <w:rsid w:val="00CB0C14"/>
    <w:rsid w:val="00CC57E2"/>
    <w:rsid w:val="00D331EC"/>
    <w:rsid w:val="00D771D7"/>
    <w:rsid w:val="00E128BC"/>
    <w:rsid w:val="00E578C6"/>
    <w:rsid w:val="00E71656"/>
    <w:rsid w:val="00E94762"/>
    <w:rsid w:val="00EE59DF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46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6A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46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6A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listopada 2016.</izvorni_sadrzaj>
    <derivirana_varijabla naziv="DomainObject.Predmet.SpisIzvanSuda.DatumIzlazaSpisa_1">18.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E7AFF-B2D0-4A71-8634-38935BA6B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2742</properties:Characters>
  <properties:Lines>79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2016-10-27T09:53:00Z</dcterms:created>
  <dc:creator>dcmelik</dc:creator>
  <cp:lastModifiedBy>Jasna Radulović</cp:lastModifiedBy>
  <cp:lastPrinted>2016-10-27T10:01:00Z</cp:lastPrinted>
  <dcterms:modified xmlns:xsi="http://www.w3.org/2001/XMLSchema-instance" xsi:type="dcterms:W3CDTF">2016-10-27T11:54:00Z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