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dbeb" w14:paraId="e35dbeb" w:rsidRDefault="00404291" w:rsidP="00404291" w:rsidR="00404291" w:rsidRPr="008E77C7">
      <w:pPr>
        <w15:collapsed w:val="false"/>
        <w:rPr>
          <w:b/>
        </w:rPr>
      </w:pPr>
      <w:bookmarkStart w:name="_GoBack" w:id="0"/>
      <w:bookmarkEnd w:id="0"/>
      <w:r w:rsidRPr="008E77C7">
        <w:rPr>
          <w:b/>
        </w:rPr>
        <w:t xml:space="preserve">               </w:t>
      </w:r>
      <w:r>
        <w:rPr>
          <w:b/>
        </w:rPr>
        <w:t xml:space="preserve"> </w:t>
      </w:r>
      <w:r w:rsidRPr="008E77C7">
        <w:rPr>
          <w:b/>
        </w:rPr>
        <w:t xml:space="preserve">   </w:t>
      </w:r>
      <w:r w:rsidRPr="008E77C7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77C7">
        <w:rPr>
          <w:b/>
        </w:rPr>
        <w:t xml:space="preserve">                                                            </w:t>
      </w:r>
    </w:p>
    <w:p w:rsidRDefault="00404291" w:rsidP="00404291" w:rsidR="00404291" w:rsidRPr="008E77C7">
      <w:r w:rsidRPr="008E77C7">
        <w:t xml:space="preserve">    REPUBLIKA HRVATSKA </w:t>
      </w:r>
      <w:r w:rsidRPr="008E77C7">
        <w:tab/>
      </w:r>
      <w:r w:rsidRPr="008E77C7">
        <w:tab/>
      </w:r>
      <w:r w:rsidRPr="008E77C7">
        <w:tab/>
      </w:r>
      <w:r w:rsidRPr="008E77C7">
        <w:tab/>
      </w:r>
      <w:r w:rsidRPr="008E77C7">
        <w:tab/>
      </w:r>
      <w:r>
        <w:tab/>
        <w:t xml:space="preserve">       2 St-372/2018</w:t>
      </w:r>
      <w:r w:rsidRPr="008E77C7">
        <w:t>-</w:t>
      </w:r>
      <w:r>
        <w:t>6</w:t>
      </w:r>
    </w:p>
    <w:p w:rsidRDefault="00404291" w:rsidP="00404291" w:rsidR="00404291" w:rsidRPr="008E77C7">
      <w:r w:rsidRPr="008E77C7">
        <w:t xml:space="preserve"> TRGOVAČKI SUD U PAZINU</w:t>
      </w:r>
    </w:p>
    <w:p w:rsidRDefault="00404291" w:rsidP="00404291" w:rsidR="00404291">
      <w:r w:rsidRPr="008E77C7">
        <w:t xml:space="preserve">     52000 PAZIN, Dršćevka 1 </w:t>
      </w:r>
      <w:r w:rsidRPr="008E77C7">
        <w:tab/>
      </w:r>
      <w:r w:rsidRPr="008E77C7">
        <w:tab/>
      </w:r>
      <w:r w:rsidRPr="008E77C7">
        <w:tab/>
      </w:r>
      <w:r w:rsidRPr="008E77C7">
        <w:tab/>
        <w:t xml:space="preserve">                 </w:t>
      </w:r>
      <w:r>
        <w:t xml:space="preserve">     </w:t>
      </w:r>
    </w:p>
    <w:p w:rsidRDefault="00404291" w:rsidP="00404291" w:rsidR="00404291"/>
    <w:p w:rsidRDefault="00404291" w:rsidP="00404291" w:rsidR="00404291"/>
    <w:p w:rsidRDefault="00404291" w:rsidP="00404291" w:rsidR="00404291" w:rsidRPr="008E77C7"/>
    <w:p w:rsidRDefault="00404291" w:rsidP="00404291" w:rsidR="00404291" w:rsidRPr="008E77C7">
      <w:pPr>
        <w:tabs>
          <w:tab w:pos="9072" w:val="left"/>
          <w:tab w:pos="9356" w:val="left"/>
        </w:tabs>
        <w:ind w:right="-142"/>
      </w:pPr>
      <w:r w:rsidRPr="008E77C7">
        <w:t xml:space="preserve">                                                                                                                                      </w:t>
      </w:r>
    </w:p>
    <w:p w:rsidRDefault="00404291" w:rsidP="00404291" w:rsidR="00404291">
      <w:pPr>
        <w:jc w:val="both"/>
      </w:pPr>
      <w:r w:rsidRPr="008E77C7">
        <w:tab/>
        <w:t>Trgo</w:t>
      </w:r>
      <w:r w:rsidR="00A02BD2">
        <w:t>vački sud u Pazinu, po stečajnoj sutkinji</w:t>
      </w:r>
      <w:r w:rsidRPr="008E77C7">
        <w:t xml:space="preserve"> Adrijani Labinjan Skok, u stečajnom postupku nad dužnikom </w:t>
      </w:r>
      <w:r w:rsidRPr="00EB0FCE">
        <w:t>LENI PNEUMATIK j.d.o.o., Pula, Divkovićeva 8a, OIB: 45148624946</w:t>
      </w:r>
      <w:r w:rsidRPr="008E77C7">
        <w:t xml:space="preserve">, </w:t>
      </w:r>
      <w:r>
        <w:t>23. listopada 2018.</w:t>
      </w:r>
      <w:r w:rsidRPr="008E77C7">
        <w:t xml:space="preserve"> donio je sljedeći</w:t>
      </w:r>
    </w:p>
    <w:p w:rsidRDefault="00404291" w:rsidP="00404291" w:rsidR="00404291">
      <w:pPr>
        <w:jc w:val="both"/>
      </w:pPr>
    </w:p>
    <w:p w:rsidRDefault="00404291" w:rsidP="00404291" w:rsidR="00404291" w:rsidRPr="008E77C7">
      <w:pPr>
        <w:jc w:val="both"/>
      </w:pPr>
    </w:p>
    <w:p w:rsidRDefault="00404291" w:rsidP="00404291" w:rsidR="00404291" w:rsidRPr="008E77C7">
      <w:pPr>
        <w:jc w:val="both"/>
      </w:pPr>
    </w:p>
    <w:p w:rsidRDefault="00404291" w:rsidP="00404291" w:rsidR="00404291">
      <w:pPr>
        <w:ind w:firstLine="708" w:left="2832"/>
      </w:pPr>
      <w:r w:rsidRPr="008E77C7">
        <w:t xml:space="preserve">   Z A K LJ U Č A K</w:t>
      </w:r>
    </w:p>
    <w:p w:rsidRDefault="00404291" w:rsidP="00404291" w:rsidR="00404291" w:rsidRPr="008E77C7">
      <w:pPr>
        <w:ind w:firstLine="708" w:left="2832"/>
      </w:pPr>
    </w:p>
    <w:p w:rsidRDefault="00404291" w:rsidP="00404291" w:rsidR="00404291">
      <w:pPr>
        <w:tabs>
          <w:tab w:pos="1080" w:val="left"/>
        </w:tabs>
        <w:jc w:val="both"/>
      </w:pPr>
    </w:p>
    <w:p w:rsidRDefault="00404291" w:rsidP="00404291" w:rsidR="00404291" w:rsidRPr="008E77C7">
      <w:pPr>
        <w:tabs>
          <w:tab w:pos="1080" w:val="left"/>
        </w:tabs>
        <w:jc w:val="both"/>
      </w:pPr>
    </w:p>
    <w:p w:rsidRDefault="00404291" w:rsidP="00404291" w:rsidR="00404291">
      <w:pPr>
        <w:tabs>
          <w:tab w:pos="0" w:val="left"/>
        </w:tabs>
        <w:jc w:val="both"/>
      </w:pPr>
      <w:r w:rsidRPr="008E77C7">
        <w:tab/>
        <w:t xml:space="preserve">Zbog </w:t>
      </w:r>
      <w:r w:rsidR="000832F2">
        <w:t>spriječenosti sutkinje</w:t>
      </w:r>
      <w:r>
        <w:t xml:space="preserve">, prelaže se ročište u prethodnom postupku sa termina 15. studenog 2018. u 9:00 sati za novi termin i to </w:t>
      </w:r>
    </w:p>
    <w:p w:rsidRDefault="00404291" w:rsidP="00404291" w:rsidR="00404291">
      <w:pPr>
        <w:tabs>
          <w:tab w:pos="0" w:val="left"/>
        </w:tabs>
        <w:jc w:val="both"/>
      </w:pPr>
    </w:p>
    <w:p w:rsidRDefault="00404291" w:rsidP="00404291" w:rsidR="00404291" w:rsidRPr="008E77C7">
      <w:pPr>
        <w:jc w:val="both"/>
      </w:pPr>
    </w:p>
    <w:p w:rsidRDefault="006C041B" w:rsidP="00404291" w:rsidR="00404291" w:rsidRPr="006C041B">
      <w:pPr>
        <w:jc w:val="center"/>
      </w:pPr>
      <w:r w:rsidRPr="006C041B">
        <w:t>20. studenog</w:t>
      </w:r>
      <w:r w:rsidR="00404291" w:rsidRPr="006C041B">
        <w:t xml:space="preserve"> 2018. u 9:</w:t>
      </w:r>
      <w:r w:rsidR="008A66DA">
        <w:t>3</w:t>
      </w:r>
      <w:r w:rsidR="00404291" w:rsidRPr="006C041B">
        <w:t>0 sati,</w:t>
      </w:r>
    </w:p>
    <w:p w:rsidRDefault="00404291" w:rsidP="00404291" w:rsidR="00404291" w:rsidRPr="008E77C7">
      <w:pPr>
        <w:jc w:val="center"/>
      </w:pPr>
      <w:r w:rsidRPr="008E77C7">
        <w:t>u Trgovačkom sudu u Pazinu, Pazin, Dršćevka 1, sudnica br. 5.</w:t>
      </w:r>
    </w:p>
    <w:p w:rsidRDefault="00404291" w:rsidP="00404291" w:rsidR="00404291"/>
    <w:p w:rsidRDefault="00404291" w:rsidP="00404291" w:rsidR="00404291" w:rsidRPr="008E77C7"/>
    <w:p w:rsidRDefault="00404291" w:rsidP="00404291" w:rsidR="00404291">
      <w:pPr>
        <w:tabs>
          <w:tab w:pos="1080" w:val="left"/>
        </w:tabs>
      </w:pPr>
    </w:p>
    <w:p w:rsidRDefault="00404291" w:rsidP="00404291" w:rsidR="00404291" w:rsidRPr="008E77C7">
      <w:pPr>
        <w:tabs>
          <w:tab w:pos="1080" w:val="left"/>
        </w:tabs>
      </w:pPr>
    </w:p>
    <w:p w:rsidRDefault="00404291" w:rsidP="00404291" w:rsidR="00404291" w:rsidRPr="008E77C7">
      <w:pPr>
        <w:tabs>
          <w:tab w:pos="1080" w:val="left"/>
        </w:tabs>
        <w:jc w:val="center"/>
      </w:pPr>
      <w:r w:rsidRPr="008E77C7">
        <w:t xml:space="preserve">U Pazinu </w:t>
      </w:r>
      <w:r>
        <w:t>23. listopada 2018.</w:t>
      </w:r>
    </w:p>
    <w:p w:rsidRDefault="00404291" w:rsidP="00404291" w:rsidR="00404291"/>
    <w:p w:rsidRDefault="00404291" w:rsidP="00404291" w:rsidR="00404291" w:rsidRPr="008E77C7"/>
    <w:p w:rsidRDefault="00404291" w:rsidP="00404291" w:rsidR="00404291" w:rsidRPr="008E77C7">
      <w:pPr>
        <w:ind w:firstLine="708"/>
        <w:jc w:val="center"/>
      </w:pPr>
      <w:r w:rsidRPr="008E77C7">
        <w:tab/>
      </w:r>
      <w:r w:rsidRPr="008E77C7">
        <w:tab/>
      </w:r>
      <w:r w:rsidRPr="008E77C7">
        <w:tab/>
      </w:r>
      <w:r w:rsidRPr="008E77C7">
        <w:tab/>
      </w:r>
      <w:r w:rsidRPr="008E77C7">
        <w:tab/>
        <w:t xml:space="preserve">               </w:t>
      </w:r>
      <w:r>
        <w:tab/>
        <w:t>Sutkinja</w:t>
      </w:r>
    </w:p>
    <w:p w:rsidRDefault="00404291" w:rsidP="00404291" w:rsidR="00404291">
      <w:pPr>
        <w:ind w:firstLine="708"/>
        <w:jc w:val="center"/>
      </w:pPr>
      <w:r w:rsidRPr="008E77C7">
        <w:tab/>
      </w:r>
      <w:r w:rsidRPr="008E77C7">
        <w:tab/>
      </w:r>
      <w:r w:rsidRPr="008E77C7">
        <w:tab/>
        <w:t xml:space="preserve">                                       </w:t>
      </w:r>
      <w:r>
        <w:tab/>
      </w:r>
      <w:r w:rsidRPr="008E77C7">
        <w:t xml:space="preserve"> Adrijana Labinjan Skok, v.r.</w:t>
      </w:r>
    </w:p>
    <w:p w:rsidRDefault="00404291" w:rsidP="00404291" w:rsidR="00404291">
      <w:pPr>
        <w:ind w:firstLine="708"/>
        <w:jc w:val="center"/>
      </w:pPr>
    </w:p>
    <w:p w:rsidRDefault="00404291" w:rsidP="00404291" w:rsidR="00404291">
      <w:pPr>
        <w:ind w:firstLine="708"/>
        <w:jc w:val="center"/>
      </w:pPr>
    </w:p>
    <w:p w:rsidRDefault="00404291" w:rsidP="00404291" w:rsidR="00404291" w:rsidRPr="008E77C7">
      <w:pPr>
        <w:ind w:firstLine="708"/>
        <w:jc w:val="center"/>
      </w:pPr>
    </w:p>
    <w:p w:rsidRDefault="00404291" w:rsidP="00404291" w:rsidR="00404291" w:rsidRPr="008E77C7"/>
    <w:p w:rsidRDefault="00404291" w:rsidP="00404291" w:rsidR="00404291" w:rsidRPr="008E77C7">
      <w:r w:rsidRPr="008E77C7">
        <w:t>UPUTA O PRAVNOM LIJEKU</w:t>
      </w:r>
    </w:p>
    <w:p w:rsidRDefault="00404291" w:rsidP="00404291" w:rsidR="00404291" w:rsidRPr="008E77C7">
      <w:pPr>
        <w:jc w:val="both"/>
      </w:pPr>
      <w:r w:rsidRPr="008E77C7">
        <w:t>Protiv zaključka nije dopušten pravni lijek. (čl. 19. st. 7. Stečajnog zakona, NN 71/15).</w:t>
      </w:r>
    </w:p>
    <w:p w:rsidRDefault="00404291" w:rsidP="00404291" w:rsidR="00404291" w:rsidRPr="008E77C7">
      <w:pPr>
        <w:jc w:val="both"/>
      </w:pPr>
    </w:p>
    <w:p w:rsidRDefault="00404291" w:rsidP="00404291" w:rsidR="00404291" w:rsidRPr="00021D6D">
      <w:pPr>
        <w:jc w:val="both"/>
      </w:pPr>
      <w:r w:rsidRPr="00021D6D">
        <w:t>DNA:</w:t>
      </w:r>
    </w:p>
    <w:p w:rsidRDefault="00824188" w:rsidP="00824188" w:rsidR="00824188" w:rsidRPr="00021D6D">
      <w:pPr>
        <w:jc w:val="both"/>
      </w:pPr>
      <w:r w:rsidRPr="00021D6D">
        <w:rPr>
          <w:lang w:val="sv-SE"/>
        </w:rPr>
        <w:t>- predlagatelj</w:t>
      </w:r>
      <w:r w:rsidRPr="00021D6D">
        <w:t xml:space="preserve"> </w:t>
      </w:r>
      <w:r w:rsidRPr="00021D6D">
        <w:rPr>
          <w:lang w:val="sv-SE"/>
        </w:rPr>
        <w:t xml:space="preserve">FINA, </w:t>
      </w:r>
      <w:r w:rsidRPr="00021D6D">
        <w:t xml:space="preserve">Regionalni centar Rijeka, Rijeka, F. Kurelca 8 </w:t>
      </w:r>
    </w:p>
    <w:p w:rsidRDefault="00824188" w:rsidP="00824188" w:rsidR="00824188" w:rsidRPr="00021D6D">
      <w:pPr>
        <w:jc w:val="both"/>
        <w:rPr>
          <w:lang w:val="sv-SE"/>
        </w:rPr>
      </w:pPr>
      <w:r w:rsidRPr="00021D6D">
        <w:t>- dužnik LENI PNEUMATIK j.d.o.o., Pula, Divkovićeva 8a</w:t>
      </w:r>
    </w:p>
    <w:p w:rsidRDefault="00824188" w:rsidP="00824188" w:rsidR="00824188" w:rsidRPr="00021D6D">
      <w:pPr>
        <w:jc w:val="both"/>
        <w:rPr>
          <w:lang w:val="sv-SE"/>
        </w:rPr>
      </w:pPr>
      <w:r w:rsidRPr="00021D6D">
        <w:rPr>
          <w:lang w:val="sv-SE"/>
        </w:rPr>
        <w:t xml:space="preserve">- zakonski zastupnik dužnika </w:t>
      </w:r>
      <w:r w:rsidRPr="00021D6D">
        <w:rPr>
          <w:rFonts w:eastAsiaTheme="minorHAnsi"/>
          <w:lang w:eastAsia="en-US"/>
        </w:rPr>
        <w:t>Nenad Lenić, Pula, Vidikovac 80</w:t>
      </w:r>
    </w:p>
    <w:p w:rsidRDefault="00824188" w:rsidP="00824188" w:rsidR="00404291" w:rsidRPr="00021D6D">
      <w:pPr>
        <w:jc w:val="both"/>
      </w:pPr>
      <w:r w:rsidRPr="00021D6D">
        <w:t>- e-Oglasna ploča sudova 8 dana</w:t>
      </w:r>
    </w:p>
    <w:p w:rsidRDefault="00404291" w:rsidP="00404291" w:rsidR="00404291" w:rsidRPr="00021D6D"/>
    <w:p w:rsidRDefault="00423257" w:rsidR="00500701"/>
    <w:sectPr w:rsidSect="005D2B42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257" w:rsidR="00000000">
      <w:r>
        <w:separator/>
      </w:r>
    </w:p>
  </w:endnote>
  <w:endnote w:id="0" w:type="continuationSeparator">
    <w:p w:rsidRDefault="0042325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257" w:rsidR="00000000">
      <w:r>
        <w:separator/>
      </w:r>
    </w:p>
  </w:footnote>
  <w:footnote w:id="0" w:type="continuationSeparator">
    <w:p w:rsidRDefault="0042325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3558255"/>
      <w:docPartObj>
        <w:docPartGallery w:val="Page Numbers (Top of Page)"/>
        <w:docPartUnique/>
      </w:docPartObj>
    </w:sdtPr>
    <w:sdtEndPr/>
    <w:sdtContent>
      <w:p w:rsidRDefault="00021D6D" w:rsidR="005D2B4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24188">
          <w:rPr>
            <w:noProof/>
          </w:rPr>
          <w:t>2</w:t>
        </w:r>
        <w:r>
          <w:fldChar w:fldCharType="end"/>
        </w:r>
        <w:r>
          <w:tab/>
        </w:r>
        <w:r w:rsidRPr="008E77C7">
          <w:t>Posl.br.: 2 St-193/15-78</w:t>
        </w:r>
      </w:p>
    </w:sdtContent>
  </w:sdt>
  <w:p w:rsidRDefault="00423257" w:rsidR="005D2B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291"/>
    <w:rsid w:val="00021D6D"/>
    <w:rsid w:val="000832F2"/>
    <w:rsid w:val="00404291"/>
    <w:rsid w:val="00423257"/>
    <w:rsid w:val="00554328"/>
    <w:rsid w:val="006C041B"/>
    <w:rsid w:val="00824188"/>
    <w:rsid w:val="008A66DA"/>
    <w:rsid w:val="00985388"/>
    <w:rsid w:val="00A0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42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42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429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2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429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2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2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2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2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2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42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429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2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29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2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2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2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2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LENI PNEUMATIK j.d.o.o. PULA</izvorni_sadrzaj>
    <derivirana_varijabla naziv="DomainObject.Predmet.ProtustrankaFormated_1">  LENI PNEUMATIK j.d.o.o. PULA</derivirana_varijabla>
  </DomainObject.Predmet.ProtustrankaFormated>
  <DomainObject.Predmet.ProtustrankaFormatedOIB>
    <izvorni_sadrzaj>  LENI PNEUMATIK j.d.o.o. PULA, OIB 45148624946</izvorni_sadrzaj>
    <derivirana_varijabla naziv="DomainObject.Predmet.ProtustrankaFormatedOIB_1">  LENI PNEUMATIK j.d.o.o. PULA, OIB 45148624946</derivirana_varijabla>
  </DomainObject.Predmet.ProtustrankaFormatedOIB>
  <DomainObject.Predmet.ProtustrankaFormatedWithAdress>
    <izvorni_sadrzaj> LENI PNEUMATIK j.d.o.o. PULA, Divkovićeva/8a, 52100 Pula</izvorni_sadrzaj>
    <derivirana_varijabla naziv="DomainObject.Predmet.ProtustrankaFormatedWithAdress_1"> LENI PNEUMATIK j.d.o.o. PULA, Divkovićeva/8a, 52100 Pula</derivirana_varijabla>
  </DomainObject.Predmet.ProtustrankaFormatedWithAdress>
  <DomainObject.Predmet.ProtustrankaFormatedWithAdressOIB>
    <izvorni_sadrzaj> LENI PNEUMATIK j.d.o.o. PULA, OIB 45148624946, Divkovićeva/8a, 52100 Pula</izvorni_sadrzaj>
    <derivirana_varijabla naziv="DomainObject.Predmet.ProtustrankaFormatedWithAdressOIB_1"> LENI PNEUMATIK j.d.o.o. PULA, OIB 45148624946, Divkovićeva/8a, 52100 Pula</derivirana_varijabla>
  </DomainObject.Predmet.ProtustrankaFormatedWithAdressOIB>
  <DomainObject.Predmet.ProtustrankaWithAdress>
    <izvorni_sadrzaj>LENI PNEUMATIK j.d.o.o. PULA Divkovićeva/8a, 52100 Pula</izvorni_sadrzaj>
    <derivirana_varijabla naziv="DomainObject.Predmet.ProtustrankaWithAdress_1">LENI PNEUMATIK j.d.o.o. PULA Divkovićeva/8a, 52100 Pula</derivirana_varijabla>
  </DomainObject.Predmet.ProtustrankaWithAdress>
  <DomainObject.Predmet.ProtustrankaWithAdressOIB>
    <izvorni_sadrzaj>LENI PNEUMATIK j.d.o.o. PULA, OIB 45148624946, Divkovićeva/8a, 52100 Pula</izvorni_sadrzaj>
    <derivirana_varijabla naziv="DomainObject.Predmet.ProtustrankaWithAdressOIB_1">LENI PNEUMATIK j.d.o.o. PULA, OIB 45148624946, Divkovićeva/8a, 52100 Pula</derivirana_varijabla>
  </DomainObject.Predmet.ProtustrankaWithAdressOIB>
  <DomainObject.Predmet.ProtustrankaNazivFormated>
    <izvorni_sadrzaj>LENI PNEUMATIK j.d.o.o. PULA</izvorni_sadrzaj>
    <derivirana_varijabla naziv="DomainObject.Predmet.ProtustrankaNazivFormated_1">LENI PNEUMATIK j.d.o.o. PULA</derivirana_varijabla>
  </DomainObject.Predmet.ProtustrankaNazivFormated>
  <DomainObject.Predmet.ProtustrankaNazivFormatedOIB>
    <izvorni_sadrzaj>LENI PNEUMATIK j.d.o.o. PULA, OIB 45148624946</izvorni_sadrzaj>
    <derivirana_varijabla naziv="DomainObject.Predmet.ProtustrankaNazivFormatedOIB_1">LENI PNEUMATIK j.d.o.o. PULA, OIB 45148624946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5343.12</izvorni_sadrzaj>
    <derivirana_varijabla naziv="DomainObject.Predmet.TrenutnaVrijednost_1">5343.12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LENI PNEUMATIK j.d.o.o. PULA</item>
    </izvorni_sadrzaj>
    <derivirana_varijabla naziv="DomainObject.Predmet.ProtuStrankaListFormated_1">
      <item>LENI PNEUMATIK j.d.o.o. PULA</item>
    </derivirana_varijabla>
  </DomainObject.Predmet.ProtuStrankaListFormated>
  <DomainObject.Predmet.ProtuStrankaListFormatedOIB>
    <izvorni_sadrzaj>
      <item>LENI PNEUMATIK j.d.o.o. PULA, OIB 45148624946</item>
    </izvorni_sadrzaj>
    <derivirana_varijabla naziv="DomainObject.Predmet.ProtuStrankaListFormatedOIB_1">
      <item>LENI PNEUMATIK j.d.o.o. PULA, OIB 45148624946</item>
    </derivirana_varijabla>
  </DomainObject.Predmet.ProtuStrankaListFormatedOIB>
  <DomainObject.Predmet.ProtuStrankaListFormatedWithAdress>
    <izvorni_sadrzaj>
      <item>LENI PNEUMATIK j.d.o.o. PULA, Divkovićeva/8a, 52100 Pula</item>
    </izvorni_sadrzaj>
    <derivirana_varijabla naziv="DomainObject.Predmet.ProtuStrankaListFormatedWithAdress_1">
      <item>LENI PNEUMATIK j.d.o.o. PULA, Divkovićeva/8a, 52100 Pula</item>
    </derivirana_varijabla>
  </DomainObject.Predmet.ProtuStrankaListFormatedWithAdress>
  <DomainObject.Predmet.ProtuStrankaListFormatedWithAdressOIB>
    <izvorni_sadrzaj>
      <item>LENI PNEUMATIK j.d.o.o. PULA, OIB 45148624946, Divkovićeva/8a, 52100 Pula</item>
    </izvorni_sadrzaj>
    <derivirana_varijabla naziv="DomainObject.Predmet.ProtuStrankaListFormatedWithAdressOIB_1">
      <item>LENI PNEUMATIK j.d.o.o. PULA, OIB 45148624946, Divkovićeva/8a, 52100 Pula</item>
    </derivirana_varijabla>
  </DomainObject.Predmet.ProtuStrankaListFormatedWithAdressOIB>
  <DomainObject.Predmet.ProtuStrankaListNazivFormated>
    <izvorni_sadrzaj>
      <item>LENI PNEUMATIK j.d.o.o. PULA</item>
    </izvorni_sadrzaj>
    <derivirana_varijabla naziv="DomainObject.Predmet.ProtuStrankaListNazivFormated_1">
      <item>LENI PNEUMATIK j.d.o.o. PULA</item>
    </derivirana_varijabla>
  </DomainObject.Predmet.ProtuStrankaListNazivFormated>
  <DomainObject.Predmet.ProtuStrankaListNazivFormatedOIB>
    <izvorni_sadrzaj>
      <item>LENI PNEUMATIK j.d.o.o. PULA, OIB 45148624946</item>
    </izvorni_sadrzaj>
    <derivirana_varijabla naziv="DomainObject.Predmet.ProtuStrankaListNazivFormatedOIB_1">
      <item>LENI PNEUMATIK j.d.o.o. PULA, OIB 45148624946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LENI PNEUMATIK j.d.o.o. PULA</izvorni_sadrzaj>
    <derivirana_varijabla naziv="DomainObject.Predmet.ProtustrankaIDrugi_1">LENI PNEUMATIK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LENI PNEUMATIK j.d.o.o. PULA, OIB 45148624946, Divkovićeva/8a, 52100 Pula</izvorni_sadrzaj>
    <derivirana_varijabla naziv="DomainObject.Predmet.ProtustrankaIDrugiAdressOIB_1">LENI PNEUMATIK j.d.o.o. PULA, OIB 45148624946, Divkovićeva/8a,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LENI PNEUMATIK j.d.o.o. PULA</item>
    </izvorni_sadrzaj>
    <derivirana_varijabla naziv="DomainObject.Predmet.SudioniciListNaziv_1">
      <item>FINANCIJSKA AGENCIJA, RC RIJEKA, PODRUŽNICA PULA, PULA</item>
      <item>LENI PNEUMATIK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LENI PNEUMATIK j.d.o.o. PULA, OIB 45148624946, Divkovićeva/8a,52100 Pula</item>
    </izvorni_sadrzaj>
    <derivirana_varijabla naziv="DomainObject.Predmet.SudioniciListAdressOIB_1">
      <item>FINANCIJSKA AGENCIJA, RC RIJEKA, PODRUŽNICA PULA, PULA, OIB 85821130368, Ulica grada Vukovara 70,10000 Zagreb</item>
      <item>LENI PNEUMATIK j.d.o.o. PULA, OIB 45148624946, Divkovićeva/8a,52100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45148624946</item>
    </izvorni_sadrzaj>
    <derivirana_varijabla naziv="DomainObject.Predmet.SudioniciListNazivOIB_1">
      <item>, OIB 85821130368</item>
      <item>, OIB 45148624946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783</properties:Characters>
  <properties:Lines>46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2018-10-23T05:54:00Z</dcterms:created>
  <dc:creator>Jasmina Matika</dc:creator>
  <cp:lastModifiedBy>Jasmina Matika</cp:lastModifiedBy>
  <dcterms:modified xmlns:xsi="http://www.w3.org/2001/XMLSchema-instance" xsi:type="dcterms:W3CDTF">2018-10-23T08:04:00Z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(St-372-18 - RJEŠENJE - ODGODA ROČIŠTA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