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d29b" w14:paraId="42ad29b" w:rsidRDefault="00A01148" w:rsidP="00A01148" w:rsidR="00A0114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148" w:rsidP="00A01148" w:rsidR="00A0114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01148" w:rsidP="00A01148" w:rsidR="00A0114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01148" w:rsidP="00A01148" w:rsidR="00A01148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01148" w:rsidP="00A01148" w:rsidR="00A01148"/>
    <w:p w:rsidRDefault="00A01148" w:rsidP="00A01148" w:rsidR="00A011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01148" w:rsidP="00A01148" w:rsidR="00A011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01148" w:rsidP="00A01148" w:rsidR="00A011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2915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27.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RAZUMNA ENERGIJA d. o. o Pula, Puntižela 8, OIB 50456315451, MBS 040331445, 7. prosinca 2015.</w:t>
      </w:r>
    </w:p>
    <w:p w:rsidRDefault="00A01148" w:rsidP="00A01148" w:rsidR="00A011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01148" w:rsidP="00A01148" w:rsidR="00A011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1148" w:rsidP="00A01148" w:rsidR="00A011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RAZUMNA ENERGIJA d. o. o Pula, Puntižela 8, OIB 50456315451, MBS 040331445, 7. prosinca 2015.</w:t>
      </w:r>
    </w:p>
    <w:p w:rsidRDefault="00A01148" w:rsidP="00A01148" w:rsidR="00A0114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RAZUMNA ENERGIJA d. o. o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26. listopada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5.888,82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01148" w:rsidP="00A01148" w:rsidR="00A0114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01148" w:rsidP="00A01148" w:rsidR="00A0114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01148" w:rsidP="00A01148" w:rsidR="00A0114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52CF2">
        <w:rPr>
          <w:rFonts w:cs="Times New Roman" w:eastAsia="Times New Roman"/>
          <w:szCs w:val="24"/>
          <w:lang w:eastAsia="hr-HR"/>
        </w:rPr>
        <w:t>, v. r.</w:t>
      </w:r>
    </w:p>
    <w:p w:rsidRDefault="00A01148" w:rsidP="00A01148" w:rsidR="00A0114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01148" w:rsidP="00A01148" w:rsidR="00A0114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01148" w:rsidP="00A01148" w:rsidR="00A011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01148" w:rsidP="00A01148" w:rsidR="00A0114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A01148" w:rsidP="00A01148" w:rsidR="00A0114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A01148" w:rsidP="00A01148" w:rsidR="00A01148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C53B4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48" w:rsidP="00A01148" w:rsidR="00A01148">
      <w:r>
        <w:separator/>
      </w:r>
    </w:p>
  </w:endnote>
  <w:endnote w:id="0" w:type="continuationSeparator">
    <w:p w:rsidRDefault="00A01148" w:rsidP="00A01148" w:rsidR="00A01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48" w:rsidP="00A01148" w:rsidR="00A01148">
      <w:r>
        <w:separator/>
      </w:r>
    </w:p>
  </w:footnote>
  <w:footnote w:id="0" w:type="continuationSeparator">
    <w:p w:rsidRDefault="00A01148" w:rsidP="00A01148" w:rsidR="00A01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48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53B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544/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48" w:rsidP="00511F63" w:rsidR="00511F63">
    <w:pPr>
      <w:pStyle w:val="Zaglavlje"/>
      <w:jc w:val="right"/>
    </w:pPr>
    <w:r>
      <w:t>11 St-544/2015-3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E2D"/>
    <w:rsid w:val="000C53B4"/>
    <w:rsid w:val="007A5C5B"/>
    <w:rsid w:val="00A01148"/>
    <w:rsid w:val="00B65E2D"/>
    <w:rsid w:val="00C9611B"/>
    <w:rsid w:val="00E5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114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1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11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1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114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11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114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5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3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3B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3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3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114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11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11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1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14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011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114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5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3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3B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3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3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RAZUMNA ENERGIJA d.o.o. PULA</izvorni_sadrzaj>
    <derivirana_varijabla naziv="DomainObject.Predmet.ProtustrankaFormated_1">  RAZUMNA ENERGIJA d.o.o. PULA</derivirana_varijabla>
  </DomainObject.Predmet.ProtustrankaFormated>
  <DomainObject.Predmet.ProtustrankaFormatedOIB>
    <izvorni_sadrzaj>  RAZUMNA ENERGIJA d.o.o. PULA, OIB 50456315451</izvorni_sadrzaj>
    <derivirana_varijabla naziv="DomainObject.Predmet.ProtustrankaFormatedOIB_1">  RAZUMNA ENERGIJA d.o.o. PULA, OIB 50456315451</derivirana_varijabla>
  </DomainObject.Predmet.ProtustrankaFormatedOIB>
  <DomainObject.Predmet.ProtustrankaFormatedWithAdress>
    <izvorni_sadrzaj> RAZUMNA ENERGIJA d.o.o. PULA, Puntižela 8, 52100 Pula</izvorni_sadrzaj>
    <derivirana_varijabla naziv="DomainObject.Predmet.ProtustrankaFormatedWithAdress_1"> RAZUMNA ENERGIJA d.o.o. PULA, Puntižela 8, 52100 Pula</derivirana_varijabla>
  </DomainObject.Predmet.ProtustrankaFormatedWithAdress>
  <DomainObject.Predmet.ProtustrankaFormatedWithAdressOIB>
    <izvorni_sadrzaj> RAZUMNA ENERGIJA d.o.o. PULA, OIB 50456315451, Puntižela 8, 52100 Pula</izvorni_sadrzaj>
    <derivirana_varijabla naziv="DomainObject.Predmet.ProtustrankaFormatedWithAdressOIB_1"> RAZUMNA ENERGIJA d.o.o. PULA, OIB 50456315451, Puntižela 8, 52100 Pula</derivirana_varijabla>
  </DomainObject.Predmet.ProtustrankaFormatedWithAdressOIB>
  <DomainObject.Predmet.ProtustrankaWithAdress>
    <izvorni_sadrzaj>RAZUMNA ENERGIJA d.o.o. PULA Puntižela 8, 52100 Pula</izvorni_sadrzaj>
    <derivirana_varijabla naziv="DomainObject.Predmet.ProtustrankaWithAdress_1">RAZUMNA ENERGIJA d.o.o. PULA Puntižela 8, 52100 Pula</derivirana_varijabla>
  </DomainObject.Predmet.ProtustrankaWithAdress>
  <DomainObject.Predmet.ProtustrankaWithAdressOIB>
    <izvorni_sadrzaj>RAZUMNA ENERGIJA d.o.o. PULA, OIB 50456315451, Puntižela 8, 52100 Pula</izvorni_sadrzaj>
    <derivirana_varijabla naziv="DomainObject.Predmet.ProtustrankaWithAdressOIB_1">RAZUMNA ENERGIJA d.o.o. PULA, OIB 50456315451, Puntižela 8, 52100 Pula</derivirana_varijabla>
  </DomainObject.Predmet.ProtustrankaWithAdressOIB>
  <DomainObject.Predmet.ProtustrankaNazivFormated>
    <izvorni_sadrzaj>RAZUMNA ENERGIJA d.o.o. PULA</izvorni_sadrzaj>
    <derivirana_varijabla naziv="DomainObject.Predmet.ProtustrankaNazivFormated_1">RAZUMNA ENERGIJA d.o.o. PULA</derivirana_varijabla>
  </DomainObject.Predmet.ProtustrankaNazivFormated>
  <DomainObject.Predmet.ProtustrankaNazivFormatedOIB>
    <izvorni_sadrzaj>RAZUMNA ENERGIJA d.o.o. PULA, OIB 50456315451</izvorni_sadrzaj>
    <derivirana_varijabla naziv="DomainObject.Predmet.ProtustrankaNazivFormatedOIB_1">RAZUMNA ENERGIJA d.o.o. PULA, OIB 50456315451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5888.82</izvorni_sadrzaj>
    <derivirana_varijabla naziv="DomainObject.Predmet.TrenutnaVrijednost_1">5888.82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RAZUMNA ENERGIJA d.o.o. PULA</item>
    </izvorni_sadrzaj>
    <derivirana_varijabla naziv="DomainObject.Predmet.ProtuStrankaListFormated_1">
      <item>RAZUMNA ENERGIJA d.o.o. PULA</item>
    </derivirana_varijabla>
  </DomainObject.Predmet.ProtuStrankaListFormated>
  <DomainObject.Predmet.ProtuStrankaListFormatedOIB>
    <izvorni_sadrzaj>
      <item>RAZUMNA ENERGIJA d.o.o. PULA, OIB 50456315451</item>
    </izvorni_sadrzaj>
    <derivirana_varijabla naziv="DomainObject.Predmet.ProtuStrankaListFormatedOIB_1">
      <item>RAZUMNA ENERGIJA d.o.o. PULA, OIB 50456315451</item>
    </derivirana_varijabla>
  </DomainObject.Predmet.ProtuStrankaListFormatedOIB>
  <DomainObject.Predmet.ProtuStrankaListFormatedWithAdress>
    <izvorni_sadrzaj>
      <item>RAZUMNA ENERGIJA d.o.o. PULA, Puntižela 8, 52100 Pula</item>
    </izvorni_sadrzaj>
    <derivirana_varijabla naziv="DomainObject.Predmet.ProtuStrankaListFormatedWithAdress_1">
      <item>RAZUMNA ENERGIJA d.o.o. PULA, Puntižela 8, 52100 Pula</item>
    </derivirana_varijabla>
  </DomainObject.Predmet.ProtuStrankaListFormatedWithAdress>
  <DomainObject.Predmet.ProtuStrankaListFormatedWithAdressOIB>
    <izvorni_sadrzaj>
      <item>RAZUMNA ENERGIJA d.o.o. PULA, OIB 50456315451, Puntižela 8, 52100 Pula</item>
    </izvorni_sadrzaj>
    <derivirana_varijabla naziv="DomainObject.Predmet.ProtuStrankaListFormatedWithAdressOIB_1">
      <item>RAZUMNA ENERGIJA d.o.o. PULA, OIB 50456315451, Puntižela 8, 52100 Pula</item>
    </derivirana_varijabla>
  </DomainObject.Predmet.ProtuStrankaListFormatedWithAdressOIB>
  <DomainObject.Predmet.ProtuStrankaListNazivFormated>
    <izvorni_sadrzaj>
      <item>RAZUMNA ENERGIJA d.o.o. PULA</item>
    </izvorni_sadrzaj>
    <derivirana_varijabla naziv="DomainObject.Predmet.ProtuStrankaListNazivFormated_1">
      <item>RAZUMNA ENERGIJA d.o.o. PULA</item>
    </derivirana_varijabla>
  </DomainObject.Predmet.ProtuStrankaListNazivFormated>
  <DomainObject.Predmet.ProtuStrankaListNazivFormatedOIB>
    <izvorni_sadrzaj>
      <item>RAZUMNA ENERGIJA d.o.o. PULA, OIB 50456315451</item>
    </izvorni_sadrzaj>
    <derivirana_varijabla naziv="DomainObject.Predmet.ProtuStrankaListNazivFormatedOIB_1">
      <item>RAZUMNA ENERGIJA d.o.o. PULA, OIB 50456315451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RAZUMNA ENERGIJA d.o.o. PULA</izvorni_sadrzaj>
    <derivirana_varijabla naziv="DomainObject.Predmet.ProtustrankaIDrugi_1">RAZUMNA ENERGIJA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RAZUMNA ENERGIJA d.o.o. PULA, OIB 50456315451, Puntižela 8, 52100 Pula</izvorni_sadrzaj>
    <derivirana_varijabla naziv="DomainObject.Predmet.ProtustrankaIDrugiAdressOIB_1">RAZUMNA ENERGIJA d.o.o. PULA, OIB 50456315451, Puntižela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RAZUMNA ENERGIJA d.o.o. PULA</item>
    </izvorni_sadrzaj>
    <derivirana_varijabla naziv="DomainObject.Predmet.SudioniciListNaziv_1">
      <item>FINANCIJSKA AGENCIJA, RC RIJEKA, PODRUŽNICA PULA, PULA</item>
      <item>RAZUMNA ENERGIJA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RAZUMNA ENERGIJA d.o.o. PULA, OIB 50456315451, Puntižela 8,52100 Pula</item>
    </izvorni_sadrzaj>
    <derivirana_varijabla naziv="DomainObject.Predmet.SudioniciListAdressOIB_1">
      <item>FINANCIJSKA AGENCIJA, RC RIJEKA, PODRUŽNICA PULA, PULA, OIB 85821130368, Ulica grada Vukovara 70,Zagreb</item>
      <item>RAZUMNA ENERGIJA d.o.o. PULA, OIB 50456315451, Puntižela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50456315451</item>
    </izvorni_sadrzaj>
    <derivirana_varijabla naziv="DomainObject.Predmet.SudioniciListNazivOIB_1">
      <item>, OIB 85821130368</item>
      <item>, OIB 50456315451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2034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2015-12-07T08:31:00Z</dcterms:created>
  <dc:creator>Mihaela Kaligari</dc:creator>
  <dc:description/>
  <cp:keywords/>
  <cp:lastModifiedBy>Sanja Prodan</cp:lastModifiedBy>
  <cp:lastPrinted>2015-12-16T11:56:00Z</cp:lastPrinted>
  <dcterms:modified xmlns:xsi="http://www.w3.org/2001/XMLSchema-instance" xsi:type="dcterms:W3CDTF">2015-12-16T11:56:00Z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