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f532" w14:paraId="53ef53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4E7671">
        <w:t>16</w:t>
      </w:r>
      <w:r w:rsidR="006C567F">
        <w:t>8</w:t>
      </w:r>
      <w:r w:rsidR="00F334C8">
        <w:t>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r w:rsidR="006C567F">
        <w:t>UDRUGA INFORMATIČARA "</w:t>
      </w:r>
      <w:proofErr w:type="spellStart"/>
      <w:r w:rsidR="006C567F">
        <w:t>INFO</w:t>
      </w:r>
      <w:proofErr w:type="spellEnd"/>
      <w:r w:rsidR="006C567F">
        <w:t xml:space="preserve">" </w:t>
      </w:r>
      <w:proofErr w:type="spellStart"/>
      <w:r w:rsidR="006C567F">
        <w:t>NAŠICE</w:t>
      </w:r>
      <w:proofErr w:type="spellEnd"/>
      <w:r w:rsidR="006C567F">
        <w:t xml:space="preserve">, Našice, Trg </w:t>
      </w:r>
      <w:proofErr w:type="spellStart"/>
      <w:r w:rsidR="006C567F">
        <w:t>I.Kršnjavog</w:t>
      </w:r>
      <w:proofErr w:type="spellEnd"/>
      <w:r w:rsidR="006C567F">
        <w:t xml:space="preserve"> 5/I, </w:t>
      </w:r>
      <w:proofErr w:type="spellStart"/>
      <w:r w:rsidR="006C567F">
        <w:t>OIB</w:t>
      </w:r>
      <w:proofErr w:type="spellEnd"/>
      <w:r w:rsidR="006C567F">
        <w:t xml:space="preserve">: 20558883375, registarski broj: 14001998, </w:t>
      </w:r>
      <w:r w:rsidR="004E7671">
        <w:t xml:space="preserve">dana 8. svibnja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C567F">
        <w:t>UDRUGA INFORMATIČARA "</w:t>
      </w:r>
      <w:proofErr w:type="spellStart"/>
      <w:r w:rsidR="006C567F">
        <w:t>INFO</w:t>
      </w:r>
      <w:proofErr w:type="spellEnd"/>
      <w:r w:rsidR="006C567F">
        <w:t xml:space="preserve">" </w:t>
      </w:r>
      <w:proofErr w:type="spellStart"/>
      <w:r w:rsidR="006C567F">
        <w:t>NAŠICE</w:t>
      </w:r>
      <w:proofErr w:type="spellEnd"/>
      <w:r w:rsidR="006C567F">
        <w:t xml:space="preserve">, Našice, Trg </w:t>
      </w:r>
      <w:proofErr w:type="spellStart"/>
      <w:r w:rsidR="006C567F">
        <w:t>I.Kršnjavog</w:t>
      </w:r>
      <w:proofErr w:type="spellEnd"/>
      <w:r w:rsidR="006C567F">
        <w:t xml:space="preserve"> 5/I, </w:t>
      </w:r>
      <w:proofErr w:type="spellStart"/>
      <w:r w:rsidR="006C567F">
        <w:t>OIB</w:t>
      </w:r>
      <w:proofErr w:type="spellEnd"/>
      <w:r w:rsidR="006C567F">
        <w:t>: 20558883375, registarski broj: 14001998.</w:t>
      </w:r>
      <w:r w:rsidR="004E7671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E7671" w:rsidR="004E7671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6C567F">
        <w:t xml:space="preserve">Damir Cincar, </w:t>
      </w:r>
      <w:proofErr w:type="spellStart"/>
      <w:r w:rsidR="006C567F">
        <w:t>OIB</w:t>
      </w:r>
      <w:proofErr w:type="spellEnd"/>
      <w:r w:rsidR="006C567F">
        <w:t xml:space="preserve">: 60464850994, Osijek, Svete Ane 15b. </w:t>
      </w:r>
      <w:r w:rsidR="004E7671">
        <w:t xml:space="preserve">  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C567F">
        <w:t>UDRUGA INFORMATIČARA "</w:t>
      </w:r>
      <w:proofErr w:type="spellStart"/>
      <w:r w:rsidR="006C567F">
        <w:t>INFO</w:t>
      </w:r>
      <w:proofErr w:type="spellEnd"/>
      <w:r w:rsidR="006C567F">
        <w:t xml:space="preserve">" </w:t>
      </w:r>
      <w:proofErr w:type="spellStart"/>
      <w:r w:rsidR="006C567F">
        <w:t>NAŠICE</w:t>
      </w:r>
      <w:proofErr w:type="spellEnd"/>
      <w:r w:rsidR="006C567F">
        <w:t xml:space="preserve">, Našice, Trg </w:t>
      </w:r>
      <w:proofErr w:type="spellStart"/>
      <w:r w:rsidR="006C567F">
        <w:t>I.Kršnjavog</w:t>
      </w:r>
      <w:proofErr w:type="spellEnd"/>
      <w:r w:rsidR="006C567F">
        <w:t xml:space="preserve"> 5/I, </w:t>
      </w:r>
      <w:proofErr w:type="spellStart"/>
      <w:r w:rsidR="006C567F">
        <w:t>OIB</w:t>
      </w:r>
      <w:proofErr w:type="spellEnd"/>
      <w:r w:rsidR="006C567F">
        <w:t>: 20558883375, registarski broj: 14001998.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4E7671">
        <w:rPr>
          <w:bCs/>
        </w:rPr>
        <w:t>21. veljače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6C567F">
        <w:t>UDRUGA INFORMATIČARA "</w:t>
      </w:r>
      <w:proofErr w:type="spellStart"/>
      <w:r w:rsidR="006C567F">
        <w:t>INFO</w:t>
      </w:r>
      <w:proofErr w:type="spellEnd"/>
      <w:r w:rsidR="006C567F">
        <w:t xml:space="preserve">" </w:t>
      </w:r>
      <w:proofErr w:type="spellStart"/>
      <w:r w:rsidR="006C567F">
        <w:t>NAŠICE</w:t>
      </w:r>
      <w:proofErr w:type="spellEnd"/>
      <w:r w:rsidR="006C567F">
        <w:t xml:space="preserve">, Našice, Trg </w:t>
      </w:r>
      <w:proofErr w:type="spellStart"/>
      <w:r w:rsidR="006C567F">
        <w:t>I.Kršnjavog</w:t>
      </w:r>
      <w:proofErr w:type="spellEnd"/>
      <w:r w:rsidR="006C567F">
        <w:t xml:space="preserve"> 5/I, </w:t>
      </w:r>
      <w:proofErr w:type="spellStart"/>
      <w:r w:rsidR="006C567F">
        <w:t>OIB</w:t>
      </w:r>
      <w:proofErr w:type="spellEnd"/>
      <w:r w:rsidR="006C567F">
        <w:t>: 20558883375, registarski broj: 14001998.</w:t>
      </w:r>
      <w:r w:rsidR="004E7671">
        <w:t xml:space="preserve">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4E7671">
        <w:t>23. veljače</w:t>
      </w:r>
      <w:r w:rsidR="00F334C8">
        <w:t xml:space="preserve"> 2018.</w:t>
      </w:r>
      <w:r>
        <w:t xml:space="preserve">, objavio oglas na mrežnoj stranici e-oglasna ploča sudova pod </w:t>
      </w:r>
      <w:r>
        <w:lastRenderedPageBreak/>
        <w:t>poslovnim brojem St-</w:t>
      </w:r>
      <w:r w:rsidR="004E7671">
        <w:t>16</w:t>
      </w:r>
      <w:r w:rsidR="006C567F">
        <w:t>8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4E7671">
        <w:t>8. svibnja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3108E4" w:rsidP="00656FF9" w:rsidR="00D925DB">
      <w:pPr>
        <w:pStyle w:val="Tijeloteksta"/>
        <w:numPr>
          <w:ilvl w:val="0"/>
          <w:numId w:val="3"/>
        </w:numPr>
        <w:jc w:val="left"/>
      </w:pPr>
      <w:r>
        <w:t>Ured državne uprave</w:t>
      </w:r>
      <w:r w:rsidR="00DF6739">
        <w:t xml:space="preserve"> u  Osječko-baranjskoj županiji</w:t>
      </w:r>
      <w:r>
        <w:t xml:space="preserve"> - </w:t>
      </w:r>
      <w:r w:rsidR="00920822">
        <w:t>R</w:t>
      </w:r>
      <w:r w:rsidR="00102927">
        <w:t>egistar</w:t>
      </w:r>
      <w:r w:rsidR="00920822">
        <w:t xml:space="preserve"> udruga </w:t>
      </w:r>
      <w:r>
        <w:t xml:space="preserve">– odmah 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4E7671">
      <w:t>16</w:t>
    </w:r>
    <w:r w:rsidR="006C567F">
      <w:t>8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108E4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E7671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C567F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0822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0BC3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DF673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0B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E0BC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E0BC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BC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BC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0B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E0BC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E0BC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BC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BC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St-168/2018</izvorni_sadrzaj>
    <derivirana_varijabla naziv="DomainObject.Predmet.OznakaBroj_1">St-168/2018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INFORMATIČARA "INFO" NAŠICE</izvorni_sadrzaj>
    <derivirana_varijabla naziv="DomainObject.Predmet.ProtustrankaFormated_1">  UDRUGA INFORMATIČARA "INFO" NAŠICE</derivirana_varijabla>
  </DomainObject.Predmet.ProtustrankaFormated>
  <DomainObject.Predmet.ProtustrankaFormatedOIB>
    <izvorni_sadrzaj>  UDRUGA INFORMATIČARA "INFO" NAŠICE, OIB 20558883375</izvorni_sadrzaj>
    <derivirana_varijabla naziv="DomainObject.Predmet.ProtustrankaFormatedOIB_1">  UDRUGA INFORMATIČARA "INFO" NAŠICE, OIB 20558883375</derivirana_varijabla>
  </DomainObject.Predmet.ProtustrankaFormatedOIB>
  <DomainObject.Predmet.ProtustrankaFormatedWithAdress>
    <izvorni_sadrzaj> UDRUGA INFORMATIČARA "INFO" NAŠICE, Trg. I. Kršnjavog 5/i, 31500 Našice</izvorni_sadrzaj>
    <derivirana_varijabla naziv="DomainObject.Predmet.ProtustrankaFormatedWithAdress_1"> UDRUGA INFORMATIČARA "INFO" NAŠICE, Trg. I. Kršnjavog 5/i, 31500 Našice</derivirana_varijabla>
  </DomainObject.Predmet.ProtustrankaFormatedWithAdress>
  <DomainObject.Predmet.ProtustrankaFormatedWithAdressOIB>
    <izvorni_sadrzaj> UDRUGA INFORMATIČARA "INFO" NAŠICE, OIB 20558883375, Trg. I. Kršnjavog 5/i, 31500 Našice</izvorni_sadrzaj>
    <derivirana_varijabla naziv="DomainObject.Predmet.ProtustrankaFormatedWithAdressOIB_1"> UDRUGA INFORMATIČARA "INFO" NAŠICE, OIB 20558883375, Trg. I. Kršnjavog 5/i, 31500 Našice</derivirana_varijabla>
  </DomainObject.Predmet.ProtustrankaFormatedWithAdressOIB>
  <DomainObject.Predmet.ProtustrankaWithAdress>
    <izvorni_sadrzaj>UDRUGA INFORMATIČARA "INFO" NAŠICE Trg. I. Kršnjavog 5/i, 31500 Našice</izvorni_sadrzaj>
    <derivirana_varijabla naziv="DomainObject.Predmet.ProtustrankaWithAdress_1">UDRUGA INFORMATIČARA "INFO" NAŠICE Trg. I. Kršnjavog 5/i, 31500 Našice</derivirana_varijabla>
  </DomainObject.Predmet.ProtustrankaWithAdress>
  <DomainObject.Predmet.ProtustrankaWithAdressOIB>
    <izvorni_sadrzaj>UDRUGA INFORMATIČARA "INFO" NAŠICE, OIB 20558883375, Trg. I. Kršnjavog 5/i, 31500 Našice</izvorni_sadrzaj>
    <derivirana_varijabla naziv="DomainObject.Predmet.ProtustrankaWithAdressOIB_1">UDRUGA INFORMATIČARA "INFO" NAŠICE, OIB 20558883375, Trg. I. Kršnjavog 5/i, 31500 Našice</derivirana_varijabla>
  </DomainObject.Predmet.ProtustrankaWithAdressOIB>
  <DomainObject.Predmet.ProtustrankaNazivFormated>
    <izvorni_sadrzaj>UDRUGA INFORMATIČARA "INFO" NAŠICE</izvorni_sadrzaj>
    <derivirana_varijabla naziv="DomainObject.Predmet.ProtustrankaNazivFormated_1">UDRUGA INFORMATIČARA "INFO" NAŠICE</derivirana_varijabla>
  </DomainObject.Predmet.ProtustrankaNazivFormated>
  <DomainObject.Predmet.ProtustrankaNazivFormatedOIB>
    <izvorni_sadrzaj>UDRUGA INFORMATIČARA "INFO" NAŠICE, OIB 20558883375</izvorni_sadrzaj>
    <derivirana_varijabla naziv="DomainObject.Predmet.ProtustrankaNazivFormatedOIB_1">UDRUGA INFORMATIČARA "INFO" NAŠICE, OIB 20558883375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INFORMATIČARA "INFO" NAŠICE</item>
    </izvorni_sadrzaj>
    <derivirana_varijabla naziv="DomainObject.Predmet.ProtuStrankaListFormated_1">
      <item>UDRUGA INFORMATIČARA "INFO" NAŠICE</item>
    </derivirana_varijabla>
  </DomainObject.Predmet.ProtuStrankaListFormated>
  <DomainObject.Predmet.ProtuStrankaListFormatedOIB>
    <izvorni_sadrzaj>
      <item>UDRUGA INFORMATIČARA "INFO" NAŠICE, OIB 20558883375</item>
    </izvorni_sadrzaj>
    <derivirana_varijabla naziv="DomainObject.Predmet.ProtuStrankaListFormatedOIB_1">
      <item>UDRUGA INFORMATIČARA "INFO" NAŠICE, OIB 20558883375</item>
    </derivirana_varijabla>
  </DomainObject.Predmet.ProtuStrankaListFormatedOIB>
  <DomainObject.Predmet.ProtuStrankaListFormatedWithAdress>
    <izvorni_sadrzaj>
      <item>UDRUGA INFORMATIČARA "INFO" NAŠICE, Trg. I. Kršnjavog 5/i, 31500 Našice</item>
    </izvorni_sadrzaj>
    <derivirana_varijabla naziv="DomainObject.Predmet.ProtuStrankaListFormatedWithAdress_1">
      <item>UDRUGA INFORMATIČARA "INFO" NAŠICE, Trg. I. Kršnjavog 5/i, 31500 Našice</item>
    </derivirana_varijabla>
  </DomainObject.Predmet.ProtuStrankaListFormatedWithAdress>
  <DomainObject.Predmet.ProtuStrankaListFormatedWithAdressOIB>
    <izvorni_sadrzaj>
      <item>UDRUGA INFORMATIČARA "INFO" NAŠICE, OIB 20558883375, Trg. I. Kršnjavog 5/i, 31500 Našice</item>
    </izvorni_sadrzaj>
    <derivirana_varijabla naziv="DomainObject.Predmet.ProtuStrankaListFormatedWithAdressOIB_1">
      <item>UDRUGA INFORMATIČARA "INFO" NAŠICE, OIB 20558883375, Trg. I. Kršnjavog 5/i, 31500 Našice</item>
    </derivirana_varijabla>
  </DomainObject.Predmet.ProtuStrankaListFormatedWithAdressOIB>
  <DomainObject.Predmet.ProtuStrankaListNazivFormated>
    <izvorni_sadrzaj>
      <item>UDRUGA INFORMATIČARA "INFO" NAŠICE</item>
    </izvorni_sadrzaj>
    <derivirana_varijabla naziv="DomainObject.Predmet.ProtuStrankaListNazivFormated_1">
      <item>UDRUGA INFORMATIČARA "INFO" NAŠICE</item>
    </derivirana_varijabla>
  </DomainObject.Predmet.ProtuStrankaListNazivFormated>
  <DomainObject.Predmet.ProtuStrankaListNazivFormatedOIB>
    <izvorni_sadrzaj>
      <item>UDRUGA INFORMATIČARA "INFO" NAŠICE, OIB 20558883375</item>
    </izvorni_sadrzaj>
    <derivirana_varijabla naziv="DomainObject.Predmet.ProtuStrankaListNazivFormatedOIB_1">
      <item>UDRUGA INFORMATIČARA "INFO" NAŠICE, OIB 20558883375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INFORMATIČARA "INFO" NAŠICE</izvorni_sadrzaj>
    <derivirana_varijabla naziv="DomainObject.Predmet.ProtustrankaIDrugi_1">UDRUGA INFORMATIČARA "INFO" NAŠICE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INFORMATIČARA "INFO" NAŠICE, OIB 20558883375, Trg. I. Kršnjavog 5/i, 31500 Našice</izvorni_sadrzaj>
    <derivirana_varijabla naziv="DomainObject.Predmet.ProtustrankaIDrugiAdressOIB_1">UDRUGA INFORMATIČARA "INFO" NAŠICE, OIB 20558883375, Trg. I. Kršnjavog 5/i,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INFORMATIČARA "INFO" NAŠICE</item>
    </izvorni_sadrzaj>
    <derivirana_varijabla naziv="DomainObject.Predmet.SudioniciListNaziv_1">
      <item>FINA RC OSIJEK</item>
      <item>UDRUGA INFORMATIČARA "INFO" NAŠICE</item>
    </derivirana_varijabla>
  </DomainObject.Predmet.SudioniciListNaziv>
  <DomainObject.Predmet.SudioniciListAdressOIB>
    <izvorni_sadrzaj>
      <item>FINA RC OSIJEK, OIB 85821130368</item>
      <item>UDRUGA INFORMATIČARA "INFO" NAŠICE, OIB 20558883375, Trg. I. Kršnjavog 5/i,31500 Našice</item>
    </izvorni_sadrzaj>
    <derivirana_varijabla naziv="DomainObject.Predmet.SudioniciListAdressOIB_1">
      <item>FINA RC OSIJEK, OIB 85821130368</item>
      <item>UDRUGA INFORMATIČARA "INFO" NAŠICE, OIB 20558883375, Trg. I. Kršnjavog 5/i,31500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20558883375</item>
    </izvorni_sadrzaj>
    <derivirana_varijabla naziv="DomainObject.Predmet.SudioniciListNazivOIB_1">
      <item>, OIB 85821130368</item>
      <item>, OIB 20558883375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64B25-0CB4-49BC-AFF4-D633DE7F1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2845</properties:Characters>
  <properties:Lines>79</properties:Lines>
  <properties:Paragraphs>31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2018-05-08T07:36:00Z</dcterms:created>
  <dc:creator>Korisnik</dc:creator>
  <cp:lastModifiedBy>Ljiljana Floršić</cp:lastModifiedBy>
  <cp:lastPrinted>2018-05-08T08:02:00Z</cp:lastPrinted>
  <dcterms:modified xmlns:xsi="http://www.w3.org/2001/XMLSchema-instance" xsi:type="dcterms:W3CDTF">2018-05-08T09:08:00Z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(St-168-18 - otvaranje i zaključenje UDRUGA - Damir Cincar.docx)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