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dad0" w14:paraId="241dad0" w:rsidRDefault="00616A88" w:rsidP="000A7794" w:rsidR="00FF0485" w:rsidRPr="00616A8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</w:t>
      </w:r>
      <w:r w:rsidR="003B674A" w:rsidRPr="00616A88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color w:val="000000"/>
          <w:sz w:val="22"/>
          <w:szCs w:val="22"/>
        </w:rPr>
        <w:t xml:space="preserve">        </w:t>
      </w:r>
      <w:r w:rsidR="004561D6">
        <w:rPr>
          <w:color w:val="000000"/>
          <w:sz w:val="22"/>
          <w:szCs w:val="22"/>
        </w:rPr>
        <w:t xml:space="preserve"> </w:t>
      </w:r>
      <w:r w:rsidRPr="00616A88">
        <w:rPr>
          <w:b/>
          <w:sz w:val="22"/>
          <w:szCs w:val="22"/>
        </w:rPr>
        <w:t>REPUBLIKA HRVATSKA</w:t>
      </w:r>
    </w:p>
    <w:p w:rsidRDefault="0002022C" w:rsidP="00DC0444" w:rsidR="00FF0485" w:rsidRPr="00616A8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</w:t>
      </w:r>
      <w:r w:rsidR="0002022C">
        <w:rPr>
          <w:b/>
          <w:sz w:val="22"/>
          <w:szCs w:val="22"/>
        </w:rPr>
        <w:t xml:space="preserve">      </w:t>
      </w:r>
      <w:r w:rsidRPr="00616A88">
        <w:rPr>
          <w:b/>
          <w:sz w:val="22"/>
          <w:szCs w:val="22"/>
        </w:rPr>
        <w:t xml:space="preserve"> Dubrovnik, Dr. Ante Starčevića 23</w:t>
      </w:r>
      <w:r w:rsidR="00616A88">
        <w:rPr>
          <w:b/>
          <w:sz w:val="22"/>
          <w:szCs w:val="22"/>
        </w:rPr>
        <w:t xml:space="preserve">                    </w:t>
      </w:r>
    </w:p>
    <w:p w:rsidRDefault="00FB2B88" w:rsidP="0087591A" w:rsidR="00FF0485" w:rsidRPr="00616A88">
      <w:pPr>
        <w:jc w:val="right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Posl. br. S</w:t>
      </w:r>
      <w:r w:rsidR="00FF0485" w:rsidRPr="00616A88">
        <w:rPr>
          <w:b/>
          <w:sz w:val="22"/>
          <w:szCs w:val="22"/>
        </w:rPr>
        <w:t>t.</w:t>
      </w:r>
      <w:r w:rsidR="009A2D55" w:rsidRPr="00616A88">
        <w:rPr>
          <w:b/>
          <w:sz w:val="22"/>
          <w:szCs w:val="22"/>
        </w:rPr>
        <w:t>2</w:t>
      </w:r>
      <w:r w:rsidR="00285CDF">
        <w:rPr>
          <w:b/>
          <w:sz w:val="22"/>
          <w:szCs w:val="22"/>
        </w:rPr>
        <w:t>1/19</w:t>
      </w:r>
    </w:p>
    <w:p w:rsidRDefault="006C2DEC" w:rsidP="006C2DEC" w:rsidR="006C2DEC" w:rsidRPr="00616A88">
      <w:pPr>
        <w:rPr>
          <w:b/>
          <w:sz w:val="22"/>
          <w:szCs w:val="22"/>
        </w:rPr>
      </w:pPr>
    </w:p>
    <w:p w:rsidRDefault="00610BF6" w:rsidP="006C2DEC" w:rsidR="00610BF6" w:rsidRPr="00616A88">
      <w:pPr>
        <w:rPr>
          <w:b/>
          <w:sz w:val="22"/>
          <w:szCs w:val="22"/>
        </w:rPr>
      </w:pPr>
    </w:p>
    <w:p w:rsidRDefault="006C2DEC" w:rsidR="006C2DEC" w:rsidRPr="00616A88">
      <w:pPr>
        <w:jc w:val="center"/>
        <w:rPr>
          <w:b/>
          <w:sz w:val="22"/>
          <w:szCs w:val="22"/>
        </w:rPr>
      </w:pPr>
    </w:p>
    <w:p w:rsidRDefault="00CF0838" w:rsidR="00CF0838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E P U B L I K A   H R V A T S K A</w:t>
      </w: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J E Š E N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DC6FD1" w:rsidP="00616A88" w:rsidR="00341B2E" w:rsidRPr="00616A88">
      <w:pPr>
        <w:ind w:firstLine="720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Trgov</w:t>
      </w:r>
      <w:r w:rsidR="0002022C">
        <w:rPr>
          <w:sz w:val="22"/>
          <w:szCs w:val="22"/>
        </w:rPr>
        <w:t xml:space="preserve">ački sud </w:t>
      </w:r>
      <w:r w:rsidRPr="00616A88">
        <w:rPr>
          <w:sz w:val="22"/>
          <w:szCs w:val="22"/>
        </w:rPr>
        <w:t xml:space="preserve"> u Dubrovniku, po sucu tog suda </w:t>
      </w:r>
      <w:r w:rsidR="006C2DEC" w:rsidRPr="00616A88">
        <w:rPr>
          <w:sz w:val="22"/>
          <w:szCs w:val="22"/>
        </w:rPr>
        <w:t xml:space="preserve">Diani Butigan Granić </w:t>
      </w:r>
      <w:r w:rsidRPr="00616A88">
        <w:rPr>
          <w:sz w:val="22"/>
          <w:szCs w:val="22"/>
        </w:rPr>
        <w:t>kao stečajnom sucu u stečajnom postupku nad dužnikom</w:t>
      </w:r>
      <w:r w:rsidR="00BC0F16" w:rsidRPr="00616A88">
        <w:rPr>
          <w:sz w:val="22"/>
          <w:szCs w:val="22"/>
        </w:rPr>
        <w:t xml:space="preserve"> </w:t>
      </w:r>
      <w:r w:rsidR="00616A88" w:rsidRPr="00616A88">
        <w:rPr>
          <w:sz w:val="22"/>
          <w:szCs w:val="22"/>
        </w:rPr>
        <w:t xml:space="preserve">DOBRANJE-ING d.o.o. u stečaju, Metković, Splitska bb, OIB: 82590342466, zastupanog po stečajnom upravitelju Matu Marić, </w:t>
      </w:r>
      <w:r w:rsidR="005D0572">
        <w:rPr>
          <w:sz w:val="22"/>
          <w:szCs w:val="22"/>
        </w:rPr>
        <w:t xml:space="preserve">dana 10. travnja </w:t>
      </w:r>
      <w:r w:rsidR="00D2303F" w:rsidRPr="00616A88">
        <w:rPr>
          <w:sz w:val="22"/>
          <w:szCs w:val="22"/>
        </w:rPr>
        <w:t>201</w:t>
      </w:r>
      <w:r w:rsidR="0002022C">
        <w:rPr>
          <w:sz w:val="22"/>
          <w:szCs w:val="22"/>
        </w:rPr>
        <w:t>9</w:t>
      </w:r>
      <w:r w:rsidR="00341B2E" w:rsidRPr="00616A88">
        <w:rPr>
          <w:sz w:val="22"/>
          <w:szCs w:val="22"/>
        </w:rPr>
        <w:t>.g.</w:t>
      </w:r>
      <w:r w:rsidR="0039568F" w:rsidRPr="00616A88">
        <w:rPr>
          <w:sz w:val="22"/>
          <w:szCs w:val="22"/>
        </w:rPr>
        <w:t xml:space="preserve"> </w:t>
      </w:r>
    </w:p>
    <w:p w:rsidRDefault="00F42263" w:rsidR="00F42263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i j e š i o    j e</w:t>
      </w:r>
    </w:p>
    <w:p w:rsidRDefault="00610BF6" w:rsidR="00610BF6">
      <w:pPr>
        <w:jc w:val="center"/>
        <w:rPr>
          <w:b/>
          <w:sz w:val="22"/>
          <w:szCs w:val="22"/>
        </w:rPr>
      </w:pPr>
    </w:p>
    <w:p w:rsidRDefault="00BD6E2B" w:rsidP="00BD6E2B" w:rsidR="00BD6E2B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03763">
        <w:rPr>
          <w:sz w:val="22"/>
          <w:szCs w:val="22"/>
        </w:rPr>
        <w:t>Oglašava se nevažećom dosuda ponuditelju</w:t>
      </w:r>
      <w:r w:rsidRPr="00BD6E2B">
        <w:rPr>
          <w:sz w:val="22"/>
          <w:szCs w:val="22"/>
        </w:rPr>
        <w:t xml:space="preserve"> </w:t>
      </w:r>
      <w:r>
        <w:rPr>
          <w:sz w:val="22"/>
          <w:szCs w:val="22"/>
        </w:rPr>
        <w:t>Renati Plešnar</w:t>
      </w:r>
      <w:r w:rsidRPr="00616A88">
        <w:rPr>
          <w:sz w:val="22"/>
          <w:szCs w:val="22"/>
        </w:rPr>
        <w:t xml:space="preserve">, </w:t>
      </w:r>
      <w:r>
        <w:rPr>
          <w:sz w:val="22"/>
          <w:szCs w:val="22"/>
        </w:rPr>
        <w:t>Đorđićeva 16.,</w:t>
      </w:r>
      <w:r w:rsidRPr="00616A88">
        <w:rPr>
          <w:sz w:val="22"/>
          <w:szCs w:val="22"/>
        </w:rPr>
        <w:t xml:space="preserve"> 10000 Zagreb, OIB: </w:t>
      </w:r>
      <w:r>
        <w:rPr>
          <w:sz w:val="22"/>
          <w:szCs w:val="22"/>
        </w:rPr>
        <w:t>44555426778</w:t>
      </w:r>
      <w:r w:rsidRPr="00A32866">
        <w:rPr>
          <w:sz w:val="22"/>
          <w:szCs w:val="22"/>
        </w:rPr>
        <w:t>,</w:t>
      </w:r>
      <w:r>
        <w:rPr>
          <w:sz w:val="22"/>
          <w:szCs w:val="22"/>
        </w:rPr>
        <w:t xml:space="preserve"> imovine</w:t>
      </w:r>
      <w:r w:rsidRPr="006604E9">
        <w:rPr>
          <w:sz w:val="22"/>
          <w:szCs w:val="22"/>
        </w:rPr>
        <w:t xml:space="preserve"> kao vlasništvo stečajnog dužnika i to</w:t>
      </w:r>
      <w:r>
        <w:rPr>
          <w:sz w:val="22"/>
          <w:szCs w:val="22"/>
        </w:rPr>
        <w:t xml:space="preserve"> nekretnine</w:t>
      </w:r>
      <w:r w:rsidRPr="00AC15F1">
        <w:rPr>
          <w:sz w:val="22"/>
          <w:szCs w:val="22"/>
        </w:rPr>
        <w:t xml:space="preserve"> oznake: </w:t>
      </w:r>
    </w:p>
    <w:p w:rsidRDefault="00BD6E2B" w:rsidP="00BD6E2B" w:rsidR="00BD6E2B">
      <w:pPr>
        <w:ind w:left="709"/>
        <w:jc w:val="both"/>
        <w:rPr>
          <w:sz w:val="22"/>
          <w:szCs w:val="22"/>
        </w:rPr>
      </w:pPr>
    </w:p>
    <w:p w:rsidRDefault="00BD6E2B" w:rsidP="00BD6E2B" w:rsidR="00BD6E2B" w:rsidRPr="00BD6E2B">
      <w:pPr>
        <w:pStyle w:val="Odlomakpopisa"/>
        <w:spacing w:after="240"/>
        <w:jc w:val="both"/>
        <w:rPr>
          <w:sz w:val="22"/>
          <w:szCs w:val="22"/>
        </w:rPr>
      </w:pPr>
      <w:r w:rsidRPr="00BD6E2B">
        <w:rPr>
          <w:sz w:val="22"/>
          <w:szCs w:val="22"/>
        </w:rPr>
        <w:t xml:space="preserve">70. suvlasnički dio: 129/10000 – etažno vlasništvo E-70, kat.čest.br. 5420/2, z.ul. 3768 k.o. Grad Zagreb, 1. stan B3, dvosobni stan na III. katu površine 59,34 m2, koji se sastoji od : ulaza, predprostora, dnevnog boravka s blagovaonom, kuhinje, kupaonice, wc-a, sobe iloggie, uplanu posebnih dijelova zgrade označeno u tlocrtu III. kata svijetloplavom bojom </w:t>
      </w:r>
    </w:p>
    <w:p w:rsidRDefault="00BD6E2B" w:rsidP="00BD6E2B" w:rsidR="00BD6E2B">
      <w:pPr>
        <w:pStyle w:val="Odlomakpopisa"/>
        <w:spacing w:after="240"/>
        <w:jc w:val="both"/>
        <w:rPr>
          <w:sz w:val="22"/>
          <w:szCs w:val="22"/>
        </w:rPr>
      </w:pPr>
    </w:p>
    <w:p w:rsidRDefault="00BD6E2B" w:rsidP="00BD6E2B" w:rsidR="00BD6E2B" w:rsidRPr="00BD6E2B">
      <w:pPr>
        <w:pStyle w:val="Odlomakpopisa"/>
        <w:spacing w:after="240"/>
        <w:jc w:val="both"/>
        <w:rPr>
          <w:sz w:val="22"/>
          <w:szCs w:val="22"/>
        </w:rPr>
      </w:pPr>
      <w:r w:rsidRPr="00BD6E2B">
        <w:rPr>
          <w:sz w:val="22"/>
          <w:szCs w:val="22"/>
        </w:rPr>
        <w:t>vrsta predmeta prodaje:  pojedinačni predmet prodaje,</w:t>
      </w:r>
    </w:p>
    <w:p w:rsidRDefault="00BD6E2B" w:rsidP="009D2646" w:rsidR="00FF0485" w:rsidRPr="009D2646">
      <w:pPr>
        <w:pStyle w:val="Odlomakpopisa"/>
        <w:spacing w:after="240"/>
        <w:jc w:val="both"/>
        <w:rPr>
          <w:sz w:val="22"/>
          <w:szCs w:val="22"/>
        </w:rPr>
      </w:pPr>
      <w:r w:rsidRPr="00BD6E2B">
        <w:rPr>
          <w:sz w:val="22"/>
          <w:szCs w:val="22"/>
        </w:rPr>
        <w:t xml:space="preserve">identifikator prodaje: 7107. </w:t>
      </w:r>
    </w:p>
    <w:p w:rsidRDefault="00FF0485" w:rsidP="00A360FC" w:rsidR="00A360FC" w:rsidRPr="00616A88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Ponuditelju: </w:t>
      </w:r>
      <w:r w:rsidR="00BD6E2B">
        <w:rPr>
          <w:sz w:val="22"/>
          <w:szCs w:val="22"/>
        </w:rPr>
        <w:t>Luka Vladika</w:t>
      </w:r>
      <w:r w:rsidR="008365D9">
        <w:rPr>
          <w:sz w:val="22"/>
          <w:szCs w:val="22"/>
        </w:rPr>
        <w:t>,</w:t>
      </w:r>
      <w:r w:rsidR="00F36D7D" w:rsidRPr="00616A88">
        <w:rPr>
          <w:sz w:val="22"/>
          <w:szCs w:val="22"/>
        </w:rPr>
        <w:t xml:space="preserve"> </w:t>
      </w:r>
      <w:r w:rsidR="00C37B92" w:rsidRPr="00616A88">
        <w:rPr>
          <w:sz w:val="22"/>
          <w:szCs w:val="22"/>
        </w:rPr>
        <w:t>10000</w:t>
      </w:r>
      <w:r w:rsidR="009A2D55" w:rsidRPr="00616A88">
        <w:rPr>
          <w:sz w:val="22"/>
          <w:szCs w:val="22"/>
        </w:rPr>
        <w:t xml:space="preserve"> </w:t>
      </w:r>
      <w:r w:rsidR="00C37B92" w:rsidRPr="00616A88">
        <w:rPr>
          <w:sz w:val="22"/>
          <w:szCs w:val="22"/>
        </w:rPr>
        <w:t>Zagreb</w:t>
      </w:r>
      <w:r w:rsidR="009A2D55" w:rsidRPr="00616A88">
        <w:rPr>
          <w:sz w:val="22"/>
          <w:szCs w:val="22"/>
        </w:rPr>
        <w:t xml:space="preserve">, OIB: </w:t>
      </w:r>
      <w:r w:rsidR="00BD6E2B">
        <w:rPr>
          <w:sz w:val="22"/>
          <w:szCs w:val="22"/>
        </w:rPr>
        <w:t>82190122879</w:t>
      </w:r>
      <w:r w:rsidR="008B5E39" w:rsidRPr="00616A88">
        <w:rPr>
          <w:sz w:val="22"/>
          <w:szCs w:val="22"/>
        </w:rPr>
        <w:t>,</w:t>
      </w:r>
      <w:r w:rsidR="00A82D0A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dosuđuje </w:t>
      </w:r>
      <w:r w:rsidR="009D7D10" w:rsidRPr="00616A88">
        <w:rPr>
          <w:sz w:val="22"/>
          <w:szCs w:val="22"/>
        </w:rPr>
        <w:t xml:space="preserve">se </w:t>
      </w:r>
      <w:r w:rsidR="00A360FC" w:rsidRPr="00616A88">
        <w:rPr>
          <w:sz w:val="22"/>
          <w:szCs w:val="22"/>
        </w:rPr>
        <w:t>imovin</w:t>
      </w:r>
      <w:r w:rsidR="009D7D10" w:rsidRPr="00616A88">
        <w:rPr>
          <w:sz w:val="22"/>
          <w:szCs w:val="22"/>
        </w:rPr>
        <w:t>a</w:t>
      </w:r>
      <w:r w:rsidR="00A360FC" w:rsidRPr="00616A88">
        <w:rPr>
          <w:sz w:val="22"/>
          <w:szCs w:val="22"/>
        </w:rPr>
        <w:t xml:space="preserve"> stečajnog dužnika i to oznake kat</w:t>
      </w:r>
      <w:r w:rsidR="009D7D10" w:rsidRPr="00616A88">
        <w:rPr>
          <w:sz w:val="22"/>
          <w:szCs w:val="22"/>
        </w:rPr>
        <w:t>astarske čestice</w:t>
      </w:r>
      <w:r w:rsidR="00A360FC" w:rsidRPr="00616A88">
        <w:rPr>
          <w:sz w:val="22"/>
          <w:szCs w:val="22"/>
        </w:rPr>
        <w:t>:</w:t>
      </w:r>
    </w:p>
    <w:p w:rsidRDefault="003B1B24" w:rsidP="00172D8F" w:rsidR="003B1B24" w:rsidRPr="00616A88">
      <w:pPr>
        <w:jc w:val="both"/>
        <w:rPr>
          <w:sz w:val="22"/>
          <w:szCs w:val="22"/>
        </w:rPr>
      </w:pPr>
    </w:p>
    <w:p w:rsidRDefault="00285CDF" w:rsidP="00285CDF" w:rsidR="00285CDF" w:rsidRPr="00285CDF">
      <w:pPr>
        <w:pStyle w:val="Odlomakpopisa"/>
        <w:numPr>
          <w:ilvl w:val="0"/>
          <w:numId w:val="9"/>
        </w:numPr>
        <w:rPr>
          <w:rFonts w:eastAsiaTheme="minorHAnsi"/>
          <w:sz w:val="22"/>
          <w:szCs w:val="22"/>
          <w:lang w:eastAsia="en-US"/>
        </w:rPr>
      </w:pPr>
      <w:r w:rsidRPr="00285CDF">
        <w:rPr>
          <w:rFonts w:eastAsiaTheme="minorHAnsi"/>
          <w:sz w:val="22"/>
          <w:szCs w:val="22"/>
          <w:lang w:eastAsia="en-US"/>
        </w:rPr>
        <w:t xml:space="preserve">70. suvlasnički dio: 129/10000 – etažno vlasništvo E-70, kat.čest.br. 5420/2, z.ul. 3768 k.o. Grad Zagreb, 1. stan B3, dvosobni stan na III. katu površine 59,34 m2, koji se sastoji od : ulaza, predprostora, dnevnog boravka s blagovaonom, kuhinje, kupaonice, wc-a, sobe iloggie, uplanu posebnih dijelova zgrade označeno u tlocrtu III. kata svijetloplavom bojom </w:t>
      </w:r>
    </w:p>
    <w:p w:rsidRDefault="006B34F3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vrsta predmeta prodaje:  </w:t>
      </w:r>
      <w:r w:rsidR="00DF6F27">
        <w:rPr>
          <w:sz w:val="22"/>
          <w:szCs w:val="22"/>
        </w:rPr>
        <w:t>pojedinačni</w:t>
      </w:r>
      <w:r w:rsidR="00E560DE" w:rsidRPr="00616A88">
        <w:rPr>
          <w:sz w:val="22"/>
          <w:szCs w:val="22"/>
        </w:rPr>
        <w:t xml:space="preserve"> predmet prodaje</w:t>
      </w:r>
      <w:r w:rsidR="002E5C27" w:rsidRPr="00616A88">
        <w:rPr>
          <w:sz w:val="22"/>
          <w:szCs w:val="22"/>
        </w:rPr>
        <w:t>,</w:t>
      </w:r>
    </w:p>
    <w:p w:rsidRDefault="002E5C27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identifikator prodaje: </w:t>
      </w:r>
      <w:r w:rsidR="00285CDF">
        <w:rPr>
          <w:sz w:val="22"/>
          <w:szCs w:val="22"/>
        </w:rPr>
        <w:t>7</w:t>
      </w:r>
      <w:r w:rsidR="00DF6F27">
        <w:rPr>
          <w:sz w:val="22"/>
          <w:szCs w:val="22"/>
        </w:rPr>
        <w:t>1</w:t>
      </w:r>
      <w:r w:rsidR="00285CDF">
        <w:rPr>
          <w:sz w:val="22"/>
          <w:szCs w:val="22"/>
        </w:rPr>
        <w:t>07</w:t>
      </w:r>
      <w:r w:rsidR="009A2D55" w:rsidRPr="00616A88">
        <w:rPr>
          <w:sz w:val="22"/>
          <w:szCs w:val="22"/>
        </w:rPr>
        <w:t>.</w:t>
      </w:r>
      <w:r w:rsidRPr="00616A88">
        <w:rPr>
          <w:sz w:val="22"/>
          <w:szCs w:val="22"/>
        </w:rPr>
        <w:t xml:space="preserve"> </w:t>
      </w:r>
    </w:p>
    <w:p w:rsidRDefault="00F759EF" w:rsidP="00A360FC" w:rsidR="00F759EF" w:rsidRPr="00616A88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II.</w:t>
      </w:r>
      <w:r w:rsidR="0064790B" w:rsidRPr="00616A88">
        <w:rPr>
          <w:sz w:val="22"/>
          <w:szCs w:val="22"/>
        </w:rPr>
        <w:tab/>
        <w:t>Imovina</w:t>
      </w:r>
      <w:r w:rsidRPr="00616A88">
        <w:rPr>
          <w:sz w:val="22"/>
          <w:szCs w:val="22"/>
        </w:rPr>
        <w:t xml:space="preserve"> iz točke I. ovog rješenja predat će se ponuditelju</w:t>
      </w:r>
      <w:r w:rsidR="0042201E" w:rsidRPr="00616A88">
        <w:rPr>
          <w:sz w:val="22"/>
          <w:szCs w:val="22"/>
        </w:rPr>
        <w:t>:</w:t>
      </w:r>
      <w:r w:rsidRPr="00616A88">
        <w:rPr>
          <w:sz w:val="22"/>
          <w:szCs w:val="22"/>
        </w:rPr>
        <w:t xml:space="preserve"> </w:t>
      </w:r>
      <w:r w:rsidR="00BD6E2B">
        <w:rPr>
          <w:sz w:val="22"/>
          <w:szCs w:val="22"/>
        </w:rPr>
        <w:t>Luki Vladika,</w:t>
      </w:r>
      <w:r w:rsidR="00BD6E2B" w:rsidRPr="00616A88">
        <w:rPr>
          <w:sz w:val="22"/>
          <w:szCs w:val="22"/>
        </w:rPr>
        <w:t xml:space="preserve"> 10000 Zagreb, OIB: </w:t>
      </w:r>
      <w:r w:rsidR="00BD6E2B">
        <w:rPr>
          <w:sz w:val="22"/>
          <w:szCs w:val="22"/>
        </w:rPr>
        <w:t>82190122879</w:t>
      </w:r>
      <w:r w:rsidRPr="00616A88">
        <w:rPr>
          <w:sz w:val="22"/>
          <w:szCs w:val="22"/>
        </w:rPr>
        <w:t xml:space="preserve"> nakon što u cijelosti u roku od </w:t>
      </w:r>
      <w:r w:rsidR="00172D8F" w:rsidRPr="00616A88">
        <w:rPr>
          <w:sz w:val="22"/>
          <w:szCs w:val="22"/>
        </w:rPr>
        <w:t>30</w:t>
      </w:r>
      <w:r w:rsidRPr="00616A88">
        <w:rPr>
          <w:sz w:val="22"/>
          <w:szCs w:val="22"/>
        </w:rPr>
        <w:t xml:space="preserve"> dana od </w:t>
      </w:r>
      <w:r w:rsidR="00116D29" w:rsidRPr="00616A88">
        <w:rPr>
          <w:sz w:val="22"/>
          <w:szCs w:val="22"/>
        </w:rPr>
        <w:t>dostave</w:t>
      </w:r>
      <w:r w:rsidRPr="00616A88">
        <w:rPr>
          <w:sz w:val="22"/>
          <w:szCs w:val="22"/>
        </w:rPr>
        <w:t xml:space="preserve"> ovog rješenja položi iznos kupovnine od </w:t>
      </w:r>
      <w:r w:rsidR="00BD6E2B">
        <w:rPr>
          <w:sz w:val="22"/>
          <w:szCs w:val="22"/>
        </w:rPr>
        <w:t>971</w:t>
      </w:r>
      <w:r w:rsidR="00285CDF">
        <w:rPr>
          <w:sz w:val="22"/>
          <w:szCs w:val="22"/>
        </w:rPr>
        <w:t>.388,75</w:t>
      </w:r>
      <w:r w:rsidR="00E63F2C" w:rsidRPr="00616A88">
        <w:rPr>
          <w:sz w:val="22"/>
          <w:szCs w:val="22"/>
        </w:rPr>
        <w:t xml:space="preserve"> </w:t>
      </w:r>
      <w:r w:rsidR="00142C4A" w:rsidRPr="00616A88">
        <w:rPr>
          <w:sz w:val="22"/>
          <w:szCs w:val="22"/>
        </w:rPr>
        <w:t xml:space="preserve">kuna </w:t>
      </w:r>
      <w:r w:rsidRPr="00616A88">
        <w:rPr>
          <w:sz w:val="22"/>
          <w:szCs w:val="22"/>
        </w:rPr>
        <w:t xml:space="preserve">u korist računa </w:t>
      </w:r>
      <w:r w:rsidR="00C3304F" w:rsidRPr="00616A88">
        <w:rPr>
          <w:sz w:val="22"/>
          <w:szCs w:val="22"/>
        </w:rPr>
        <w:t>IBAN</w:t>
      </w:r>
      <w:r w:rsidR="00F237F9" w:rsidRPr="00616A88">
        <w:rPr>
          <w:sz w:val="22"/>
          <w:szCs w:val="22"/>
        </w:rPr>
        <w:t>: HR1123900011300028787 Model: HR11 poziv na broj</w:t>
      </w:r>
      <w:r w:rsidR="00BC00E9" w:rsidRPr="00616A88">
        <w:rPr>
          <w:sz w:val="22"/>
          <w:szCs w:val="22"/>
        </w:rPr>
        <w:t xml:space="preserve"> </w:t>
      </w:r>
      <w:r w:rsidR="008735FD" w:rsidRPr="00616A88">
        <w:rPr>
          <w:sz w:val="22"/>
          <w:szCs w:val="22"/>
        </w:rPr>
        <w:t xml:space="preserve">(P1) </w:t>
      </w:r>
      <w:r w:rsidR="00285CDF">
        <w:rPr>
          <w:sz w:val="22"/>
          <w:szCs w:val="22"/>
        </w:rPr>
        <w:t>114464</w:t>
      </w:r>
      <w:r w:rsidRPr="00616A88">
        <w:rPr>
          <w:sz w:val="22"/>
          <w:szCs w:val="22"/>
        </w:rPr>
        <w:t>,</w:t>
      </w:r>
      <w:r w:rsidR="00610E19" w:rsidRPr="00616A88">
        <w:rPr>
          <w:sz w:val="22"/>
          <w:szCs w:val="22"/>
        </w:rPr>
        <w:t xml:space="preserve"> a kao podatak drugi broj (P2)</w:t>
      </w:r>
      <w:r w:rsidR="00EB7C39" w:rsidRPr="00616A88">
        <w:rPr>
          <w:sz w:val="22"/>
          <w:szCs w:val="22"/>
        </w:rPr>
        <w:t xml:space="preserve"> odvojen crticom (-)</w:t>
      </w:r>
      <w:r w:rsidR="00610E19" w:rsidRPr="00616A88">
        <w:rPr>
          <w:sz w:val="22"/>
          <w:szCs w:val="22"/>
        </w:rPr>
        <w:t xml:space="preserve"> </w:t>
      </w:r>
      <w:r w:rsidR="00285CDF">
        <w:rPr>
          <w:sz w:val="22"/>
          <w:szCs w:val="22"/>
        </w:rPr>
        <w:t>63355</w:t>
      </w:r>
      <w:r w:rsidR="00610E19" w:rsidRPr="00616A88">
        <w:rPr>
          <w:sz w:val="22"/>
          <w:szCs w:val="22"/>
        </w:rPr>
        <w:t>,</w:t>
      </w:r>
      <w:r w:rsidRPr="00616A88">
        <w:rPr>
          <w:sz w:val="22"/>
          <w:szCs w:val="22"/>
        </w:rPr>
        <w:t xml:space="preserve"> opis plaćanja uplata cijene za St-</w:t>
      </w:r>
      <w:r w:rsidR="00E63F2C" w:rsidRPr="00616A88">
        <w:rPr>
          <w:sz w:val="22"/>
          <w:szCs w:val="22"/>
        </w:rPr>
        <w:t>2</w:t>
      </w:r>
      <w:r w:rsidR="00285CDF">
        <w:rPr>
          <w:sz w:val="22"/>
          <w:szCs w:val="22"/>
        </w:rPr>
        <w:t>1</w:t>
      </w:r>
      <w:r w:rsidR="00E65F46" w:rsidRPr="00616A88">
        <w:rPr>
          <w:sz w:val="22"/>
          <w:szCs w:val="22"/>
        </w:rPr>
        <w:t>/</w:t>
      </w:r>
      <w:r w:rsidR="00285CDF">
        <w:rPr>
          <w:sz w:val="22"/>
          <w:szCs w:val="22"/>
        </w:rPr>
        <w:t>19</w:t>
      </w:r>
      <w:r w:rsidR="00116D29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3F19B1" w:rsidRPr="00616A88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</w:r>
      <w:r w:rsidR="00CD7576" w:rsidRPr="00616A88">
        <w:rPr>
          <w:sz w:val="22"/>
          <w:szCs w:val="22"/>
        </w:rPr>
        <w:t xml:space="preserve">Primitak ovog rješenja računa se sukladno čl. </w:t>
      </w:r>
      <w:r w:rsidR="00574E6D" w:rsidRPr="00616A88">
        <w:rPr>
          <w:sz w:val="22"/>
          <w:szCs w:val="22"/>
        </w:rPr>
        <w:t>103</w:t>
      </w:r>
      <w:r w:rsidR="00C61842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574E6D" w:rsidRPr="00616A88">
        <w:rPr>
          <w:sz w:val="22"/>
          <w:szCs w:val="22"/>
        </w:rPr>
        <w:t>Ovršnog zakona u vezi s čl. 247. Stečajnog zakona</w:t>
      </w:r>
      <w:r w:rsidR="00CD7576" w:rsidRPr="00616A88">
        <w:rPr>
          <w:sz w:val="22"/>
          <w:szCs w:val="22"/>
        </w:rPr>
        <w:t xml:space="preserve"> istekom </w:t>
      </w:r>
      <w:r w:rsidR="00BC00E9" w:rsidRPr="00616A88">
        <w:rPr>
          <w:sz w:val="22"/>
          <w:szCs w:val="22"/>
        </w:rPr>
        <w:t>treće</w:t>
      </w:r>
      <w:r w:rsidR="00CD7576" w:rsidRPr="00616A88">
        <w:rPr>
          <w:sz w:val="22"/>
          <w:szCs w:val="22"/>
        </w:rPr>
        <w:t>g dana od dana objave na e-Oglasnoj ploči.</w:t>
      </w:r>
    </w:p>
    <w:p w:rsidRDefault="00E82B67" w:rsidP="00F444B5" w:rsidR="00E82B67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  <w:t xml:space="preserve">Uplaćena jamčevina u iznosu od </w:t>
      </w:r>
      <w:r w:rsidR="00285CDF">
        <w:rPr>
          <w:sz w:val="22"/>
          <w:szCs w:val="22"/>
        </w:rPr>
        <w:t>27.538,87</w:t>
      </w:r>
      <w:r w:rsidRPr="00616A88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6A88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lastRenderedPageBreak/>
        <w:t>III.</w:t>
      </w:r>
      <w:r w:rsidRPr="00616A88">
        <w:rPr>
          <w:b/>
          <w:sz w:val="22"/>
          <w:szCs w:val="22"/>
        </w:rPr>
        <w:tab/>
      </w:r>
      <w:r w:rsidR="00D42F30" w:rsidRPr="00616A88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6A88">
        <w:rPr>
          <w:sz w:val="22"/>
          <w:szCs w:val="22"/>
        </w:rPr>
        <w:t>dosuditi nekretninu prvom slijedećem najpovoljnijem ponuditelju.</w:t>
      </w:r>
      <w:r w:rsidR="00D42F30" w:rsidRPr="00616A88">
        <w:rPr>
          <w:sz w:val="22"/>
          <w:szCs w:val="22"/>
        </w:rPr>
        <w:t xml:space="preserve"> </w:t>
      </w:r>
    </w:p>
    <w:p w:rsidRDefault="00E82B67" w:rsidP="00183773" w:rsidR="00E82B67" w:rsidRPr="00616A88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IV.</w:t>
      </w:r>
      <w:r w:rsidRPr="00616A88">
        <w:rPr>
          <w:sz w:val="22"/>
          <w:szCs w:val="22"/>
        </w:rPr>
        <w:tab/>
      </w:r>
      <w:r w:rsidR="00FF0485" w:rsidRPr="00616A88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V.</w:t>
      </w:r>
      <w:r w:rsidRPr="00616A88">
        <w:rPr>
          <w:sz w:val="22"/>
          <w:szCs w:val="22"/>
        </w:rPr>
        <w:tab/>
        <w:t>Nalaže se ovu dosudu prodanih nekretnina zabilježiti u zemljišnim knjig</w:t>
      </w:r>
      <w:r w:rsidR="007254CE" w:rsidRPr="00616A88">
        <w:rPr>
          <w:sz w:val="22"/>
          <w:szCs w:val="22"/>
        </w:rPr>
        <w:t xml:space="preserve">ama Općinskog suda u </w:t>
      </w:r>
      <w:r w:rsidR="00285CDF">
        <w:rPr>
          <w:sz w:val="22"/>
          <w:szCs w:val="22"/>
        </w:rPr>
        <w:t>Zagrebu</w:t>
      </w:r>
      <w:r w:rsidR="00712B57" w:rsidRPr="00616A88">
        <w:rPr>
          <w:sz w:val="22"/>
          <w:szCs w:val="22"/>
        </w:rPr>
        <w:t xml:space="preserve">, Zemljišnoknjižni odjel </w:t>
      </w:r>
      <w:r w:rsidR="00285CDF">
        <w:rPr>
          <w:sz w:val="22"/>
          <w:szCs w:val="22"/>
        </w:rPr>
        <w:t>Zagreb</w:t>
      </w:r>
      <w:r w:rsidRPr="00616A88">
        <w:rPr>
          <w:sz w:val="22"/>
          <w:szCs w:val="22"/>
        </w:rPr>
        <w:t>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VI.</w:t>
      </w:r>
      <w:r w:rsidRPr="00616A88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sz w:val="22"/>
          <w:szCs w:val="22"/>
        </w:rPr>
        <w:t xml:space="preserve">  </w:t>
      </w:r>
    </w:p>
    <w:p w:rsidRDefault="00CF0838" w:rsidP="009D51D9" w:rsidR="00FF0485" w:rsidRPr="00616A88">
      <w:pPr>
        <w:pStyle w:val="Tijeloteksta"/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O b r a z l o ž e n j e</w:t>
      </w:r>
    </w:p>
    <w:p w:rsidRDefault="00CF0838" w:rsidP="00CF0838" w:rsidR="00CF0838" w:rsidRPr="00616A88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6A88">
      <w:pPr>
        <w:pStyle w:val="Tijeloteksta"/>
        <w:rPr>
          <w:sz w:val="22"/>
          <w:szCs w:val="22"/>
        </w:rPr>
      </w:pPr>
    </w:p>
    <w:p w:rsidRDefault="00A70991" w:rsidP="00E63F2C" w:rsidR="00395533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 xml:space="preserve">           </w:t>
      </w:r>
      <w:r w:rsidR="00FF0485" w:rsidRPr="00616A88">
        <w:rPr>
          <w:sz w:val="22"/>
          <w:szCs w:val="22"/>
        </w:rPr>
        <w:t xml:space="preserve">Rješenjem </w:t>
      </w:r>
      <w:r w:rsidR="000562AE" w:rsidRPr="00616A88">
        <w:rPr>
          <w:sz w:val="22"/>
          <w:szCs w:val="22"/>
        </w:rPr>
        <w:t xml:space="preserve">ovog suda </w:t>
      </w:r>
      <w:r w:rsidR="00FF0485" w:rsidRPr="00616A88">
        <w:rPr>
          <w:sz w:val="22"/>
          <w:szCs w:val="22"/>
        </w:rPr>
        <w:t xml:space="preserve">posl.br. </w:t>
      </w:r>
      <w:r w:rsidR="001F1E6E" w:rsidRPr="00616A88">
        <w:rPr>
          <w:sz w:val="22"/>
          <w:szCs w:val="22"/>
        </w:rPr>
        <w:t xml:space="preserve">St. </w:t>
      </w:r>
      <w:r w:rsidR="00395533" w:rsidRPr="00616A88">
        <w:rPr>
          <w:sz w:val="22"/>
          <w:szCs w:val="22"/>
        </w:rPr>
        <w:t>209/2013</w:t>
      </w:r>
      <w:r w:rsidR="00676AE5" w:rsidRPr="00616A88">
        <w:rPr>
          <w:sz w:val="22"/>
          <w:szCs w:val="22"/>
        </w:rPr>
        <w:t xml:space="preserve"> od </w:t>
      </w:r>
      <w:r w:rsidR="00395533" w:rsidRPr="00616A88">
        <w:rPr>
          <w:sz w:val="22"/>
          <w:szCs w:val="22"/>
        </w:rPr>
        <w:t>20</w:t>
      </w:r>
      <w:r w:rsidR="00676AE5" w:rsidRPr="00616A88">
        <w:rPr>
          <w:sz w:val="22"/>
          <w:szCs w:val="22"/>
        </w:rPr>
        <w:t xml:space="preserve">. </w:t>
      </w:r>
      <w:r w:rsidR="00395533" w:rsidRPr="00616A88">
        <w:rPr>
          <w:sz w:val="22"/>
          <w:szCs w:val="22"/>
        </w:rPr>
        <w:t>lipnja 2013</w:t>
      </w:r>
      <w:r w:rsidR="0062468A" w:rsidRPr="00616A88">
        <w:rPr>
          <w:sz w:val="22"/>
          <w:szCs w:val="22"/>
        </w:rPr>
        <w:t xml:space="preserve">. godine </w:t>
      </w:r>
      <w:r w:rsidR="00712B57" w:rsidRPr="00616A88">
        <w:rPr>
          <w:sz w:val="22"/>
          <w:szCs w:val="22"/>
        </w:rPr>
        <w:t>otvoren je</w:t>
      </w:r>
      <w:r w:rsidR="009D51D9" w:rsidRPr="00616A88">
        <w:rPr>
          <w:sz w:val="22"/>
          <w:szCs w:val="22"/>
        </w:rPr>
        <w:t xml:space="preserve"> stečajni </w:t>
      </w:r>
      <w:r w:rsidR="00FF0485" w:rsidRPr="00616A88">
        <w:rPr>
          <w:sz w:val="22"/>
          <w:szCs w:val="22"/>
        </w:rPr>
        <w:t xml:space="preserve">postupak nad stečajnim dužnikom. U stečajnoj masi nalazi se </w:t>
      </w:r>
      <w:r w:rsidR="00C048E4" w:rsidRPr="00616A88">
        <w:rPr>
          <w:sz w:val="22"/>
          <w:szCs w:val="22"/>
        </w:rPr>
        <w:t>imovina</w:t>
      </w:r>
      <w:r w:rsidR="00712B57" w:rsidRPr="00616A88">
        <w:rPr>
          <w:sz w:val="22"/>
          <w:szCs w:val="22"/>
        </w:rPr>
        <w:t xml:space="preserve"> sa svim</w:t>
      </w:r>
      <w:r w:rsidR="009D51D9" w:rsidRPr="00616A88">
        <w:rPr>
          <w:sz w:val="22"/>
          <w:szCs w:val="22"/>
        </w:rPr>
        <w:t xml:space="preserve"> pravima, </w:t>
      </w:r>
      <w:r w:rsidR="00FF0485" w:rsidRPr="00616A88">
        <w:rPr>
          <w:sz w:val="22"/>
          <w:szCs w:val="22"/>
        </w:rPr>
        <w:t>pripadnostima i teretima, pobliže opisana u</w:t>
      </w:r>
      <w:r w:rsidR="00712B57" w:rsidRPr="00616A88">
        <w:rPr>
          <w:sz w:val="22"/>
          <w:szCs w:val="22"/>
        </w:rPr>
        <w:t xml:space="preserve"> točki I. izreke ovog rješenja,</w:t>
      </w:r>
      <w:r w:rsidR="009D51D9" w:rsidRPr="00616A88">
        <w:rPr>
          <w:sz w:val="22"/>
          <w:szCs w:val="22"/>
        </w:rPr>
        <w:t xml:space="preserve"> zajedno sa </w:t>
      </w:r>
      <w:r w:rsidR="00FF0485" w:rsidRPr="00616A88">
        <w:rPr>
          <w:sz w:val="22"/>
          <w:szCs w:val="22"/>
        </w:rPr>
        <w:t>teretima tj. pravom odvojenog namirenja (razlučnim pravom) u korist</w:t>
      </w:r>
      <w:r w:rsidR="00EF727A" w:rsidRPr="00616A88">
        <w:rPr>
          <w:sz w:val="22"/>
          <w:szCs w:val="22"/>
        </w:rPr>
        <w:t xml:space="preserve"> </w:t>
      </w:r>
      <w:r w:rsidR="00302138" w:rsidRPr="00302138">
        <w:rPr>
          <w:sz w:val="22"/>
          <w:szCs w:val="22"/>
        </w:rPr>
        <w:t>H-Abduco d.o.o., i Republike Hrvatske</w:t>
      </w:r>
      <w:r w:rsidR="00302138">
        <w:rPr>
          <w:sz w:val="22"/>
          <w:szCs w:val="22"/>
        </w:rPr>
        <w:t>.</w:t>
      </w:r>
    </w:p>
    <w:p w:rsidRDefault="00302138" w:rsidP="00E63F2C" w:rsidR="00302138" w:rsidRPr="00616A88">
      <w:pPr>
        <w:pStyle w:val="Tijeloteksta"/>
        <w:rPr>
          <w:sz w:val="22"/>
          <w:szCs w:val="22"/>
        </w:rPr>
      </w:pPr>
    </w:p>
    <w:p w:rsidRDefault="00395533" w:rsidP="00712B57" w:rsidR="00FF0485" w:rsidRPr="00616A88">
      <w:pPr>
        <w:ind w:firstLine="708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Rješenjem ovog o pro</w:t>
      </w:r>
      <w:r w:rsidR="00302138">
        <w:rPr>
          <w:sz w:val="22"/>
          <w:szCs w:val="22"/>
        </w:rPr>
        <w:t>daji posl.br. St. 209/2013 od 23</w:t>
      </w:r>
      <w:r w:rsidRPr="00616A88">
        <w:rPr>
          <w:sz w:val="22"/>
          <w:szCs w:val="22"/>
        </w:rPr>
        <w:t xml:space="preserve">. </w:t>
      </w:r>
      <w:r w:rsidR="00302138">
        <w:rPr>
          <w:sz w:val="22"/>
          <w:szCs w:val="22"/>
        </w:rPr>
        <w:t>ožujka 2018</w:t>
      </w:r>
      <w:r w:rsidRPr="00616A88">
        <w:rPr>
          <w:sz w:val="22"/>
          <w:szCs w:val="22"/>
        </w:rPr>
        <w:t xml:space="preserve">. godine određena je prodaja imovine navedene u točki I. ovog rješenja </w:t>
      </w:r>
      <w:r w:rsidR="00712B57" w:rsidRPr="00616A88">
        <w:rPr>
          <w:sz w:val="22"/>
          <w:szCs w:val="22"/>
        </w:rPr>
        <w:t>u stečajnom postupku,</w:t>
      </w:r>
      <w:r w:rsidR="002D35BE" w:rsidRPr="00616A88">
        <w:rPr>
          <w:sz w:val="22"/>
          <w:szCs w:val="22"/>
        </w:rPr>
        <w:t xml:space="preserve">, a zaključkom posl.br. </w:t>
      </w:r>
      <w:r w:rsidR="00C44F9A" w:rsidRPr="00616A88">
        <w:rPr>
          <w:sz w:val="22"/>
          <w:szCs w:val="22"/>
        </w:rPr>
        <w:t>St.</w:t>
      </w:r>
      <w:r w:rsidR="00106397" w:rsidRPr="00616A88">
        <w:rPr>
          <w:sz w:val="22"/>
          <w:szCs w:val="22"/>
        </w:rPr>
        <w:t>2</w:t>
      </w:r>
      <w:r w:rsidRPr="00616A88">
        <w:rPr>
          <w:sz w:val="22"/>
          <w:szCs w:val="22"/>
        </w:rPr>
        <w:t>09/13</w:t>
      </w:r>
      <w:r w:rsidR="00676AE5" w:rsidRPr="00616A88">
        <w:rPr>
          <w:sz w:val="22"/>
          <w:szCs w:val="22"/>
        </w:rPr>
        <w:t xml:space="preserve"> </w:t>
      </w:r>
      <w:r w:rsidR="00C44F9A" w:rsidRPr="00616A88">
        <w:rPr>
          <w:sz w:val="22"/>
          <w:szCs w:val="22"/>
        </w:rPr>
        <w:t xml:space="preserve">od </w:t>
      </w:r>
      <w:r w:rsidR="00302138">
        <w:rPr>
          <w:sz w:val="22"/>
          <w:szCs w:val="22"/>
        </w:rPr>
        <w:t>11.</w:t>
      </w:r>
      <w:r w:rsidR="00C44F9A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rujna 2018</w:t>
      </w:r>
      <w:r w:rsidR="00C44F9A" w:rsidRPr="00616A88">
        <w:rPr>
          <w:sz w:val="22"/>
          <w:szCs w:val="22"/>
        </w:rPr>
        <w:t xml:space="preserve">. godine </w:t>
      </w:r>
      <w:r w:rsidR="002D35BE" w:rsidRPr="00616A88">
        <w:rPr>
          <w:sz w:val="22"/>
          <w:szCs w:val="22"/>
        </w:rPr>
        <w:t>utvrđena je</w:t>
      </w:r>
      <w:r w:rsidR="00FF0485" w:rsidRPr="00616A88">
        <w:rPr>
          <w:sz w:val="22"/>
          <w:szCs w:val="22"/>
        </w:rPr>
        <w:t xml:space="preserve"> početn</w:t>
      </w:r>
      <w:r w:rsidR="002D35BE" w:rsidRPr="00616A88">
        <w:rPr>
          <w:sz w:val="22"/>
          <w:szCs w:val="22"/>
        </w:rPr>
        <w:t xml:space="preserve">a </w:t>
      </w:r>
      <w:r w:rsidR="00FF0485" w:rsidRPr="00616A88">
        <w:rPr>
          <w:sz w:val="22"/>
          <w:szCs w:val="22"/>
        </w:rPr>
        <w:t>vrijednost, te uvjeti</w:t>
      </w:r>
      <w:r w:rsidR="002D35BE" w:rsidRPr="00616A88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6A88">
      <w:pPr>
        <w:jc w:val="both"/>
        <w:rPr>
          <w:sz w:val="22"/>
          <w:szCs w:val="22"/>
        </w:rPr>
      </w:pPr>
    </w:p>
    <w:p w:rsidRDefault="00FF0485" w:rsidP="00BD6E2B" w:rsidR="00BD6E2B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Prema </w:t>
      </w:r>
      <w:r w:rsidR="00100D9A" w:rsidRPr="00616A88">
        <w:rPr>
          <w:sz w:val="22"/>
          <w:szCs w:val="22"/>
        </w:rPr>
        <w:t>izvješću Financijske agencije (list spisa</w:t>
      </w:r>
      <w:r w:rsidR="00B71DEE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641</w:t>
      </w:r>
      <w:r w:rsidR="008D2B1B" w:rsidRPr="00616A88">
        <w:rPr>
          <w:sz w:val="22"/>
          <w:szCs w:val="22"/>
        </w:rPr>
        <w:t>-</w:t>
      </w:r>
      <w:r w:rsidR="00302138">
        <w:rPr>
          <w:sz w:val="22"/>
          <w:szCs w:val="22"/>
        </w:rPr>
        <w:t>738</w:t>
      </w:r>
      <w:r w:rsidR="00100D9A" w:rsidRPr="00616A88">
        <w:rPr>
          <w:sz w:val="22"/>
          <w:szCs w:val="22"/>
        </w:rPr>
        <w:t xml:space="preserve">) </w:t>
      </w:r>
      <w:r w:rsidR="003730D8" w:rsidRPr="00616A88">
        <w:rPr>
          <w:sz w:val="22"/>
          <w:szCs w:val="22"/>
        </w:rPr>
        <w:t xml:space="preserve">dražba je počela </w:t>
      </w:r>
      <w:r w:rsidR="00302138">
        <w:rPr>
          <w:sz w:val="22"/>
          <w:szCs w:val="22"/>
        </w:rPr>
        <w:t>24</w:t>
      </w:r>
      <w:r w:rsidR="00386310" w:rsidRPr="00616A88">
        <w:rPr>
          <w:sz w:val="22"/>
          <w:szCs w:val="22"/>
        </w:rPr>
        <w:t xml:space="preserve">. </w:t>
      </w:r>
      <w:r w:rsidR="00DF6F27">
        <w:rPr>
          <w:sz w:val="22"/>
          <w:szCs w:val="22"/>
        </w:rPr>
        <w:t>listopada</w:t>
      </w:r>
      <w:r w:rsidR="00302138">
        <w:rPr>
          <w:sz w:val="22"/>
          <w:szCs w:val="22"/>
        </w:rPr>
        <w:t xml:space="preserve"> 2018</w:t>
      </w:r>
      <w:r w:rsidR="00395533" w:rsidRPr="00616A88">
        <w:rPr>
          <w:sz w:val="22"/>
          <w:szCs w:val="22"/>
        </w:rPr>
        <w:t>. godine u 15</w:t>
      </w:r>
      <w:r w:rsidR="00386310" w:rsidRPr="00616A88">
        <w:rPr>
          <w:sz w:val="22"/>
          <w:szCs w:val="22"/>
        </w:rPr>
        <w:t xml:space="preserve">,00 sat </w:t>
      </w:r>
      <w:r w:rsidR="001B355D" w:rsidRPr="00616A88">
        <w:rPr>
          <w:sz w:val="22"/>
          <w:szCs w:val="22"/>
        </w:rPr>
        <w:t>i upl</w:t>
      </w:r>
      <w:r w:rsidR="00106397" w:rsidRPr="00616A88">
        <w:rPr>
          <w:sz w:val="22"/>
          <w:szCs w:val="22"/>
        </w:rPr>
        <w:t xml:space="preserve">atitelji su </w:t>
      </w:r>
      <w:r w:rsidR="00116D29" w:rsidRPr="00616A88">
        <w:rPr>
          <w:sz w:val="22"/>
          <w:szCs w:val="22"/>
        </w:rPr>
        <w:t xml:space="preserve">u roku </w:t>
      </w:r>
      <w:r w:rsidR="00106397" w:rsidRPr="00616A88">
        <w:rPr>
          <w:sz w:val="22"/>
          <w:szCs w:val="22"/>
        </w:rPr>
        <w:t xml:space="preserve">platili ukupno </w:t>
      </w:r>
      <w:r w:rsidR="00302138">
        <w:rPr>
          <w:sz w:val="22"/>
          <w:szCs w:val="22"/>
        </w:rPr>
        <w:t>7</w:t>
      </w:r>
      <w:r w:rsidR="00106397" w:rsidRPr="00616A88">
        <w:rPr>
          <w:sz w:val="22"/>
          <w:szCs w:val="22"/>
        </w:rPr>
        <w:t>3</w:t>
      </w:r>
      <w:r w:rsidR="00302138">
        <w:rPr>
          <w:sz w:val="22"/>
          <w:szCs w:val="22"/>
        </w:rPr>
        <w:t xml:space="preserve"> jamčevine,</w:t>
      </w:r>
      <w:r w:rsidR="00C9671F" w:rsidRPr="00616A88">
        <w:rPr>
          <w:sz w:val="22"/>
          <w:szCs w:val="22"/>
        </w:rPr>
        <w:t xml:space="preserve"> </w:t>
      </w:r>
      <w:r w:rsidR="00673E2F" w:rsidRPr="00616A88">
        <w:rPr>
          <w:sz w:val="22"/>
          <w:szCs w:val="22"/>
        </w:rPr>
        <w:t xml:space="preserve">te je na dražbi zaključenoj </w:t>
      </w:r>
      <w:r w:rsidR="007C4705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16</w:t>
      </w:r>
      <w:r w:rsidR="00CC14FA" w:rsidRPr="00616A88">
        <w:rPr>
          <w:sz w:val="22"/>
          <w:szCs w:val="22"/>
        </w:rPr>
        <w:t xml:space="preserve">. </w:t>
      </w:r>
      <w:r w:rsidR="00DF6F27">
        <w:rPr>
          <w:sz w:val="22"/>
          <w:szCs w:val="22"/>
        </w:rPr>
        <w:t>siječnja</w:t>
      </w:r>
      <w:r w:rsidR="003730D8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2019</w:t>
      </w:r>
      <w:r w:rsidR="00673E2F" w:rsidRPr="00616A88">
        <w:rPr>
          <w:sz w:val="22"/>
          <w:szCs w:val="22"/>
        </w:rPr>
        <w:t>. godine u 23:59:59 sati naj</w:t>
      </w:r>
      <w:r w:rsidR="005351B8" w:rsidRPr="00616A88">
        <w:rPr>
          <w:sz w:val="22"/>
          <w:szCs w:val="22"/>
        </w:rPr>
        <w:t>viši iznos valjane ponude</w:t>
      </w:r>
      <w:r w:rsidR="00C9671F" w:rsidRPr="00616A88">
        <w:rPr>
          <w:sz w:val="22"/>
          <w:szCs w:val="22"/>
        </w:rPr>
        <w:t xml:space="preserve"> u iznosu od </w:t>
      </w:r>
      <w:r w:rsidR="00302138">
        <w:rPr>
          <w:sz w:val="22"/>
          <w:szCs w:val="22"/>
        </w:rPr>
        <w:t>974.388,75</w:t>
      </w:r>
      <w:r w:rsidR="00B71DEE" w:rsidRPr="00616A88">
        <w:rPr>
          <w:sz w:val="22"/>
          <w:szCs w:val="22"/>
        </w:rPr>
        <w:t xml:space="preserve"> </w:t>
      </w:r>
      <w:r w:rsidR="00C9671F" w:rsidRPr="00616A88">
        <w:rPr>
          <w:sz w:val="22"/>
          <w:szCs w:val="22"/>
        </w:rPr>
        <w:t>kuna</w:t>
      </w:r>
      <w:r w:rsidR="005351B8" w:rsidRPr="00616A88">
        <w:rPr>
          <w:sz w:val="22"/>
          <w:szCs w:val="22"/>
        </w:rPr>
        <w:t xml:space="preserve"> ponudil</w:t>
      </w:r>
      <w:r w:rsidR="00302138">
        <w:rPr>
          <w:sz w:val="22"/>
          <w:szCs w:val="22"/>
        </w:rPr>
        <w:t>a</w:t>
      </w:r>
      <w:r w:rsidR="006F7599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odvjetnica Renata</w:t>
      </w:r>
      <w:r w:rsidR="00302138" w:rsidRPr="00302138">
        <w:rPr>
          <w:sz w:val="22"/>
          <w:szCs w:val="22"/>
        </w:rPr>
        <w:t xml:space="preserve"> Plešnar, Đorđićeva 16., 10000 Zagreb, OIB: 44555426778</w:t>
      </w:r>
      <w:r w:rsidR="00BD6E2B">
        <w:rPr>
          <w:sz w:val="22"/>
          <w:szCs w:val="22"/>
        </w:rPr>
        <w:t xml:space="preserve">. </w:t>
      </w:r>
      <w:r w:rsidR="00BD6E2B" w:rsidRPr="00FF79C4">
        <w:rPr>
          <w:sz w:val="22"/>
          <w:szCs w:val="22"/>
        </w:rPr>
        <w:t xml:space="preserve">Prvi slijedeći ponuditelj, redom prema veličini ponuđene cijene, bio je </w:t>
      </w:r>
      <w:r w:rsidR="00BD6E2B">
        <w:rPr>
          <w:sz w:val="22"/>
          <w:szCs w:val="22"/>
        </w:rPr>
        <w:t>:</w:t>
      </w:r>
      <w:r w:rsidR="00BD6E2B" w:rsidRPr="00E03763">
        <w:rPr>
          <w:sz w:val="22"/>
          <w:szCs w:val="22"/>
        </w:rPr>
        <w:t xml:space="preserve"> </w:t>
      </w:r>
      <w:r w:rsidR="00BD6E2B" w:rsidRPr="00BD6E2B">
        <w:rPr>
          <w:sz w:val="22"/>
          <w:szCs w:val="22"/>
        </w:rPr>
        <w:t>Luka Vladika, 10000 Zagreb, OIB: 82190122879</w:t>
      </w:r>
      <w:r w:rsidR="00BD6E2B">
        <w:rPr>
          <w:sz w:val="22"/>
          <w:szCs w:val="22"/>
        </w:rPr>
        <w:t>,</w:t>
      </w:r>
      <w:r w:rsidR="00BD6E2B" w:rsidRPr="00FF79C4">
        <w:rPr>
          <w:sz w:val="22"/>
          <w:szCs w:val="22"/>
        </w:rPr>
        <w:t xml:space="preserve"> s ponuđenim iznosom od </w:t>
      </w:r>
      <w:r w:rsidR="008204C2">
        <w:rPr>
          <w:sz w:val="22"/>
          <w:szCs w:val="22"/>
        </w:rPr>
        <w:t>971</w:t>
      </w:r>
      <w:r w:rsidR="00BD6E2B">
        <w:rPr>
          <w:sz w:val="22"/>
          <w:szCs w:val="22"/>
        </w:rPr>
        <w:t>.</w:t>
      </w:r>
      <w:r w:rsidR="008204C2">
        <w:rPr>
          <w:sz w:val="22"/>
          <w:szCs w:val="22"/>
        </w:rPr>
        <w:t>388</w:t>
      </w:r>
      <w:r w:rsidR="00BD6E2B">
        <w:rPr>
          <w:sz w:val="22"/>
          <w:szCs w:val="22"/>
        </w:rPr>
        <w:t>,</w:t>
      </w:r>
      <w:r w:rsidR="008204C2">
        <w:rPr>
          <w:sz w:val="22"/>
          <w:szCs w:val="22"/>
        </w:rPr>
        <w:t>75</w:t>
      </w:r>
      <w:r w:rsidR="00BD6E2B">
        <w:rPr>
          <w:sz w:val="22"/>
          <w:szCs w:val="22"/>
        </w:rPr>
        <w:t xml:space="preserve"> kuna</w:t>
      </w:r>
    </w:p>
    <w:p w:rsidRDefault="00AB75D1" w:rsidP="008F6F47" w:rsidR="00AB75D1" w:rsidRPr="00616A88">
      <w:pPr>
        <w:ind w:firstLine="709"/>
        <w:jc w:val="both"/>
        <w:rPr>
          <w:sz w:val="22"/>
          <w:szCs w:val="22"/>
        </w:rPr>
      </w:pPr>
    </w:p>
    <w:p w:rsidRDefault="00CC14FA" w:rsidP="008F6F47" w:rsidR="00CC14FA" w:rsidRPr="00616A88">
      <w:pPr>
        <w:ind w:firstLine="709"/>
        <w:jc w:val="both"/>
        <w:rPr>
          <w:sz w:val="22"/>
          <w:szCs w:val="22"/>
          <w:u w:val="single"/>
        </w:rPr>
      </w:pPr>
    </w:p>
    <w:p w:rsidRDefault="007D640F" w:rsidP="008841BD" w:rsidR="0097368B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616A88">
        <w:rPr>
          <w:sz w:val="22"/>
          <w:szCs w:val="22"/>
        </w:rPr>
        <w:t>kupac je dužan položiti kupovninu u roku određenom</w:t>
      </w:r>
      <w:r w:rsidR="00650607" w:rsidRPr="00616A88">
        <w:rPr>
          <w:sz w:val="22"/>
          <w:szCs w:val="22"/>
        </w:rPr>
        <w:t xml:space="preserve"> u zaključku o prodaji: P</w:t>
      </w:r>
      <w:r w:rsidR="00E764C9" w:rsidRPr="00616A88">
        <w:rPr>
          <w:sz w:val="22"/>
          <w:szCs w:val="22"/>
        </w:rPr>
        <w:t>rema čl. 10</w:t>
      </w:r>
      <w:r w:rsidR="00375500" w:rsidRPr="00616A88">
        <w:rPr>
          <w:sz w:val="22"/>
          <w:szCs w:val="22"/>
        </w:rPr>
        <w:t>6.</w:t>
      </w:r>
      <w:r w:rsidR="00E764C9" w:rsidRPr="00616A88">
        <w:rPr>
          <w:sz w:val="22"/>
          <w:szCs w:val="22"/>
        </w:rPr>
        <w:t xml:space="preserve"> st. </w:t>
      </w:r>
      <w:r w:rsidR="00375500" w:rsidRPr="00616A88">
        <w:rPr>
          <w:sz w:val="22"/>
          <w:szCs w:val="22"/>
        </w:rPr>
        <w:t>2</w:t>
      </w:r>
      <w:r w:rsidR="00E764C9" w:rsidRPr="00616A88">
        <w:rPr>
          <w:sz w:val="22"/>
          <w:szCs w:val="22"/>
        </w:rPr>
        <w:t xml:space="preserve">. OZ </w:t>
      </w:r>
      <w:r w:rsidR="00D20D34" w:rsidRPr="00616A88">
        <w:rPr>
          <w:sz w:val="22"/>
          <w:szCs w:val="22"/>
        </w:rPr>
        <w:t>ako kupac koji je stavio najpovoljniju ponudu ne položi kupovinu u cijelosti u roku iz ove od</w:t>
      </w:r>
      <w:r w:rsidR="0047170A" w:rsidRPr="00616A88">
        <w:rPr>
          <w:sz w:val="22"/>
          <w:szCs w:val="22"/>
        </w:rPr>
        <w:t>luke</w:t>
      </w:r>
      <w:r w:rsidR="0045798D" w:rsidRPr="00616A88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616A88">
        <w:rPr>
          <w:sz w:val="22"/>
          <w:szCs w:val="22"/>
        </w:rPr>
        <w:t>.</w:t>
      </w:r>
      <w:r w:rsidR="00E31C82" w:rsidRPr="00616A88">
        <w:rPr>
          <w:sz w:val="22"/>
          <w:szCs w:val="22"/>
        </w:rPr>
        <w:t xml:space="preserve"> </w:t>
      </w:r>
      <w:r w:rsidR="0097368B" w:rsidRPr="00616A88">
        <w:rPr>
          <w:sz w:val="22"/>
          <w:szCs w:val="22"/>
        </w:rPr>
        <w:t xml:space="preserve">Prema čl. 103. st. 5. OZ smatra se da je rješenje dostavljeno </w:t>
      </w:r>
      <w:r w:rsidR="00E31C82" w:rsidRPr="00616A88">
        <w:rPr>
          <w:sz w:val="22"/>
          <w:szCs w:val="22"/>
        </w:rPr>
        <w:t>istekom trećeg dana od dana isticanja na e oglasnoj ploči suda.</w:t>
      </w:r>
    </w:p>
    <w:p w:rsidRDefault="008204C2" w:rsidP="008841BD" w:rsidR="008204C2">
      <w:pPr>
        <w:ind w:firstLine="709"/>
        <w:jc w:val="both"/>
        <w:rPr>
          <w:sz w:val="22"/>
          <w:szCs w:val="22"/>
        </w:rPr>
      </w:pPr>
    </w:p>
    <w:p w:rsidRDefault="008204C2" w:rsidP="008204C2" w:rsidR="008204C2" w:rsidRPr="00EC6B3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Financijska agencija je dostavila izvješće </w:t>
      </w:r>
      <w:r w:rsidRPr="003B5C0F">
        <w:rPr>
          <w:sz w:val="22"/>
          <w:szCs w:val="22"/>
        </w:rPr>
        <w:t xml:space="preserve">(list spisa </w:t>
      </w:r>
      <w:r>
        <w:rPr>
          <w:sz w:val="22"/>
          <w:szCs w:val="22"/>
        </w:rPr>
        <w:t>838</w:t>
      </w:r>
      <w:r w:rsidRPr="003B5C0F">
        <w:rPr>
          <w:sz w:val="22"/>
          <w:szCs w:val="22"/>
        </w:rPr>
        <w:t>)</w:t>
      </w:r>
      <w:r>
        <w:rPr>
          <w:sz w:val="22"/>
          <w:szCs w:val="22"/>
        </w:rPr>
        <w:t xml:space="preserve"> da u roku određenom za plaćanje kupovnine </w:t>
      </w:r>
      <w:r w:rsidRPr="009D496B">
        <w:rPr>
          <w:sz w:val="22"/>
          <w:szCs w:val="22"/>
        </w:rPr>
        <w:t>po</w:t>
      </w:r>
      <w:r>
        <w:rPr>
          <w:sz w:val="22"/>
          <w:szCs w:val="22"/>
        </w:rPr>
        <w:t xml:space="preserve"> rješenju posl.br. St. 21/2019 </w:t>
      </w:r>
      <w:r w:rsidRPr="009D496B">
        <w:rPr>
          <w:sz w:val="22"/>
          <w:szCs w:val="22"/>
        </w:rPr>
        <w:t xml:space="preserve">od 5. </w:t>
      </w:r>
      <w:r>
        <w:rPr>
          <w:sz w:val="22"/>
          <w:szCs w:val="22"/>
        </w:rPr>
        <w:t>veljače 2019</w:t>
      </w:r>
      <w:r w:rsidRPr="009D496B">
        <w:rPr>
          <w:sz w:val="22"/>
          <w:szCs w:val="22"/>
        </w:rPr>
        <w:t>. godine nije evidentirana uplata kupovnine</w:t>
      </w:r>
      <w:r>
        <w:rPr>
          <w:sz w:val="22"/>
          <w:szCs w:val="22"/>
        </w:rPr>
        <w:t>.</w:t>
      </w:r>
    </w:p>
    <w:p w:rsidRDefault="008204C2" w:rsidP="008204C2" w:rsidR="008204C2">
      <w:pPr>
        <w:ind w:firstLine="709"/>
        <w:jc w:val="both"/>
        <w:rPr>
          <w:sz w:val="22"/>
          <w:szCs w:val="22"/>
        </w:rPr>
      </w:pPr>
    </w:p>
    <w:p w:rsidRDefault="008204C2" w:rsidP="008204C2" w:rsidR="008204C2">
      <w:pPr>
        <w:ind w:firstLine="709"/>
        <w:jc w:val="both"/>
        <w:rPr>
          <w:sz w:val="22"/>
          <w:szCs w:val="22"/>
        </w:rPr>
      </w:pPr>
    </w:p>
    <w:p w:rsidRDefault="008204C2" w:rsidP="008204C2" w:rsidR="008204C2" w:rsidRPr="00CF56B5">
      <w:pPr>
        <w:ind w:firstLine="709"/>
        <w:jc w:val="both"/>
        <w:rPr>
          <w:sz w:val="22"/>
          <w:szCs w:val="22"/>
        </w:rPr>
      </w:pPr>
      <w:r w:rsidRPr="00CF56B5">
        <w:rPr>
          <w:sz w:val="22"/>
          <w:szCs w:val="22"/>
        </w:rPr>
        <w:t xml:space="preserve">Ponuditelj </w:t>
      </w:r>
      <w:r w:rsidRPr="008204C2">
        <w:rPr>
          <w:sz w:val="22"/>
          <w:szCs w:val="22"/>
        </w:rPr>
        <w:t>Renata Plešnar, Đorđićeva 16., 10000 Zagreb, OIB: 44555426778</w:t>
      </w:r>
      <w:r>
        <w:rPr>
          <w:sz w:val="22"/>
          <w:szCs w:val="22"/>
        </w:rPr>
        <w:t>,  nije u roku uplatila</w:t>
      </w:r>
      <w:r w:rsidRPr="00CF56B5">
        <w:rPr>
          <w:sz w:val="22"/>
          <w:szCs w:val="22"/>
        </w:rPr>
        <w:t xml:space="preserve"> kupovninu prema rj</w:t>
      </w:r>
      <w:r>
        <w:rPr>
          <w:sz w:val="22"/>
          <w:szCs w:val="22"/>
        </w:rPr>
        <w:t xml:space="preserve">ešenju ovog suda posl.br. </w:t>
      </w:r>
      <w:r w:rsidRPr="008204C2">
        <w:rPr>
          <w:sz w:val="22"/>
          <w:szCs w:val="22"/>
        </w:rPr>
        <w:t>St. 21/2019 od 5. veljače 2019. godine</w:t>
      </w:r>
      <w:r w:rsidRPr="00CF56B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pa je ovim rješenjem </w:t>
      </w:r>
      <w:r w:rsidRPr="00CF56B5">
        <w:rPr>
          <w:sz w:val="22"/>
          <w:szCs w:val="22"/>
        </w:rPr>
        <w:t xml:space="preserve"> imovina dosuđena slijedećem ponuditelju redom prema veličini ponuđene cijene </w:t>
      </w:r>
      <w:r>
        <w:rPr>
          <w:sz w:val="22"/>
          <w:szCs w:val="22"/>
        </w:rPr>
        <w:t>Luki</w:t>
      </w:r>
      <w:r w:rsidRPr="008204C2">
        <w:rPr>
          <w:sz w:val="22"/>
          <w:szCs w:val="22"/>
        </w:rPr>
        <w:t xml:space="preserve"> Vladika, 10000 Zagreb, OIB: 82190122879,</w:t>
      </w:r>
      <w:r>
        <w:rPr>
          <w:sz w:val="22"/>
          <w:szCs w:val="22"/>
        </w:rPr>
        <w:t>.</w:t>
      </w:r>
    </w:p>
    <w:p w:rsidRDefault="00E31C82" w:rsidP="008841BD" w:rsidR="00E31C82" w:rsidRPr="00616A88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lastRenderedPageBreak/>
        <w:t>U smislu čl. 10</w:t>
      </w:r>
      <w:r w:rsidR="00FC41BA" w:rsidRPr="00616A88">
        <w:rPr>
          <w:sz w:val="22"/>
          <w:szCs w:val="22"/>
        </w:rPr>
        <w:t>8</w:t>
      </w:r>
      <w:r w:rsidRPr="00616A88">
        <w:rPr>
          <w:sz w:val="22"/>
          <w:szCs w:val="22"/>
        </w:rPr>
        <w:t xml:space="preserve">. </w:t>
      </w:r>
      <w:r w:rsidR="007D640F" w:rsidRPr="00616A88">
        <w:rPr>
          <w:sz w:val="22"/>
          <w:szCs w:val="22"/>
        </w:rPr>
        <w:t>OZ</w:t>
      </w:r>
      <w:r w:rsidRPr="00616A88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89. st</w:t>
        </w:r>
      </w:smartTag>
      <w:r w:rsidRPr="00616A88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11. st</w:t>
        </w:r>
      </w:smartTag>
      <w:r w:rsidRPr="00616A8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4. OZ</w:t>
        </w:r>
      </w:smartTag>
      <w:r w:rsidRPr="00616A88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616A88">
      <w:pPr>
        <w:ind w:firstLine="709"/>
        <w:jc w:val="both"/>
        <w:rPr>
          <w:sz w:val="22"/>
          <w:szCs w:val="22"/>
        </w:rPr>
      </w:pPr>
    </w:p>
    <w:p w:rsidRDefault="009D51D9" w:rsidR="009D51D9" w:rsidRPr="00616A88">
      <w:pPr>
        <w:jc w:val="both"/>
        <w:rPr>
          <w:sz w:val="22"/>
          <w:szCs w:val="22"/>
        </w:rPr>
      </w:pPr>
    </w:p>
    <w:p w:rsidRDefault="00FF0485" w:rsidP="00BA666B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U Dubrovniku, </w:t>
      </w:r>
      <w:r w:rsidR="005D0572">
        <w:rPr>
          <w:b/>
          <w:sz w:val="22"/>
          <w:szCs w:val="22"/>
        </w:rPr>
        <w:t xml:space="preserve">10. travnja </w:t>
      </w:r>
      <w:r w:rsidR="00D2303F" w:rsidRPr="00616A88">
        <w:rPr>
          <w:b/>
          <w:sz w:val="22"/>
          <w:szCs w:val="22"/>
        </w:rPr>
        <w:t>201</w:t>
      </w:r>
      <w:r w:rsidR="0002022C">
        <w:rPr>
          <w:b/>
          <w:sz w:val="22"/>
          <w:szCs w:val="22"/>
        </w:rPr>
        <w:t>9</w:t>
      </w:r>
      <w:r w:rsidR="00341B2E" w:rsidRPr="00616A88">
        <w:rPr>
          <w:b/>
          <w:sz w:val="22"/>
          <w:szCs w:val="22"/>
        </w:rPr>
        <w:t>.g.</w:t>
      </w:r>
    </w:p>
    <w:p w:rsidRDefault="00610BF6" w:rsidP="00BA666B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="00FF0485" w:rsidRPr="00616A88">
        <w:rPr>
          <w:b/>
          <w:sz w:val="22"/>
          <w:szCs w:val="22"/>
        </w:rPr>
        <w:t>Stečajni sudac:</w:t>
      </w: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  <w:t>Diana Butigan Granić</w:t>
      </w:r>
      <w:r w:rsidR="00BC7D3D">
        <w:rPr>
          <w:b/>
          <w:sz w:val="22"/>
          <w:szCs w:val="22"/>
        </w:rPr>
        <w:t xml:space="preserve"> </w:t>
      </w:r>
    </w:p>
    <w:p w:rsidRDefault="00C52EAE" w:rsidR="00C52EA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9D51D9" w:rsidR="009D51D9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POUKA O PRAVNOM LIJEKU</w:t>
      </w:r>
    </w:p>
    <w:p w:rsidRDefault="00FF0485" w:rsidR="00FF0485" w:rsidRPr="00616A88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6A88">
        <w:rPr>
          <w:sz w:val="22"/>
          <w:szCs w:val="22"/>
        </w:rPr>
        <w:t xml:space="preserve"> od primitka rješenja </w:t>
      </w:r>
      <w:r w:rsidRPr="00616A88">
        <w:rPr>
          <w:sz w:val="22"/>
          <w:szCs w:val="22"/>
        </w:rPr>
        <w:t xml:space="preserve">putem ovog suda u 3 istovjetna primjerka pozivom na gornji poslovni broj spisa. </w:t>
      </w:r>
      <w:r w:rsidR="002939B2" w:rsidRPr="00616A88">
        <w:rPr>
          <w:sz w:val="22"/>
          <w:szCs w:val="22"/>
        </w:rPr>
        <w:t>Primitak ovog rješenja računa se sukladno čl. 1</w:t>
      </w:r>
      <w:r w:rsidR="00574E6D" w:rsidRPr="00616A88">
        <w:rPr>
          <w:sz w:val="22"/>
          <w:szCs w:val="22"/>
        </w:rPr>
        <w:t>03. OZ u vezi s čl. 247. SZ</w:t>
      </w:r>
      <w:r w:rsidR="002939B2" w:rsidRPr="00616A88">
        <w:rPr>
          <w:sz w:val="22"/>
          <w:szCs w:val="22"/>
        </w:rPr>
        <w:t xml:space="preserve"> zakona istekom </w:t>
      </w:r>
      <w:r w:rsidR="00574E6D" w:rsidRPr="00616A88">
        <w:rPr>
          <w:sz w:val="22"/>
          <w:szCs w:val="22"/>
        </w:rPr>
        <w:t>trećeg</w:t>
      </w:r>
      <w:r w:rsidR="002939B2" w:rsidRPr="00616A88">
        <w:rPr>
          <w:sz w:val="22"/>
          <w:szCs w:val="22"/>
        </w:rPr>
        <w:t xml:space="preserve"> dana od dana objave na e-Oglasnoj ploči</w:t>
      </w:r>
      <w:r w:rsidR="00E30F8A" w:rsidRPr="00616A88">
        <w:rPr>
          <w:sz w:val="22"/>
          <w:szCs w:val="22"/>
        </w:rPr>
        <w:t>.</w:t>
      </w:r>
      <w:r w:rsidR="00F82197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11. st</w:t>
        </w:r>
      </w:smartTag>
      <w:r w:rsidRPr="00616A8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4. OZ</w:t>
        </w:r>
      </w:smartTag>
      <w:r w:rsidRPr="00616A88">
        <w:rPr>
          <w:sz w:val="22"/>
          <w:szCs w:val="22"/>
        </w:rPr>
        <w:t>).</w:t>
      </w:r>
    </w:p>
    <w:p w:rsidRDefault="00E71E24" w:rsidR="00E71E24" w:rsidRPr="00616A88">
      <w:pPr>
        <w:jc w:val="both"/>
        <w:rPr>
          <w:b/>
          <w:sz w:val="22"/>
          <w:szCs w:val="22"/>
        </w:rPr>
      </w:pPr>
    </w:p>
    <w:p w:rsidRDefault="00341B2E" w:rsidR="00341B2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DN-a:</w:t>
      </w:r>
    </w:p>
    <w:p w:rsidRDefault="005E386E" w:rsidP="005E386E" w:rsidR="005E386E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e-oglasna ploča suda</w:t>
      </w:r>
    </w:p>
    <w:p w:rsidRDefault="005E386E" w:rsidP="003D7AAA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stečajnom upravitelju</w:t>
      </w:r>
      <w:r w:rsidR="00FF0485" w:rsidRPr="00616A88">
        <w:rPr>
          <w:sz w:val="22"/>
          <w:szCs w:val="22"/>
        </w:rPr>
        <w:t xml:space="preserve"> </w:t>
      </w:r>
    </w:p>
    <w:p w:rsidRDefault="00352D59" w:rsidP="003D7AAA" w:rsidR="00116D29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Renata Plešnar</w:t>
      </w:r>
    </w:p>
    <w:p w:rsidRDefault="00FF0485" w:rsidP="004D1228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Općinski sud u </w:t>
      </w:r>
      <w:r w:rsidR="00352D59">
        <w:rPr>
          <w:sz w:val="22"/>
          <w:szCs w:val="22"/>
        </w:rPr>
        <w:t>Zagrebu</w:t>
      </w:r>
      <w:r w:rsidRPr="00616A88">
        <w:rPr>
          <w:sz w:val="22"/>
          <w:szCs w:val="22"/>
        </w:rPr>
        <w:t xml:space="preserve">, </w:t>
      </w:r>
      <w:r w:rsidR="005E386E" w:rsidRPr="00616A88">
        <w:rPr>
          <w:sz w:val="22"/>
          <w:szCs w:val="22"/>
        </w:rPr>
        <w:t>Z</w:t>
      </w:r>
      <w:r w:rsidR="00174C3B" w:rsidRPr="00616A88">
        <w:rPr>
          <w:sz w:val="22"/>
          <w:szCs w:val="22"/>
        </w:rPr>
        <w:t>emljišnoknjižni odjel</w:t>
      </w:r>
      <w:r w:rsidR="00E54D9D" w:rsidRPr="00616A88">
        <w:rPr>
          <w:sz w:val="22"/>
          <w:szCs w:val="22"/>
        </w:rPr>
        <w:t xml:space="preserve"> </w:t>
      </w:r>
      <w:r w:rsidR="00352D59">
        <w:rPr>
          <w:sz w:val="22"/>
          <w:szCs w:val="22"/>
        </w:rPr>
        <w:t>Zagreb</w:t>
      </w:r>
    </w:p>
    <w:p w:rsidRDefault="00FF0485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Porezna uprava</w:t>
      </w:r>
      <w:r w:rsidR="005E386E" w:rsidRPr="00616A88">
        <w:rPr>
          <w:sz w:val="22"/>
          <w:szCs w:val="22"/>
        </w:rPr>
        <w:t xml:space="preserve">, </w:t>
      </w:r>
      <w:r w:rsidRPr="00616A88">
        <w:rPr>
          <w:sz w:val="22"/>
          <w:szCs w:val="22"/>
        </w:rPr>
        <w:t xml:space="preserve"> Ispostava </w:t>
      </w:r>
      <w:r w:rsidR="00CC14FA" w:rsidRPr="00616A88">
        <w:rPr>
          <w:sz w:val="22"/>
          <w:szCs w:val="22"/>
        </w:rPr>
        <w:t>Dubrovnik</w:t>
      </w:r>
    </w:p>
    <w:p w:rsidRDefault="00E30F8A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FINA</w:t>
      </w:r>
      <w:r w:rsidR="005E386E" w:rsidRPr="00616A88">
        <w:rPr>
          <w:sz w:val="22"/>
          <w:szCs w:val="22"/>
        </w:rPr>
        <w:t>, RC Split,</w:t>
      </w:r>
      <w:r w:rsidR="009B6DCC" w:rsidRPr="00616A88">
        <w:rPr>
          <w:sz w:val="22"/>
          <w:szCs w:val="22"/>
        </w:rPr>
        <w:t xml:space="preserve"> radi objave na mrežnim </w:t>
      </w:r>
      <w:r w:rsidR="00693CBA" w:rsidRPr="00616A88">
        <w:rPr>
          <w:sz w:val="22"/>
          <w:szCs w:val="22"/>
        </w:rPr>
        <w:t xml:space="preserve">stranicama </w:t>
      </w:r>
      <w:r w:rsidR="00740C53" w:rsidRPr="00616A88">
        <w:rPr>
          <w:sz w:val="22"/>
          <w:szCs w:val="22"/>
        </w:rPr>
        <w:t>– nakon p</w:t>
      </w:r>
      <w:r w:rsidR="002E1062" w:rsidRPr="00616A88">
        <w:rPr>
          <w:sz w:val="22"/>
          <w:szCs w:val="22"/>
        </w:rPr>
        <w:t>ra</w:t>
      </w:r>
      <w:r w:rsidR="00740C53" w:rsidRPr="00616A88">
        <w:rPr>
          <w:sz w:val="22"/>
          <w:szCs w:val="22"/>
        </w:rPr>
        <w:t>vomoćnosti</w:t>
      </w:r>
    </w:p>
    <w:p w:rsidRDefault="00116D29" w:rsidP="002745B0" w:rsidR="00116D29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GUO ŽDO – e </w:t>
      </w:r>
      <w:r w:rsidR="00352D59">
        <w:rPr>
          <w:sz w:val="22"/>
          <w:szCs w:val="22"/>
        </w:rPr>
        <w:t>–</w:t>
      </w:r>
      <w:r w:rsidRPr="00616A88">
        <w:rPr>
          <w:sz w:val="22"/>
          <w:szCs w:val="22"/>
        </w:rPr>
        <w:t xml:space="preserve"> oglasna</w:t>
      </w:r>
    </w:p>
    <w:p w:rsidRDefault="001D3A8E" w:rsidP="001D3A8E" w:rsidR="001D3A8E" w:rsidRPr="002E216C">
      <w:pPr>
        <w:ind w:left="360"/>
      </w:pPr>
      <w:r w:rsidRPr="002E216C">
        <w:t xml:space="preserve">1 .  </w:t>
      </w:r>
      <w:r w:rsidR="00013ED5" w:rsidRPr="002E216C">
        <w:t xml:space="preserve"> </w:t>
      </w:r>
      <w:r w:rsidRPr="002E216C">
        <w:t>MARIJANA NIKOLIĆ,</w:t>
      </w:r>
    </w:p>
    <w:p w:rsidRDefault="001D3A8E" w:rsidP="006209D3" w:rsidR="001D3A8E" w:rsidRPr="002E216C">
      <w:pPr>
        <w:pStyle w:val="Odlomakpopisa"/>
        <w:jc w:val="both"/>
      </w:pPr>
      <w:r w:rsidRPr="002E216C">
        <w:t>1.SAVSKI ODVOJAK 1B, 10370</w:t>
      </w:r>
    </w:p>
    <w:p w:rsidRDefault="001D3A8E" w:rsidP="006209D3" w:rsidR="001D3A8E" w:rsidRPr="002E216C">
      <w:pPr>
        <w:pStyle w:val="Odlomakpopisa"/>
        <w:jc w:val="both"/>
      </w:pPr>
      <w:r w:rsidRPr="002E216C">
        <w:t>DUGO SELO,HRVATSKA</w:t>
      </w:r>
    </w:p>
    <w:p w:rsidRDefault="001D3A8E" w:rsidP="006209D3" w:rsidR="001D3A8E" w:rsidRPr="002E216C">
      <w:pPr>
        <w:jc w:val="both"/>
      </w:pPr>
      <w:r w:rsidRPr="002E216C">
        <w:t xml:space="preserve">            </w:t>
      </w:r>
      <w:r w:rsidR="00013ED5" w:rsidRPr="002E216C">
        <w:t xml:space="preserve">   </w:t>
      </w:r>
      <w:r w:rsidRPr="002E216C">
        <w:t>OIB:01552604192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RAJKO RODIN,</w:t>
      </w:r>
    </w:p>
    <w:p w:rsidRDefault="001D3A8E" w:rsidP="006209D3" w:rsidR="001D3A8E" w:rsidRPr="002E216C">
      <w:pPr>
        <w:pStyle w:val="Odlomakpopisa"/>
        <w:jc w:val="both"/>
      </w:pPr>
      <w:r w:rsidRPr="002E216C">
        <w:t>PETRA KREŠIMIRA IV,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01793822164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MARIN IVIĆ,</w:t>
      </w:r>
    </w:p>
    <w:p w:rsidRDefault="001D3A8E" w:rsidP="006209D3" w:rsidR="001D3A8E" w:rsidRPr="002E216C">
      <w:pPr>
        <w:pStyle w:val="Odlomakpopisa"/>
        <w:jc w:val="both"/>
      </w:pPr>
      <w:r w:rsidRPr="002E216C">
        <w:t>BRAĆE RADIĆA 70, 21210 SOLI,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HRVATSKA,OIB:02490862611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MLADEN PAVIČIĆ,</w:t>
      </w:r>
    </w:p>
    <w:p w:rsidRDefault="001D3A8E" w:rsidP="006209D3" w:rsidR="001D3A8E" w:rsidRPr="002E216C">
      <w:pPr>
        <w:pStyle w:val="Odlomakpopisa"/>
        <w:jc w:val="both"/>
      </w:pPr>
      <w:r w:rsidRPr="002E216C">
        <w:t>ANTUNA BRANKA ŠIMIĆA 58, 21000</w:t>
      </w:r>
    </w:p>
    <w:p w:rsidRDefault="001D3A8E" w:rsidP="006209D3" w:rsidR="001D3A8E" w:rsidRPr="002E216C">
      <w:pPr>
        <w:pStyle w:val="Odlomakpopisa"/>
        <w:jc w:val="both"/>
      </w:pPr>
      <w:r w:rsidRPr="002E216C">
        <w:t>SPLIT, HRVATSKA,OIB:02593188458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DestrA d.o.o.,</w:t>
      </w:r>
    </w:p>
    <w:p w:rsidRDefault="001D3A8E" w:rsidP="006209D3" w:rsidR="001D3A8E" w:rsidRPr="002E216C">
      <w:pPr>
        <w:pStyle w:val="Odlomakpopisa"/>
        <w:jc w:val="both"/>
      </w:pPr>
      <w:r w:rsidRPr="002E216C">
        <w:t>Duga ulica 10, 32100 Vinkovci,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OIB:03637020468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lastRenderedPageBreak/>
        <w:t>PANDO NEKRETNINE d..o.</w:t>
      </w:r>
    </w:p>
    <w:p w:rsidRDefault="001D3A8E" w:rsidP="006209D3" w:rsidR="001D3A8E" w:rsidRPr="002E216C">
      <w:pPr>
        <w:pStyle w:val="Odlomakpopisa"/>
        <w:jc w:val="both"/>
      </w:pPr>
      <w:r w:rsidRPr="002E216C">
        <w:t>Vinogradi 22, 48000 Miličani,</w:t>
      </w:r>
    </w:p>
    <w:p w:rsidRDefault="001D3A8E" w:rsidP="006209D3" w:rsidR="001D3A8E" w:rsidRPr="002E216C">
      <w:pPr>
        <w:pStyle w:val="Odlomakpopisa"/>
        <w:jc w:val="both"/>
      </w:pPr>
      <w:r w:rsidRPr="002E216C">
        <w:t>OIB:03699858337, HRVATSKA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GORDAN MESARIŠ, VRH MARTINŠĆICE 85 A,</w:t>
      </w:r>
    </w:p>
    <w:p w:rsidRDefault="001D3A8E" w:rsidP="006209D3" w:rsidR="001D3A8E" w:rsidRPr="002E216C">
      <w:pPr>
        <w:pStyle w:val="Odlomakpopisa"/>
        <w:jc w:val="both"/>
      </w:pPr>
      <w:r w:rsidRPr="002E216C">
        <w:t>51000 KOSTRENA, HRVATSKA,</w:t>
      </w:r>
    </w:p>
    <w:p w:rsidRDefault="001D3A8E" w:rsidP="006209D3" w:rsidR="001D3A8E" w:rsidRPr="002E216C">
      <w:pPr>
        <w:pStyle w:val="Odlomakpopisa"/>
        <w:jc w:val="both"/>
      </w:pPr>
      <w:r w:rsidRPr="002E216C">
        <w:t>OIB:08412649163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NENAD RADOJČIĆ, ULICA SV. ANE 74A,</w:t>
      </w:r>
    </w:p>
    <w:p w:rsidRDefault="001D3A8E" w:rsidP="006209D3" w:rsidR="001D3A8E" w:rsidRPr="002E216C">
      <w:pPr>
        <w:pStyle w:val="Odlomakpopisa"/>
        <w:jc w:val="both"/>
      </w:pPr>
      <w:r w:rsidRPr="002E216C">
        <w:t>31000 OSIJEK, HRVATSKA,OIB:12651166044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STJEPAN PERKOVIĆ</w:t>
      </w:r>
    </w:p>
    <w:p w:rsidRDefault="001D3A8E" w:rsidP="006209D3" w:rsidR="001D3A8E" w:rsidRPr="002E216C">
      <w:pPr>
        <w:pStyle w:val="Odlomakpopisa"/>
        <w:jc w:val="both"/>
      </w:pPr>
      <w:r w:rsidRPr="002E216C">
        <w:t>BIOGRADSKA 1, 21000 SPLIT,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HRVATSKA,OIB:14544470934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INES BLAŽEVIĆ,</w:t>
      </w:r>
    </w:p>
    <w:p w:rsidRDefault="001D3A8E" w:rsidP="006209D3" w:rsidR="001D3A8E" w:rsidRPr="002E216C">
      <w:pPr>
        <w:pStyle w:val="Odlomakpopisa"/>
        <w:jc w:val="both"/>
      </w:pPr>
      <w:r w:rsidRPr="002E216C">
        <w:t>JELKOVEČKA CESTA 1B, 10360</w:t>
      </w:r>
    </w:p>
    <w:p w:rsidRDefault="001D3A8E" w:rsidP="006209D3" w:rsidR="001D3A8E" w:rsidRPr="002E216C">
      <w:pPr>
        <w:pStyle w:val="Odlomakpopisa"/>
        <w:jc w:val="both"/>
      </w:pPr>
      <w:r w:rsidRPr="002E216C">
        <w:t>SESVETE,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OIB:14764216290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MISLAV KARLOVIĆ</w:t>
      </w:r>
    </w:p>
    <w:p w:rsidRDefault="001D3A8E" w:rsidP="006209D3" w:rsidR="001D3A8E" w:rsidRPr="002E216C">
      <w:pPr>
        <w:pStyle w:val="Odlomakpopisa"/>
        <w:jc w:val="both"/>
      </w:pPr>
      <w:r w:rsidRPr="002E216C">
        <w:t>DUBRAVA 214, 10000 ZAGREB,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 OIB: 15587043412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DORICA BAVČEVIĆ,</w:t>
      </w:r>
    </w:p>
    <w:p w:rsidRDefault="001D3A8E" w:rsidP="006209D3" w:rsidR="001D3A8E" w:rsidRPr="002E216C">
      <w:pPr>
        <w:pStyle w:val="Odlomakpopisa"/>
        <w:jc w:val="both"/>
      </w:pPr>
      <w:r w:rsidRPr="002E216C">
        <w:t>SKRADINSKA 3, 21000 SPLIT,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HRVATSKA,OIB:19834133417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AMIR MEDIĆ,</w:t>
      </w:r>
    </w:p>
    <w:p w:rsidRDefault="001D3A8E" w:rsidP="006209D3" w:rsidR="001D3A8E" w:rsidRPr="002E216C">
      <w:pPr>
        <w:pStyle w:val="Odlomakpopisa"/>
        <w:jc w:val="both"/>
      </w:pPr>
      <w:r w:rsidRPr="002E216C">
        <w:t>JAKOVA GOTOVCA 16, 10360</w:t>
      </w:r>
    </w:p>
    <w:p w:rsidRDefault="001D3A8E" w:rsidP="006209D3" w:rsidR="001D3A8E" w:rsidRPr="002E216C">
      <w:pPr>
        <w:pStyle w:val="Odlomakpopisa"/>
        <w:jc w:val="both"/>
      </w:pPr>
      <w:r w:rsidRPr="002E216C">
        <w:t>SESVETE,HRVATSKA,</w:t>
      </w:r>
    </w:p>
    <w:p w:rsidRDefault="001D3A8E" w:rsidP="006209D3" w:rsidR="001D3A8E" w:rsidRPr="002E216C">
      <w:pPr>
        <w:pStyle w:val="Odlomakpopisa"/>
        <w:jc w:val="both"/>
      </w:pPr>
      <w:r w:rsidRPr="002E216C">
        <w:t>OIB:20221455244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KATARINA ŠANDRK</w:t>
      </w:r>
    </w:p>
    <w:p w:rsidRDefault="001D3A8E" w:rsidP="006209D3" w:rsidR="001D3A8E" w:rsidRPr="002E216C">
      <w:pPr>
        <w:ind w:left="720"/>
        <w:jc w:val="both"/>
      </w:pPr>
      <w:r w:rsidRPr="002E216C">
        <w:t>ULICA BREZA  2 A, 32100 VINKOVCI,</w:t>
      </w:r>
    </w:p>
    <w:p w:rsidRDefault="001D3A8E" w:rsidP="006209D3" w:rsidR="001D3A8E" w:rsidRPr="002E216C">
      <w:pPr>
        <w:ind w:left="720"/>
        <w:jc w:val="both"/>
      </w:pPr>
      <w:r w:rsidRPr="002E216C">
        <w:t>HRVATSKA,OIB:20527130162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NAZMI KASAMI</w:t>
      </w:r>
    </w:p>
    <w:p w:rsidRDefault="001D3A8E" w:rsidP="006209D3" w:rsidR="001D3A8E" w:rsidRPr="002E216C">
      <w:pPr>
        <w:pStyle w:val="Odlomakpopisa"/>
        <w:jc w:val="both"/>
      </w:pPr>
      <w:r w:rsidRPr="002E216C">
        <w:t>S. I A. RADIA 16,44000 SISAK, HRVATSKA,</w:t>
      </w:r>
    </w:p>
    <w:p w:rsidRDefault="001D3A8E" w:rsidP="006209D3" w:rsidR="001D3A8E" w:rsidRPr="002E216C">
      <w:pPr>
        <w:pStyle w:val="Odlomakpopisa"/>
        <w:jc w:val="both"/>
      </w:pPr>
      <w:r w:rsidRPr="002E216C">
        <w:t>OIB:22010732903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LUCAS LEON VUNIĆ</w:t>
      </w:r>
    </w:p>
    <w:p w:rsidRDefault="001D3A8E" w:rsidP="006209D3" w:rsidR="001D3A8E" w:rsidRPr="002E216C">
      <w:pPr>
        <w:pStyle w:val="Odlomakpopisa"/>
        <w:jc w:val="both"/>
      </w:pPr>
      <w:r w:rsidRPr="002E216C">
        <w:t>ULICA BRUNE BUŠIĆA 34, 10000</w:t>
      </w:r>
    </w:p>
    <w:p w:rsidRDefault="001D3A8E" w:rsidP="006209D3" w:rsidR="001D3A8E" w:rsidRPr="002E216C">
      <w:pPr>
        <w:pStyle w:val="Odlomakpopisa"/>
        <w:jc w:val="both"/>
      </w:pPr>
      <w:r w:rsidRPr="002E216C">
        <w:t>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OIB:22203352422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LJILJANKA MALENICA, VELEBITSKA 13</w:t>
      </w:r>
    </w:p>
    <w:p w:rsidRDefault="001D3A8E" w:rsidP="006209D3" w:rsidR="001D3A8E" w:rsidRPr="002E216C">
      <w:pPr>
        <w:pStyle w:val="Odlomakpopisa"/>
        <w:jc w:val="both"/>
      </w:pPr>
      <w:r w:rsidRPr="002E216C">
        <w:t>22000 ŠIBENIK,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22412377462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DIANA JURMAN</w:t>
      </w:r>
    </w:p>
    <w:p w:rsidRDefault="001D3A8E" w:rsidP="006209D3" w:rsidR="001D3A8E" w:rsidRPr="002E216C">
      <w:pPr>
        <w:pStyle w:val="Odlomakpopisa"/>
        <w:jc w:val="both"/>
      </w:pPr>
      <w:r w:rsidRPr="002E216C">
        <w:t>VLADIMIRA RUŽDJAKA 6, 1000</w:t>
      </w:r>
    </w:p>
    <w:p w:rsidRDefault="001D3A8E" w:rsidP="006209D3" w:rsidR="001D3A8E" w:rsidRPr="002E216C">
      <w:pPr>
        <w:pStyle w:val="Odlomakpopisa"/>
        <w:jc w:val="both"/>
      </w:pPr>
      <w:r w:rsidRPr="002E216C">
        <w:t>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OIB:22712240979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ZRINKA PADŽIĆ MARIJAN</w:t>
      </w:r>
    </w:p>
    <w:p w:rsidRDefault="001D3A8E" w:rsidP="006209D3" w:rsidR="001D3A8E" w:rsidRPr="002E216C">
      <w:pPr>
        <w:pStyle w:val="Odlomakpopisa"/>
        <w:jc w:val="both"/>
      </w:pPr>
      <w:r w:rsidRPr="002E216C">
        <w:t>KAPUCINSKA ULICA 32, 31000</w:t>
      </w:r>
    </w:p>
    <w:p w:rsidRDefault="001D3A8E" w:rsidP="006209D3" w:rsidR="001D3A8E" w:rsidRPr="002E216C">
      <w:pPr>
        <w:pStyle w:val="Odlomakpopisa"/>
        <w:jc w:val="both"/>
      </w:pPr>
      <w:r w:rsidRPr="002E216C">
        <w:t>OSIJEK,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23310422566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ELVIS GRŽINIĆ,</w:t>
      </w:r>
    </w:p>
    <w:p w:rsidRDefault="001D3A8E" w:rsidP="006209D3" w:rsidR="001D3A8E" w:rsidRPr="002E216C">
      <w:pPr>
        <w:pStyle w:val="Odlomakpopisa"/>
        <w:jc w:val="both"/>
      </w:pPr>
      <w:r w:rsidRPr="002E216C">
        <w:t>KLARIĆI 11, 52420 KLARIĆI,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 OIB: 23812840659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BOŽENKA OMAZIĆ,</w:t>
      </w:r>
    </w:p>
    <w:p w:rsidRDefault="001D3A8E" w:rsidP="006209D3" w:rsidR="001D3A8E" w:rsidRPr="002E216C">
      <w:pPr>
        <w:ind w:left="720"/>
        <w:jc w:val="both"/>
      </w:pPr>
      <w:r w:rsidRPr="002E216C">
        <w:t>STJEPANA FERENČAKA 41A, 10370,</w:t>
      </w:r>
    </w:p>
    <w:p w:rsidRDefault="001D3A8E" w:rsidP="006209D3" w:rsidR="001D3A8E" w:rsidRPr="002E216C">
      <w:pPr>
        <w:ind w:left="720"/>
        <w:jc w:val="both"/>
      </w:pPr>
      <w:r w:rsidRPr="002E216C">
        <w:t>DUGO SELO, HRVATSKA,</w:t>
      </w:r>
    </w:p>
    <w:p w:rsidRDefault="001D3A8E" w:rsidP="006209D3" w:rsidR="001D3A8E" w:rsidRPr="002E216C">
      <w:pPr>
        <w:ind w:left="720"/>
        <w:jc w:val="both"/>
      </w:pPr>
      <w:r w:rsidRPr="002E216C">
        <w:t>OIB: 24397198725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MARIO PAŽIN,</w:t>
      </w:r>
    </w:p>
    <w:p w:rsidRDefault="001D3A8E" w:rsidP="006209D3" w:rsidR="001D3A8E" w:rsidRPr="002E216C">
      <w:pPr>
        <w:pStyle w:val="Odlomakpopisa"/>
        <w:jc w:val="both"/>
      </w:pPr>
      <w:r w:rsidRPr="002E216C">
        <w:t>PAVLA RADIĆA 3, 33000 VIROVITICA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HRVATSKA,OIB:24478825348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MARJAN BAVČEVIĆ, SKRADINSKA 3</w:t>
      </w:r>
    </w:p>
    <w:p w:rsidRDefault="001D3A8E" w:rsidP="006209D3" w:rsidR="001D3A8E" w:rsidRPr="002E216C">
      <w:pPr>
        <w:pStyle w:val="Odlomakpopisa"/>
        <w:jc w:val="both"/>
      </w:pPr>
      <w:r w:rsidRPr="002E216C">
        <w:t>21000 SPLIT, HRVATSKA, OIB:26538063798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ZVONIGRAD, društvo s ograničenom</w:t>
      </w:r>
    </w:p>
    <w:p w:rsidRDefault="001D3A8E" w:rsidP="006209D3" w:rsidR="001D3A8E" w:rsidRPr="002E216C">
      <w:pPr>
        <w:pStyle w:val="Odlomakpopisa"/>
        <w:jc w:val="both"/>
      </w:pPr>
      <w:r w:rsidRPr="002E216C">
        <w:t>Odgovornošću za projektiranje, građenje i nadzor</w:t>
      </w:r>
    </w:p>
    <w:p w:rsidRDefault="001D3A8E" w:rsidP="006209D3" w:rsidR="001D3A8E" w:rsidRPr="002E216C">
      <w:pPr>
        <w:pStyle w:val="Odlomakpopisa"/>
        <w:jc w:val="both"/>
      </w:pPr>
      <w:r w:rsidRPr="002E216C">
        <w:lastRenderedPageBreak/>
        <w:t>Nad građenjem III Pile 25, 10000 Zagreb, HRVATSKA,</w:t>
      </w:r>
    </w:p>
    <w:p w:rsidRDefault="001D3A8E" w:rsidP="006209D3" w:rsidR="001D3A8E" w:rsidRPr="002E216C">
      <w:pPr>
        <w:pStyle w:val="Odlomakpopisa"/>
        <w:jc w:val="both"/>
      </w:pPr>
      <w:r w:rsidRPr="002E216C">
        <w:t>OIB: 29471462132</w:t>
      </w:r>
    </w:p>
    <w:p w:rsidRDefault="00013ED5" w:rsidP="006209D3" w:rsidR="001D3A8E" w:rsidRPr="002E216C">
      <w:pPr>
        <w:jc w:val="both"/>
      </w:pPr>
      <w:r w:rsidRPr="002E216C">
        <w:t xml:space="preserve">        </w:t>
      </w:r>
      <w:r w:rsidR="001D3A8E" w:rsidRPr="002E216C">
        <w:t>25.  DARKO MILČIĆ</w:t>
      </w:r>
    </w:p>
    <w:p w:rsidRDefault="001D3A8E" w:rsidP="006209D3" w:rsidR="001D3A8E" w:rsidRPr="002E216C">
      <w:pPr>
        <w:pStyle w:val="Odlomakpopisa"/>
        <w:jc w:val="both"/>
      </w:pPr>
      <w:r w:rsidRPr="002E216C">
        <w:t>ŠLJIVARSKA 33, 10000 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30999981017</w:t>
      </w:r>
    </w:p>
    <w:p w:rsidRDefault="00013ED5" w:rsidP="006209D3" w:rsidR="001D3A8E" w:rsidRPr="002E216C">
      <w:pPr>
        <w:jc w:val="both"/>
      </w:pPr>
      <w:r w:rsidRPr="002E216C">
        <w:t xml:space="preserve">        </w:t>
      </w:r>
      <w:r w:rsidR="001D3A8E" w:rsidRPr="002E216C">
        <w:t>26.ŽELJKO RUČIĆ,</w:t>
      </w:r>
    </w:p>
    <w:p w:rsidRDefault="001D3A8E" w:rsidP="006209D3" w:rsidR="001D3A8E" w:rsidRPr="002E216C">
      <w:pPr>
        <w:pStyle w:val="Odlomakpopisa"/>
        <w:jc w:val="both"/>
      </w:pPr>
      <w:r w:rsidRPr="002E216C">
        <w:t>BOŽIDARA ADŽIJE 59, 31400, ĐAKOVO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 OIB: 31017026540</w:t>
      </w:r>
    </w:p>
    <w:p w:rsidRDefault="00013ED5" w:rsidP="006209D3" w:rsidR="001D3A8E" w:rsidRPr="002E216C">
      <w:pPr>
        <w:jc w:val="both"/>
      </w:pPr>
      <w:r w:rsidRPr="002E216C">
        <w:t xml:space="preserve">        </w:t>
      </w:r>
      <w:r w:rsidR="001D3A8E" w:rsidRPr="002E216C">
        <w:t>27. ZDENKA ŠTERN</w:t>
      </w:r>
    </w:p>
    <w:p w:rsidRDefault="001D3A8E" w:rsidP="006209D3" w:rsidR="001D3A8E" w:rsidRPr="002E216C">
      <w:pPr>
        <w:pStyle w:val="Odlomakpopisa"/>
        <w:jc w:val="both"/>
      </w:pPr>
      <w:r w:rsidRPr="002E216C">
        <w:t>OREŠKOVIĆEVA ULICA 6 V, 10000 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32826205231</w:t>
      </w:r>
    </w:p>
    <w:p w:rsidRDefault="00013ED5" w:rsidP="006209D3" w:rsidR="001D3A8E" w:rsidRPr="002E216C">
      <w:pPr>
        <w:jc w:val="both"/>
      </w:pPr>
      <w:r w:rsidRPr="002E216C">
        <w:t xml:space="preserve">        </w:t>
      </w:r>
      <w:r w:rsidR="001D3A8E" w:rsidRPr="002E216C">
        <w:t>28. DAVOR VRABEC</w:t>
      </w:r>
    </w:p>
    <w:p w:rsidRDefault="001D3A8E" w:rsidP="006209D3" w:rsidR="001D3A8E" w:rsidRPr="002E216C">
      <w:pPr>
        <w:pStyle w:val="Odlomakpopisa"/>
        <w:jc w:val="both"/>
      </w:pPr>
      <w:r w:rsidRPr="002E216C">
        <w:t>ULICA J.J. STROSSMAYERA 33 A,</w:t>
      </w:r>
    </w:p>
    <w:p w:rsidRDefault="001D3A8E" w:rsidP="006209D3" w:rsidR="001D3A8E" w:rsidRPr="002E216C">
      <w:pPr>
        <w:pStyle w:val="Odlomakpopisa"/>
        <w:jc w:val="both"/>
      </w:pPr>
      <w:r w:rsidRPr="002E216C">
        <w:t>31220 VIŠNJEVAC,HRVATSKA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365194443301</w:t>
      </w:r>
    </w:p>
    <w:p w:rsidRDefault="00013ED5" w:rsidP="006209D3" w:rsidR="001D3A8E" w:rsidRPr="002E216C">
      <w:pPr>
        <w:jc w:val="both"/>
      </w:pPr>
      <w:r w:rsidRPr="002E216C">
        <w:t xml:space="preserve">        </w:t>
      </w:r>
      <w:r w:rsidR="001D3A8E" w:rsidRPr="002E216C">
        <w:t>29. S.M. 1 j.do.o.o.</w:t>
      </w:r>
    </w:p>
    <w:p w:rsidRDefault="001D3A8E" w:rsidP="006209D3" w:rsidR="001D3A8E" w:rsidRPr="002E216C">
      <w:pPr>
        <w:pStyle w:val="Odlomakpopisa"/>
        <w:jc w:val="both"/>
      </w:pPr>
      <w:r w:rsidRPr="002E216C">
        <w:t>V. Rossetto 5, 52210 Rovinj,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 OIB:38041912675</w:t>
      </w:r>
    </w:p>
    <w:p w:rsidRDefault="00013ED5" w:rsidP="006209D3" w:rsidR="001D3A8E" w:rsidRPr="002E216C">
      <w:pPr>
        <w:jc w:val="both"/>
      </w:pPr>
      <w:r w:rsidRPr="002E216C">
        <w:t xml:space="preserve">       </w:t>
      </w:r>
      <w:r w:rsidR="001D3A8E" w:rsidRPr="002E216C">
        <w:t>30. HRVOJE KELEMEN</w:t>
      </w:r>
    </w:p>
    <w:p w:rsidRDefault="001D3A8E" w:rsidP="006209D3" w:rsidR="001D3A8E" w:rsidRPr="002E216C">
      <w:pPr>
        <w:pStyle w:val="Odlomakpopisa"/>
        <w:jc w:val="both"/>
      </w:pPr>
      <w:r w:rsidRPr="002E216C">
        <w:t>ULICA VJEKOSLAVA KLAIĆA 32,</w:t>
      </w:r>
    </w:p>
    <w:p w:rsidRDefault="001D3A8E" w:rsidP="006209D3" w:rsidR="001D3A8E" w:rsidRPr="002E216C">
      <w:pPr>
        <w:pStyle w:val="Odlomakpopisa"/>
        <w:jc w:val="both"/>
      </w:pPr>
      <w:r w:rsidRPr="002E216C">
        <w:t>10000 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38784458804</w:t>
      </w:r>
    </w:p>
    <w:p w:rsidRDefault="00013ED5" w:rsidP="006209D3" w:rsidR="001D3A8E" w:rsidRPr="002E216C">
      <w:pPr>
        <w:jc w:val="both"/>
      </w:pPr>
      <w:r w:rsidRPr="002E216C">
        <w:t xml:space="preserve">       </w:t>
      </w:r>
      <w:r w:rsidR="001D3A8E" w:rsidRPr="002E216C">
        <w:t>31. CERIĆ NEKRETNINE j.d.o.o.</w:t>
      </w:r>
    </w:p>
    <w:p w:rsidRDefault="001D3A8E" w:rsidP="006209D3" w:rsidR="001D3A8E" w:rsidRPr="002E216C">
      <w:pPr>
        <w:pStyle w:val="Odlomakpopisa"/>
        <w:jc w:val="both"/>
      </w:pPr>
      <w:r w:rsidRPr="002E216C">
        <w:t>Velika cesta 78, 10020 Odra,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394418317007</w:t>
      </w:r>
    </w:p>
    <w:p w:rsidRDefault="006209D3" w:rsidP="006209D3" w:rsidR="001D3A8E" w:rsidRPr="002E216C">
      <w:pPr>
        <w:jc w:val="both"/>
      </w:pPr>
      <w:r w:rsidRPr="002E216C">
        <w:t xml:space="preserve">       </w:t>
      </w:r>
      <w:r w:rsidR="001D3A8E" w:rsidRPr="002E216C">
        <w:t>32. GORAN BUBIČIĆ</w:t>
      </w:r>
    </w:p>
    <w:p w:rsidRDefault="001D3A8E" w:rsidP="006209D3" w:rsidR="001D3A8E" w:rsidRPr="002E216C">
      <w:pPr>
        <w:pStyle w:val="Odlomakpopisa"/>
        <w:jc w:val="both"/>
      </w:pPr>
      <w:r w:rsidRPr="002E216C">
        <w:t>RAJKI 37, 52444 BRČIĆI,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40477603107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013ED5" w:rsidRPr="002E216C">
        <w:t xml:space="preserve"> </w:t>
      </w:r>
      <w:r w:rsidR="001D3A8E" w:rsidRPr="002E216C">
        <w:t>33.  EMIL MATEŠIĆ</w:t>
      </w:r>
    </w:p>
    <w:p w:rsidRDefault="001D3A8E" w:rsidP="006209D3" w:rsidR="001D3A8E" w:rsidRPr="002E216C">
      <w:pPr>
        <w:pStyle w:val="Odlomakpopisa"/>
        <w:jc w:val="both"/>
      </w:pPr>
      <w:r w:rsidRPr="002E216C">
        <w:t>OŽUJSKA ULICA 3, 10000 ZAGREB</w:t>
      </w:r>
    </w:p>
    <w:p w:rsidRDefault="001D3A8E" w:rsidP="006209D3" w:rsidR="001D3A8E" w:rsidRPr="002E216C">
      <w:pPr>
        <w:pStyle w:val="Odlomakpopisa"/>
        <w:jc w:val="both"/>
      </w:pPr>
      <w:r w:rsidRPr="002E216C">
        <w:t>OIB: 40738597589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34.  MARIO VUJNIĆ</w:t>
      </w:r>
    </w:p>
    <w:p w:rsidRDefault="001D3A8E" w:rsidP="006209D3" w:rsidR="001D3A8E" w:rsidRPr="002E216C">
      <w:pPr>
        <w:pStyle w:val="Odlomakpopisa"/>
        <w:jc w:val="both"/>
      </w:pPr>
      <w:r w:rsidRPr="002E216C">
        <w:t>ULICA MILANA OGRIZOVIĆA 18,</w:t>
      </w:r>
    </w:p>
    <w:p w:rsidRDefault="001D3A8E" w:rsidP="006209D3" w:rsidR="001D3A8E" w:rsidRPr="002E216C">
      <w:pPr>
        <w:pStyle w:val="Odlomakpopisa"/>
        <w:jc w:val="both"/>
      </w:pPr>
      <w:r w:rsidRPr="002E216C">
        <w:t>10000 ZAGREB, HRVATSKA ,</w:t>
      </w:r>
    </w:p>
    <w:p w:rsidRDefault="001D3A8E" w:rsidP="006209D3" w:rsidR="001D3A8E" w:rsidRPr="002E216C">
      <w:pPr>
        <w:pStyle w:val="Odlomakpopisa"/>
        <w:jc w:val="both"/>
      </w:pPr>
      <w:r w:rsidRPr="002E216C">
        <w:t>OIB: 40931749658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35. MARIO BAŠIĆ</w:t>
      </w:r>
    </w:p>
    <w:p w:rsidRDefault="001D3A8E" w:rsidP="006209D3" w:rsidR="001D3A8E" w:rsidRPr="002E216C">
      <w:pPr>
        <w:pStyle w:val="Odlomakpopisa"/>
        <w:jc w:val="both"/>
      </w:pPr>
      <w:r w:rsidRPr="002E216C">
        <w:t>ANTE STARČEVIĆA 5, 31400</w:t>
      </w:r>
    </w:p>
    <w:p w:rsidRDefault="001D3A8E" w:rsidP="006209D3" w:rsidR="001D3A8E" w:rsidRPr="002E216C">
      <w:pPr>
        <w:pStyle w:val="Odlomakpopisa"/>
        <w:jc w:val="both"/>
      </w:pPr>
      <w:r w:rsidRPr="002E216C">
        <w:t>ĐAKOVO, HRVATSKA,</w:t>
      </w:r>
    </w:p>
    <w:p w:rsidRDefault="001D3A8E" w:rsidP="006209D3" w:rsidR="001D3A8E" w:rsidRPr="002E216C">
      <w:pPr>
        <w:pStyle w:val="Odlomakpopisa"/>
        <w:jc w:val="both"/>
      </w:pPr>
      <w:r w:rsidRPr="002E216C">
        <w:t>OIB: 41059675527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36. BRANISLAV ŠUTIĆ</w:t>
      </w:r>
    </w:p>
    <w:p w:rsidRDefault="001D3A8E" w:rsidP="006209D3" w:rsidR="001D3A8E" w:rsidRPr="002E216C">
      <w:pPr>
        <w:pStyle w:val="Odlomakpopisa"/>
        <w:jc w:val="both"/>
      </w:pPr>
      <w:r w:rsidRPr="002E216C">
        <w:t>BIŠKUPLJAK 8, 53220 OTOČAC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 OIB: 42528847117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37.MARIJO KOSTANIĆ</w:t>
      </w:r>
    </w:p>
    <w:p w:rsidRDefault="001D3A8E" w:rsidP="006209D3" w:rsidR="001D3A8E" w:rsidRPr="002E216C">
      <w:pPr>
        <w:pStyle w:val="Odlomakpopisa"/>
        <w:jc w:val="both"/>
      </w:pPr>
      <w:r w:rsidRPr="002E216C">
        <w:t>FRANKOPANSKA ULICA 9, 10000</w:t>
      </w:r>
    </w:p>
    <w:p w:rsidRDefault="001D3A8E" w:rsidP="006209D3" w:rsidR="001D3A8E" w:rsidRPr="002E216C">
      <w:pPr>
        <w:pStyle w:val="Odlomakpopisa"/>
        <w:jc w:val="both"/>
      </w:pPr>
      <w:r w:rsidRPr="002E216C">
        <w:t>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44238067209</w:t>
      </w:r>
    </w:p>
    <w:p w:rsidRDefault="006209D3" w:rsidP="006209D3" w:rsidR="001D3A8E" w:rsidRPr="002E216C">
      <w:pPr>
        <w:jc w:val="both"/>
      </w:pPr>
      <w:r w:rsidRPr="002E216C">
        <w:t xml:space="preserve">     </w:t>
      </w:r>
      <w:r w:rsidR="00013ED5" w:rsidRPr="002E216C">
        <w:t xml:space="preserve"> </w:t>
      </w:r>
      <w:r w:rsidR="001D3A8E" w:rsidRPr="002E216C">
        <w:t>38. ZORAN BOŽIĆ</w:t>
      </w:r>
    </w:p>
    <w:p w:rsidRDefault="001D3A8E" w:rsidP="006209D3" w:rsidR="001D3A8E" w:rsidRPr="002E216C">
      <w:pPr>
        <w:pStyle w:val="Odlomakpopisa"/>
        <w:jc w:val="both"/>
      </w:pPr>
      <w:r w:rsidRPr="002E216C">
        <w:t>JURJA HAULICA 19 A, 43000</w:t>
      </w:r>
    </w:p>
    <w:p w:rsidRDefault="001D3A8E" w:rsidP="006209D3" w:rsidR="001D3A8E" w:rsidRPr="002E216C">
      <w:pPr>
        <w:pStyle w:val="Odlomakpopisa"/>
        <w:jc w:val="both"/>
      </w:pPr>
      <w:r w:rsidRPr="002E216C">
        <w:t>BJELOVARA,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45512373122</w:t>
      </w:r>
    </w:p>
    <w:p w:rsidRDefault="006209D3" w:rsidP="006209D3" w:rsidR="001D3A8E" w:rsidRPr="002E216C">
      <w:pPr>
        <w:jc w:val="both"/>
      </w:pPr>
      <w:r w:rsidRPr="002E216C">
        <w:t xml:space="preserve">     </w:t>
      </w:r>
      <w:r w:rsidR="001D3A8E" w:rsidRPr="002E216C">
        <w:t>39. ANTE GILJANOVIČ</w:t>
      </w:r>
    </w:p>
    <w:p w:rsidRDefault="001D3A8E" w:rsidP="006209D3" w:rsidR="001D3A8E" w:rsidRPr="002E216C">
      <w:pPr>
        <w:pStyle w:val="Odlomakpopisa"/>
        <w:jc w:val="both"/>
      </w:pPr>
      <w:r w:rsidRPr="002E216C">
        <w:t>BORISA PAPANDOPULA 19,</w:t>
      </w:r>
    </w:p>
    <w:p w:rsidRDefault="001D3A8E" w:rsidP="006209D3" w:rsidR="001D3A8E" w:rsidRPr="002E216C">
      <w:pPr>
        <w:pStyle w:val="Odlomakpopisa"/>
        <w:jc w:val="both"/>
      </w:pPr>
      <w:r w:rsidRPr="002E216C">
        <w:t>21000 SPLIT,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49604606415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40. MIRA RUČEVIĆ</w:t>
      </w:r>
    </w:p>
    <w:p w:rsidRDefault="001D3A8E" w:rsidP="006209D3" w:rsidR="001D3A8E" w:rsidRPr="002E216C">
      <w:pPr>
        <w:pStyle w:val="Odlomakpopisa"/>
        <w:jc w:val="both"/>
      </w:pPr>
      <w:r w:rsidRPr="002E216C">
        <w:t>VIJENAC K.A. STEPINCA 24,</w:t>
      </w:r>
    </w:p>
    <w:p w:rsidRDefault="001D3A8E" w:rsidP="006209D3" w:rsidR="001D3A8E" w:rsidRPr="002E216C">
      <w:pPr>
        <w:pStyle w:val="Odlomakpopisa"/>
        <w:jc w:val="both"/>
      </w:pPr>
      <w:r w:rsidRPr="002E216C">
        <w:t>31400 ĐAKOVO,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49659410030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41. NIKOLINA PUCEKOVIĆ</w:t>
      </w:r>
    </w:p>
    <w:p w:rsidRDefault="001D3A8E" w:rsidP="006209D3" w:rsidR="001D3A8E" w:rsidRPr="002E216C">
      <w:pPr>
        <w:pStyle w:val="Odlomakpopisa"/>
        <w:jc w:val="both"/>
      </w:pPr>
      <w:r w:rsidRPr="002E216C">
        <w:t>FRANJE LUČIĆA 75, 10410 KUČE</w:t>
      </w:r>
    </w:p>
    <w:p w:rsidRDefault="001D3A8E" w:rsidP="006209D3" w:rsidR="001D3A8E" w:rsidRPr="002E216C">
      <w:pPr>
        <w:pStyle w:val="Odlomakpopisa"/>
        <w:jc w:val="both"/>
      </w:pPr>
      <w:r w:rsidRPr="002E216C">
        <w:lastRenderedPageBreak/>
        <w:t>HRVATSKA,OIB: 54510802528</w:t>
      </w:r>
    </w:p>
    <w:p w:rsidRDefault="006209D3" w:rsidP="006209D3" w:rsidR="001D3A8E" w:rsidRPr="002E216C">
      <w:pPr>
        <w:jc w:val="both"/>
      </w:pPr>
      <w:r w:rsidRPr="002E216C">
        <w:t xml:space="preserve">    </w:t>
      </w:r>
      <w:r w:rsidR="00013ED5" w:rsidRPr="002E216C">
        <w:t xml:space="preserve">  </w:t>
      </w:r>
      <w:r w:rsidR="001D3A8E" w:rsidRPr="002E216C">
        <w:t>42. TIHANA POLJAK,</w:t>
      </w:r>
    </w:p>
    <w:p w:rsidRDefault="001D3A8E" w:rsidP="006209D3" w:rsidR="001D3A8E" w:rsidRPr="002E216C">
      <w:pPr>
        <w:pStyle w:val="Odlomakpopisa"/>
        <w:jc w:val="both"/>
      </w:pPr>
      <w:r w:rsidRPr="002E216C">
        <w:t>STJEPANA RADIĆA 17</w:t>
      </w:r>
    </w:p>
    <w:p w:rsidRDefault="001D3A8E" w:rsidP="006209D3" w:rsidR="001D3A8E" w:rsidRPr="002E216C">
      <w:pPr>
        <w:pStyle w:val="Odlomakpopisa"/>
        <w:jc w:val="both"/>
      </w:pPr>
      <w:r w:rsidRPr="002E216C">
        <w:t>44321, BANOVA JARUGA,</w:t>
      </w:r>
    </w:p>
    <w:p w:rsidRDefault="001D3A8E" w:rsidP="006209D3" w:rsidR="001D3A8E" w:rsidRPr="002E216C">
      <w:pPr>
        <w:jc w:val="both"/>
      </w:pPr>
      <w:r w:rsidRPr="002E216C">
        <w:t xml:space="preserve">            HRVATSKA,OIB: 57440754777</w:t>
      </w:r>
    </w:p>
    <w:p w:rsidRDefault="006209D3" w:rsidP="006209D3" w:rsidR="001D3A8E" w:rsidRPr="002E216C">
      <w:pPr>
        <w:jc w:val="both"/>
      </w:pPr>
      <w:r w:rsidRPr="002E216C">
        <w:t xml:space="preserve">     </w:t>
      </w:r>
      <w:r w:rsidR="001D3A8E" w:rsidRPr="002E216C">
        <w:t xml:space="preserve"> 43. DADO VUKIČEVIĆ</w:t>
      </w:r>
    </w:p>
    <w:p w:rsidRDefault="001D3A8E" w:rsidP="006209D3" w:rsidR="001D3A8E" w:rsidRPr="002E216C">
      <w:pPr>
        <w:jc w:val="both"/>
      </w:pPr>
      <w:r w:rsidRPr="002E216C">
        <w:t xml:space="preserve">             LANIŠTE 5 E, 10000 ZAGREB,</w:t>
      </w:r>
    </w:p>
    <w:p w:rsidRDefault="001D3A8E" w:rsidP="006209D3" w:rsidR="001D3A8E" w:rsidRPr="002E216C">
      <w:pPr>
        <w:jc w:val="both"/>
      </w:pPr>
      <w:r w:rsidRPr="002E216C">
        <w:t xml:space="preserve">             HRVATSKA, OIB: 57688343547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44. PARITAS d.o.o. za računovodstvo i knjigovodstvo</w:t>
      </w:r>
    </w:p>
    <w:p w:rsidRDefault="001D3A8E" w:rsidP="006209D3" w:rsidR="001D3A8E" w:rsidRPr="002E216C">
      <w:pPr>
        <w:jc w:val="both"/>
      </w:pPr>
      <w:r w:rsidRPr="002E216C">
        <w:t xml:space="preserve">             Ulica Miroslava Krleže 5b, 23000</w:t>
      </w:r>
    </w:p>
    <w:p w:rsidRDefault="001D3A8E" w:rsidP="006209D3" w:rsidR="001D3A8E" w:rsidRPr="002E216C">
      <w:pPr>
        <w:jc w:val="both"/>
      </w:pPr>
      <w:r w:rsidRPr="002E216C">
        <w:t xml:space="preserve">             Zadar, HRVATSKA, OIB: 58474767782</w:t>
      </w:r>
    </w:p>
    <w:p w:rsidRDefault="00013ED5" w:rsidP="006209D3" w:rsidR="001D3A8E" w:rsidRPr="002E216C">
      <w:pPr>
        <w:jc w:val="both"/>
      </w:pPr>
      <w:r w:rsidRPr="002E216C">
        <w:t xml:space="preserve">     </w:t>
      </w:r>
      <w:r w:rsidR="001D3A8E" w:rsidRPr="002E216C">
        <w:t xml:space="preserve"> 45. OLERA d.o.o.</w:t>
      </w:r>
    </w:p>
    <w:p w:rsidRDefault="001D3A8E" w:rsidP="006209D3" w:rsidR="001D3A8E" w:rsidRPr="002E216C">
      <w:pPr>
        <w:jc w:val="both"/>
      </w:pPr>
      <w:r w:rsidRPr="002E216C">
        <w:t xml:space="preserve">            Ulica Alojzija Stepinca 27,</w:t>
      </w:r>
    </w:p>
    <w:p w:rsidRDefault="001D3A8E" w:rsidP="006209D3" w:rsidR="001D3A8E" w:rsidRPr="002E216C">
      <w:pPr>
        <w:jc w:val="both"/>
      </w:pPr>
      <w:r w:rsidRPr="002E216C">
        <w:t xml:space="preserve">            43000 Rovišće, HRVATSKA,</w:t>
      </w:r>
    </w:p>
    <w:p w:rsidRDefault="001D3A8E" w:rsidP="006209D3" w:rsidR="001D3A8E" w:rsidRPr="002E216C">
      <w:pPr>
        <w:jc w:val="both"/>
      </w:pPr>
      <w:r w:rsidRPr="002E216C">
        <w:t xml:space="preserve">            OIB: 59534395913</w:t>
      </w:r>
    </w:p>
    <w:p w:rsidRDefault="00013ED5" w:rsidP="006209D3" w:rsidR="001D3A8E" w:rsidRPr="002E216C">
      <w:pPr>
        <w:jc w:val="both"/>
      </w:pPr>
      <w:r w:rsidRPr="002E216C">
        <w:t xml:space="preserve">      </w:t>
      </w:r>
      <w:r w:rsidR="001D3A8E" w:rsidRPr="002E216C">
        <w:t>46. SANJA KOSTIĆ</w:t>
      </w:r>
    </w:p>
    <w:p w:rsidRDefault="001D3A8E" w:rsidP="006209D3" w:rsidR="001D3A8E" w:rsidRPr="002E216C">
      <w:pPr>
        <w:jc w:val="both"/>
      </w:pPr>
      <w:r w:rsidRPr="002E216C">
        <w:t xml:space="preserve">            PREDAVEČKA 17, 10312 KLOŠTAR,</w:t>
      </w:r>
    </w:p>
    <w:p w:rsidRDefault="001D3A8E" w:rsidP="006209D3" w:rsidR="001D3A8E" w:rsidRPr="002E216C">
      <w:pPr>
        <w:jc w:val="both"/>
      </w:pPr>
      <w:r w:rsidRPr="002E216C">
        <w:t xml:space="preserve">            IVANIĆ,HRVATSKA, OIB: 59711647746</w:t>
      </w:r>
    </w:p>
    <w:p w:rsidRDefault="00013ED5" w:rsidP="006209D3" w:rsidR="001D3A8E" w:rsidRPr="002E216C">
      <w:pPr>
        <w:jc w:val="both"/>
      </w:pPr>
      <w:r w:rsidRPr="002E216C">
        <w:t xml:space="preserve">      </w:t>
      </w:r>
      <w:r w:rsidR="001D3A8E" w:rsidRPr="002E216C">
        <w:t>47. ANTO BABIĆ, BJELOVARSKA 52B,</w:t>
      </w:r>
    </w:p>
    <w:p w:rsidRDefault="001D3A8E" w:rsidP="006209D3" w:rsidR="001D3A8E" w:rsidRPr="002E216C">
      <w:pPr>
        <w:jc w:val="both"/>
      </w:pPr>
      <w:r w:rsidRPr="002E216C">
        <w:t xml:space="preserve">            10360, SESVETE,HRVATSKA,</w:t>
      </w:r>
    </w:p>
    <w:p w:rsidRDefault="001D3A8E" w:rsidP="006209D3" w:rsidR="001D3A8E" w:rsidRPr="002E216C">
      <w:pPr>
        <w:jc w:val="both"/>
      </w:pPr>
      <w:r w:rsidRPr="002E216C">
        <w:t xml:space="preserve">            OIB: 61017945449</w:t>
      </w:r>
    </w:p>
    <w:p w:rsidRDefault="00013ED5" w:rsidP="006209D3" w:rsidR="001D3A8E" w:rsidRPr="002E216C">
      <w:pPr>
        <w:jc w:val="both"/>
      </w:pPr>
      <w:r w:rsidRPr="002E216C">
        <w:t xml:space="preserve">     </w:t>
      </w:r>
      <w:r w:rsidR="001D3A8E" w:rsidRPr="002E216C">
        <w:t xml:space="preserve"> 48. DEAN CRNJAK</w:t>
      </w:r>
    </w:p>
    <w:p w:rsidRDefault="001D3A8E" w:rsidP="006209D3" w:rsidR="001D3A8E" w:rsidRPr="002E216C">
      <w:pPr>
        <w:jc w:val="both"/>
      </w:pPr>
      <w:r w:rsidRPr="002E216C">
        <w:t xml:space="preserve">            HRASTINA 43, 10430 HRASTINA,</w:t>
      </w:r>
    </w:p>
    <w:p w:rsidRDefault="001D3A8E" w:rsidP="006209D3" w:rsidR="001D3A8E" w:rsidRPr="002E216C">
      <w:pPr>
        <w:jc w:val="both"/>
      </w:pPr>
      <w:r w:rsidRPr="002E216C">
        <w:t xml:space="preserve">            SAMOBORSKA ,HRVATSKA ,</w:t>
      </w:r>
    </w:p>
    <w:p w:rsidRDefault="001D3A8E" w:rsidP="006209D3" w:rsidR="001D3A8E" w:rsidRPr="002E216C">
      <w:pPr>
        <w:jc w:val="both"/>
      </w:pPr>
      <w:r w:rsidRPr="002E216C">
        <w:t xml:space="preserve">            OIB: 62096011750</w:t>
      </w:r>
    </w:p>
    <w:p w:rsidRDefault="006209D3" w:rsidP="006209D3" w:rsidR="001D3A8E" w:rsidRPr="002E216C">
      <w:pPr>
        <w:jc w:val="both"/>
      </w:pPr>
      <w:r w:rsidRPr="002E216C">
        <w:t xml:space="preserve">  </w:t>
      </w:r>
      <w:r w:rsidR="001D3A8E" w:rsidRPr="002E216C">
        <w:t>49.JADRANKA STOJAN</w:t>
      </w:r>
    </w:p>
    <w:p w:rsidRDefault="001D3A8E" w:rsidP="006209D3" w:rsidR="001D3A8E" w:rsidRPr="002E216C">
      <w:pPr>
        <w:jc w:val="both"/>
      </w:pPr>
      <w:r w:rsidRPr="002E216C">
        <w:t xml:space="preserve">            KRAJIŠKA 12, 10000 ZAGREB</w:t>
      </w:r>
    </w:p>
    <w:p w:rsidRDefault="001D3A8E" w:rsidP="006209D3" w:rsidR="001D3A8E" w:rsidRPr="002E216C">
      <w:pPr>
        <w:jc w:val="both"/>
      </w:pPr>
      <w:r w:rsidRPr="002E216C">
        <w:t xml:space="preserve">            HRVATSKA,OIB: 63759165456</w:t>
      </w:r>
    </w:p>
    <w:p w:rsidRDefault="006209D3" w:rsidP="006209D3" w:rsidR="001D3A8E" w:rsidRPr="002E216C">
      <w:pPr>
        <w:jc w:val="both"/>
      </w:pPr>
      <w:r w:rsidRPr="002E216C">
        <w:t xml:space="preserve">  </w:t>
      </w:r>
      <w:r w:rsidR="001D3A8E" w:rsidRPr="002E216C">
        <w:t>50.VEDRAN JUROŠ,</w:t>
      </w:r>
    </w:p>
    <w:p w:rsidRDefault="001D3A8E" w:rsidP="006209D3" w:rsidR="001D3A8E" w:rsidRPr="002E216C">
      <w:pPr>
        <w:jc w:val="both"/>
      </w:pPr>
      <w:r w:rsidRPr="002E216C">
        <w:t xml:space="preserve">            LIPIČKA ULICA 12, 31000 OSIJEK,</w:t>
      </w:r>
    </w:p>
    <w:p w:rsidRDefault="001D3A8E" w:rsidP="006209D3" w:rsidR="001D3A8E" w:rsidRPr="002E216C">
      <w:pPr>
        <w:jc w:val="both"/>
      </w:pPr>
      <w:r w:rsidRPr="002E216C">
        <w:t xml:space="preserve">            HRVATSKA,OIB: 63902441919</w:t>
      </w:r>
    </w:p>
    <w:p w:rsidRDefault="006209D3" w:rsidP="006209D3" w:rsidR="001D3A8E" w:rsidRPr="002E216C">
      <w:pPr>
        <w:jc w:val="both"/>
      </w:pPr>
      <w:r w:rsidRPr="002E216C">
        <w:t xml:space="preserve">  </w:t>
      </w:r>
      <w:r w:rsidR="00013ED5" w:rsidRPr="002E216C">
        <w:t xml:space="preserve"> </w:t>
      </w:r>
      <w:r w:rsidR="001D3A8E" w:rsidRPr="002E216C">
        <w:t>51.BRANKO MALENICA, VELEBITSKA 13,</w:t>
      </w:r>
    </w:p>
    <w:p w:rsidRDefault="001D3A8E" w:rsidP="006209D3" w:rsidR="001D3A8E" w:rsidRPr="002E216C">
      <w:pPr>
        <w:jc w:val="both"/>
      </w:pPr>
      <w:r w:rsidRPr="002E216C">
        <w:t xml:space="preserve">            22000 ŠIBENIK, HRVATSKA</w:t>
      </w:r>
    </w:p>
    <w:p w:rsidRDefault="001D3A8E" w:rsidP="006209D3" w:rsidR="001D3A8E" w:rsidRPr="002E216C">
      <w:pPr>
        <w:jc w:val="both"/>
      </w:pPr>
      <w:r w:rsidRPr="002E216C">
        <w:t xml:space="preserve">            OIB: 64313153598</w:t>
      </w:r>
    </w:p>
    <w:p w:rsidRDefault="006209D3" w:rsidP="006209D3" w:rsidR="001D3A8E" w:rsidRPr="002E216C">
      <w:pPr>
        <w:jc w:val="both"/>
      </w:pPr>
      <w:r w:rsidRPr="002E216C">
        <w:t xml:space="preserve">   </w:t>
      </w:r>
      <w:r w:rsidR="001D3A8E" w:rsidRPr="002E216C">
        <w:t>52. BERISLAV TATARIN</w:t>
      </w:r>
    </w:p>
    <w:p w:rsidRDefault="001D3A8E" w:rsidP="006209D3" w:rsidR="001D3A8E" w:rsidRPr="002E216C">
      <w:pPr>
        <w:jc w:val="both"/>
      </w:pPr>
      <w:r w:rsidRPr="002E216C">
        <w:t xml:space="preserve">            MOSTARSKA 44 B, 31000 OSIJEK</w:t>
      </w:r>
    </w:p>
    <w:p w:rsidRDefault="00013ED5" w:rsidP="006209D3" w:rsidR="001D3A8E" w:rsidRPr="002E216C">
      <w:pPr>
        <w:jc w:val="both"/>
      </w:pPr>
      <w:r w:rsidRPr="002E216C">
        <w:t xml:space="preserve">   53. V</w:t>
      </w:r>
      <w:r w:rsidR="001D3A8E" w:rsidRPr="002E216C">
        <w:t>LADIMIR MEDIĆ,</w:t>
      </w:r>
    </w:p>
    <w:p w:rsidRDefault="001D3A8E" w:rsidP="006209D3" w:rsidR="00013ED5" w:rsidRPr="002E216C">
      <w:pPr>
        <w:jc w:val="both"/>
      </w:pPr>
      <w:r w:rsidRPr="002E216C">
        <w:t xml:space="preserve">            ANDRIJE HEBRANGA 13, 44320, KUTINA</w:t>
      </w:r>
    </w:p>
    <w:p w:rsidRDefault="00013ED5" w:rsidP="006209D3" w:rsidR="001D3A8E" w:rsidRPr="002E216C">
      <w:pPr>
        <w:jc w:val="both"/>
      </w:pPr>
      <w:r w:rsidRPr="002E216C">
        <w:t xml:space="preserve">       </w:t>
      </w:r>
      <w:r w:rsidR="001D3A8E" w:rsidRPr="002E216C">
        <w:t xml:space="preserve">   HRVATSKA, OIB: 71040541545</w:t>
      </w:r>
    </w:p>
    <w:p w:rsidRDefault="00013ED5" w:rsidP="006209D3" w:rsidR="001D3A8E" w:rsidRPr="002E216C">
      <w:pPr>
        <w:jc w:val="both"/>
      </w:pPr>
      <w:r w:rsidRPr="002E216C">
        <w:t xml:space="preserve">   </w:t>
      </w:r>
      <w:r w:rsidR="001D3A8E" w:rsidRPr="002E216C">
        <w:t>54. TIHOMIR ELEZ</w:t>
      </w:r>
    </w:p>
    <w:p w:rsidRDefault="001D3A8E" w:rsidP="006209D3" w:rsidR="001D3A8E" w:rsidRPr="002E216C">
      <w:pPr>
        <w:jc w:val="both"/>
      </w:pPr>
      <w:r w:rsidRPr="002E216C">
        <w:t xml:space="preserve">            BEĐICI 35, 10000 ZAGREB,</w:t>
      </w:r>
    </w:p>
    <w:p w:rsidRDefault="001D3A8E" w:rsidP="006209D3" w:rsidR="001D3A8E" w:rsidRPr="002E216C">
      <w:pPr>
        <w:jc w:val="both"/>
      </w:pPr>
      <w:r w:rsidRPr="002E216C">
        <w:t xml:space="preserve">            HRVATSKA, OIB: 72015546174</w:t>
      </w:r>
    </w:p>
    <w:p w:rsidRDefault="00013ED5" w:rsidP="006209D3" w:rsidR="001D3A8E" w:rsidRPr="002E216C">
      <w:pPr>
        <w:jc w:val="both"/>
      </w:pPr>
      <w:r w:rsidRPr="002E216C">
        <w:t xml:space="preserve">   </w:t>
      </w:r>
      <w:r w:rsidR="001D3A8E" w:rsidRPr="002E216C">
        <w:t>55.MARKO MARTINOVIĆ</w:t>
      </w:r>
    </w:p>
    <w:p w:rsidRDefault="001D3A8E" w:rsidP="006209D3" w:rsidR="001D3A8E" w:rsidRPr="002E216C">
      <w:pPr>
        <w:jc w:val="both"/>
      </w:pPr>
      <w:r w:rsidRPr="002E216C">
        <w:t xml:space="preserve">            STENJEVEČKA 35, 10000 ZAGREB</w:t>
      </w:r>
    </w:p>
    <w:p w:rsidRDefault="001D3A8E" w:rsidP="006209D3" w:rsidR="001D3A8E" w:rsidRPr="002E216C">
      <w:pPr>
        <w:jc w:val="both"/>
      </w:pPr>
      <w:r w:rsidRPr="002E216C">
        <w:t xml:space="preserve">            HRVATSKA, OIB:73361181649</w:t>
      </w:r>
    </w:p>
    <w:p w:rsidRDefault="00013ED5" w:rsidP="006209D3" w:rsidR="001D3A8E" w:rsidRPr="002E216C">
      <w:pPr>
        <w:jc w:val="both"/>
      </w:pPr>
      <w:r w:rsidRPr="002E216C">
        <w:t xml:space="preserve">   </w:t>
      </w:r>
      <w:r w:rsidR="001D3A8E" w:rsidRPr="002E216C">
        <w:t>56. VESNA MATULIĆ</w:t>
      </w:r>
    </w:p>
    <w:p w:rsidRDefault="001D3A8E" w:rsidP="006209D3" w:rsidR="001D3A8E" w:rsidRPr="002E216C">
      <w:pPr>
        <w:jc w:val="both"/>
      </w:pPr>
      <w:r w:rsidRPr="002E216C">
        <w:t xml:space="preserve">            ANDRIJE KAČIĆA-MIOŠIĆA 10</w:t>
      </w:r>
    </w:p>
    <w:p w:rsidRDefault="001D3A8E" w:rsidP="006209D3" w:rsidR="001D3A8E" w:rsidRPr="002E216C">
      <w:pPr>
        <w:jc w:val="both"/>
      </w:pPr>
      <w:r w:rsidRPr="002E216C">
        <w:t xml:space="preserve">            40000, ČAKOVEC, HRVATSKA,</w:t>
      </w:r>
    </w:p>
    <w:p w:rsidRDefault="001D3A8E" w:rsidP="006209D3" w:rsidR="001D3A8E" w:rsidRPr="002E216C">
      <w:pPr>
        <w:jc w:val="both"/>
      </w:pPr>
      <w:r w:rsidRPr="002E216C">
        <w:t xml:space="preserve">            OIB: 73378351969</w:t>
      </w:r>
    </w:p>
    <w:p w:rsidRDefault="006209D3" w:rsidP="006209D3" w:rsidR="001D3A8E" w:rsidRPr="002E216C">
      <w:pPr>
        <w:jc w:val="both"/>
      </w:pPr>
      <w:r w:rsidRPr="002E216C">
        <w:t xml:space="preserve">  </w:t>
      </w:r>
      <w:r w:rsidR="00013ED5" w:rsidRPr="002E216C">
        <w:t xml:space="preserve"> </w:t>
      </w:r>
      <w:r w:rsidR="001D3A8E" w:rsidRPr="002E216C">
        <w:t>57. ŽELJKO ŠIMIĆ</w:t>
      </w:r>
    </w:p>
    <w:p w:rsidRDefault="001D3A8E" w:rsidP="006209D3" w:rsidR="001D3A8E" w:rsidRPr="002E216C">
      <w:pPr>
        <w:jc w:val="both"/>
      </w:pPr>
      <w:r w:rsidRPr="002E216C">
        <w:t xml:space="preserve">            VIDA DOŠENA 44, 10000 ZAGREB</w:t>
      </w:r>
    </w:p>
    <w:p w:rsidRDefault="001D3A8E" w:rsidP="006209D3" w:rsidR="001D3A8E" w:rsidRPr="002E216C">
      <w:pPr>
        <w:jc w:val="both"/>
      </w:pPr>
      <w:r w:rsidRPr="002E216C">
        <w:t xml:space="preserve">            HRVATSKA, OIB: 74861515798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1D3A8E" w:rsidRPr="002E216C">
        <w:t xml:space="preserve"> 58. ANA SLIŠKOVIĆ</w:t>
      </w:r>
    </w:p>
    <w:p w:rsidRDefault="001D3A8E" w:rsidP="006209D3" w:rsidR="001D3A8E" w:rsidRPr="002E216C">
      <w:pPr>
        <w:jc w:val="both"/>
      </w:pPr>
      <w:r w:rsidRPr="002E216C">
        <w:t xml:space="preserve">            LIPIČKA ULICA 12, 31000 OSIJEK,</w:t>
      </w:r>
    </w:p>
    <w:p w:rsidRDefault="00F2760C" w:rsidP="006209D3" w:rsidR="001D3A8E" w:rsidRPr="002E216C">
      <w:pPr>
        <w:jc w:val="both"/>
      </w:pPr>
      <w:r w:rsidRPr="002E216C">
        <w:t xml:space="preserve">   </w:t>
      </w:r>
      <w:r w:rsidR="001D3A8E" w:rsidRPr="002E216C">
        <w:t xml:space="preserve">        HRVATSKA, OIB: 75936752193</w:t>
      </w:r>
    </w:p>
    <w:p w:rsidRDefault="00013ED5" w:rsidP="006209D3" w:rsidR="001D3A8E" w:rsidRPr="002E216C">
      <w:pPr>
        <w:jc w:val="both"/>
      </w:pPr>
      <w:r w:rsidRPr="002E216C">
        <w:t xml:space="preserve">  </w:t>
      </w:r>
      <w:r w:rsidR="006209D3" w:rsidRPr="002E216C">
        <w:t xml:space="preserve"> </w:t>
      </w:r>
      <w:r w:rsidR="001D3A8E" w:rsidRPr="002E216C">
        <w:t>59. MAJA MARJANOVIĆ</w:t>
      </w:r>
    </w:p>
    <w:p w:rsidRDefault="001D3A8E" w:rsidP="006209D3" w:rsidR="001D3A8E" w:rsidRPr="002E216C">
      <w:pPr>
        <w:jc w:val="both"/>
      </w:pPr>
      <w:r w:rsidRPr="002E216C">
        <w:t xml:space="preserve">             PAVLENSKI PUT 5A, 10000 ZAGREB</w:t>
      </w:r>
    </w:p>
    <w:p w:rsidRDefault="001D3A8E" w:rsidP="006209D3" w:rsidR="001D3A8E" w:rsidRPr="002E216C">
      <w:pPr>
        <w:jc w:val="both"/>
      </w:pPr>
      <w:r w:rsidRPr="002E216C">
        <w:t xml:space="preserve">            HRVATSKA, OIB: 75975816155</w:t>
      </w:r>
    </w:p>
    <w:p w:rsidRDefault="00013ED5" w:rsidP="006209D3" w:rsidR="001D3A8E" w:rsidRPr="002E216C">
      <w:pPr>
        <w:jc w:val="both"/>
      </w:pPr>
      <w:r w:rsidRPr="002E216C">
        <w:t xml:space="preserve">   </w:t>
      </w:r>
      <w:r w:rsidR="001D3A8E" w:rsidRPr="002E216C">
        <w:t xml:space="preserve"> 60. ROK KERIN</w:t>
      </w:r>
    </w:p>
    <w:p w:rsidRDefault="001D3A8E" w:rsidP="006209D3" w:rsidR="001D3A8E" w:rsidRPr="002E216C">
      <w:pPr>
        <w:jc w:val="both"/>
      </w:pPr>
      <w:r w:rsidRPr="002E216C">
        <w:t xml:space="preserve">            PAPIRNIŠKA ULICA 008 KRŠKO, SLOVENIJA</w:t>
      </w:r>
    </w:p>
    <w:p w:rsidRDefault="001D3A8E" w:rsidP="006209D3" w:rsidR="001D3A8E" w:rsidRPr="002E216C">
      <w:pPr>
        <w:jc w:val="both"/>
      </w:pPr>
      <w:r w:rsidRPr="002E216C">
        <w:lastRenderedPageBreak/>
        <w:t xml:space="preserve">            OIB: 78063435104</w:t>
      </w:r>
    </w:p>
    <w:p w:rsidRDefault="00013ED5" w:rsidP="006209D3" w:rsidR="001D3A8E" w:rsidRPr="002E216C">
      <w:pPr>
        <w:jc w:val="both"/>
      </w:pPr>
      <w:r w:rsidRPr="002E216C">
        <w:t xml:space="preserve">   </w:t>
      </w:r>
      <w:r w:rsidR="001D3A8E" w:rsidRPr="002E216C">
        <w:t>61.IVICA KRILČIĆ</w:t>
      </w:r>
    </w:p>
    <w:p w:rsidRDefault="001D3A8E" w:rsidP="006209D3" w:rsidR="001D3A8E" w:rsidRPr="002E216C">
      <w:pPr>
        <w:jc w:val="both"/>
      </w:pPr>
      <w:r w:rsidRPr="002E216C">
        <w:t xml:space="preserve">            SIGET 15A  10000 ZAGREB,HRVATSKA</w:t>
      </w:r>
    </w:p>
    <w:p w:rsidRDefault="001D3A8E" w:rsidP="006209D3" w:rsidR="001D3A8E" w:rsidRPr="002E216C">
      <w:pPr>
        <w:jc w:val="both"/>
      </w:pPr>
      <w:r w:rsidRPr="002E216C">
        <w:t xml:space="preserve">            OIB: 79053886409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013ED5" w:rsidRPr="002E216C">
        <w:t xml:space="preserve"> </w:t>
      </w:r>
      <w:r w:rsidR="001D3A8E" w:rsidRPr="002E216C">
        <w:t>62. SANJA SALAJIĆ,</w:t>
      </w:r>
    </w:p>
    <w:p w:rsidRDefault="001D3A8E" w:rsidP="006209D3" w:rsidR="001D3A8E" w:rsidRPr="002E216C">
      <w:pPr>
        <w:jc w:val="both"/>
      </w:pPr>
      <w:r w:rsidRPr="002E216C">
        <w:t xml:space="preserve">            IVANA MAŽURANIĆA 8, 33000</w:t>
      </w:r>
    </w:p>
    <w:p w:rsidRDefault="001D3A8E" w:rsidP="006209D3" w:rsidR="001D3A8E" w:rsidRPr="002E216C">
      <w:pPr>
        <w:jc w:val="both"/>
      </w:pPr>
      <w:r w:rsidRPr="002E216C">
        <w:t xml:space="preserve">            VIROVITICA, HRVATSKA</w:t>
      </w:r>
    </w:p>
    <w:p w:rsidRDefault="001D3A8E" w:rsidP="006209D3" w:rsidR="001D3A8E" w:rsidRPr="002E216C">
      <w:pPr>
        <w:jc w:val="both"/>
      </w:pPr>
      <w:r w:rsidRPr="002E216C">
        <w:t xml:space="preserve">            OIB: 81858142856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013ED5" w:rsidRPr="002E216C">
        <w:t xml:space="preserve"> </w:t>
      </w:r>
      <w:r w:rsidR="001D3A8E" w:rsidRPr="002E216C">
        <w:t>63. BOŽENA PERIĆ</w:t>
      </w:r>
    </w:p>
    <w:p w:rsidRDefault="001D3A8E" w:rsidP="006209D3" w:rsidR="001D3A8E" w:rsidRPr="002E216C">
      <w:pPr>
        <w:jc w:val="both"/>
      </w:pPr>
      <w:r w:rsidRPr="002E216C">
        <w:t xml:space="preserve">           ALOJZIJA STEPINCA 61</w:t>
      </w:r>
    </w:p>
    <w:p w:rsidRDefault="001D3A8E" w:rsidP="006209D3" w:rsidR="001D3A8E" w:rsidRPr="002E216C">
      <w:pPr>
        <w:jc w:val="both"/>
      </w:pPr>
      <w:r w:rsidRPr="002E216C">
        <w:t xml:space="preserve">           63400, JAKŠIĆ, HRVATSKA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013ED5" w:rsidRPr="002E216C">
        <w:t xml:space="preserve"> </w:t>
      </w:r>
      <w:r w:rsidR="001D3A8E" w:rsidRPr="002E216C">
        <w:t>64. MIĆO DIKLIĆ</w:t>
      </w:r>
    </w:p>
    <w:p w:rsidRDefault="001D3A8E" w:rsidP="006209D3" w:rsidR="001D3A8E" w:rsidRPr="002E216C">
      <w:pPr>
        <w:jc w:val="both"/>
      </w:pPr>
      <w:r w:rsidRPr="002E216C">
        <w:t xml:space="preserve">           ULICA ANTE TOPIĆ-MIMARE 1A,</w:t>
      </w:r>
    </w:p>
    <w:p w:rsidRDefault="001D3A8E" w:rsidP="006209D3" w:rsidR="001D3A8E" w:rsidRPr="002E216C">
      <w:pPr>
        <w:jc w:val="both"/>
      </w:pPr>
      <w:r w:rsidRPr="002E216C">
        <w:t xml:space="preserve">           1000 ZAGREB, HRVATSKA,</w:t>
      </w:r>
    </w:p>
    <w:p w:rsidRDefault="001D3A8E" w:rsidP="006209D3" w:rsidR="001D3A8E" w:rsidRPr="002E216C">
      <w:pPr>
        <w:jc w:val="both"/>
      </w:pPr>
      <w:r w:rsidRPr="002E216C">
        <w:t xml:space="preserve">           OIB: 83968893698</w:t>
      </w:r>
    </w:p>
    <w:p w:rsidRDefault="00176B2D" w:rsidP="006209D3" w:rsidR="001D3A8E" w:rsidRPr="002E216C">
      <w:pPr>
        <w:jc w:val="both"/>
      </w:pPr>
      <w:r w:rsidRPr="002E216C">
        <w:t xml:space="preserve">   65   </w:t>
      </w:r>
      <w:r w:rsidR="001D3A8E" w:rsidRPr="002E216C">
        <w:t>DETONEX D.O.O.</w:t>
      </w:r>
    </w:p>
    <w:p w:rsidRDefault="001D3A8E" w:rsidP="006209D3" w:rsidR="001D3A8E" w:rsidRPr="002E216C">
      <w:pPr>
        <w:jc w:val="both"/>
      </w:pPr>
      <w:r w:rsidRPr="002E216C">
        <w:t xml:space="preserve">           HORVAĆANSKA CESTA 23, 1000 ZAGREB</w:t>
      </w:r>
    </w:p>
    <w:p w:rsidRDefault="001D3A8E" w:rsidP="006209D3" w:rsidR="001D3A8E" w:rsidRPr="002E216C">
      <w:pPr>
        <w:jc w:val="both"/>
      </w:pPr>
      <w:r w:rsidRPr="002E216C">
        <w:t xml:space="preserve">           HRVATSKA, OIB: 84246899345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176B2D" w:rsidRPr="002E216C">
        <w:t xml:space="preserve"> 66.</w:t>
      </w:r>
      <w:r w:rsidRPr="002E216C">
        <w:t xml:space="preserve"> </w:t>
      </w:r>
      <w:r w:rsidR="00176B2D" w:rsidRPr="002E216C">
        <w:t>DAVOR BIM</w:t>
      </w:r>
      <w:r w:rsidR="001D3A8E" w:rsidRPr="002E216C">
        <w:t>AR,</w:t>
      </w:r>
    </w:p>
    <w:p w:rsidRDefault="001D3A8E" w:rsidP="006209D3" w:rsidR="001D3A8E" w:rsidRPr="002E216C">
      <w:pPr>
        <w:jc w:val="both"/>
      </w:pPr>
      <w:r w:rsidRPr="002E216C">
        <w:t xml:space="preserve">           REPUBLIKE AUSTRIJE 38, 10000</w:t>
      </w:r>
    </w:p>
    <w:p w:rsidRDefault="001D3A8E" w:rsidP="006209D3" w:rsidR="001D3A8E" w:rsidRPr="002E216C">
      <w:pPr>
        <w:jc w:val="both"/>
      </w:pPr>
      <w:r w:rsidRPr="002E216C">
        <w:t xml:space="preserve">           ZAGREB, HRVATSKA, OIB. 84367579620</w:t>
      </w:r>
    </w:p>
    <w:p w:rsidRDefault="00176B2D" w:rsidP="006209D3" w:rsidR="001D3A8E" w:rsidRPr="002E216C">
      <w:pPr>
        <w:jc w:val="both"/>
      </w:pPr>
      <w:r w:rsidRPr="002E216C">
        <w:t xml:space="preserve">  </w:t>
      </w:r>
      <w:r w:rsidR="00F2760C" w:rsidRPr="002E216C">
        <w:t xml:space="preserve"> </w:t>
      </w:r>
      <w:r w:rsidRPr="002E216C">
        <w:t>67</w:t>
      </w:r>
      <w:r w:rsidR="001D3A8E" w:rsidRPr="002E216C">
        <w:t>. JULIJA ŠIMIĆ,</w:t>
      </w:r>
    </w:p>
    <w:p w:rsidRDefault="001D3A8E" w:rsidP="006209D3" w:rsidR="001D3A8E" w:rsidRPr="002E216C">
      <w:pPr>
        <w:jc w:val="both"/>
      </w:pPr>
      <w:r w:rsidRPr="002E216C">
        <w:t xml:space="preserve">       </w:t>
      </w:r>
      <w:r w:rsidR="00F2760C" w:rsidRPr="002E216C">
        <w:t xml:space="preserve">  </w:t>
      </w:r>
      <w:r w:rsidRPr="002E216C">
        <w:t xml:space="preserve"> BRANIMIRA GUŠIĆA 4, 1000</w:t>
      </w:r>
    </w:p>
    <w:p w:rsidRDefault="001D3A8E" w:rsidP="006209D3" w:rsidR="001D3A8E" w:rsidRPr="002E216C">
      <w:pPr>
        <w:jc w:val="both"/>
      </w:pPr>
      <w:r w:rsidRPr="002E216C">
        <w:t xml:space="preserve">       </w:t>
      </w:r>
      <w:r w:rsidR="00176B2D" w:rsidRPr="002E216C">
        <w:t xml:space="preserve"> </w:t>
      </w:r>
      <w:r w:rsidRPr="002E216C">
        <w:t>ZAGREB, HRVATSKA</w:t>
      </w:r>
    </w:p>
    <w:p w:rsidRDefault="001D3A8E" w:rsidP="006209D3" w:rsidR="001D3A8E" w:rsidRPr="002E216C">
      <w:pPr>
        <w:jc w:val="both"/>
      </w:pPr>
      <w:r w:rsidRPr="002E216C">
        <w:t xml:space="preserve">       </w:t>
      </w:r>
      <w:r w:rsidR="00176B2D" w:rsidRPr="002E216C">
        <w:t xml:space="preserve"> </w:t>
      </w:r>
      <w:r w:rsidRPr="002E216C">
        <w:t xml:space="preserve"> OIB: 85491804845</w:t>
      </w:r>
    </w:p>
    <w:p w:rsidRDefault="001D3A8E" w:rsidP="006209D3" w:rsidR="001D3A8E" w:rsidRPr="002E216C">
      <w:pPr>
        <w:jc w:val="both"/>
      </w:pPr>
      <w:r w:rsidRPr="002E216C">
        <w:t xml:space="preserve"> </w:t>
      </w:r>
      <w:r w:rsidR="00176B2D" w:rsidRPr="002E216C">
        <w:t>68</w:t>
      </w:r>
      <w:r w:rsidRPr="002E216C">
        <w:t>. DOMAGOJ MALENICA</w:t>
      </w:r>
    </w:p>
    <w:p w:rsidRDefault="001D3A8E" w:rsidP="006209D3" w:rsidR="001D3A8E" w:rsidRPr="002E216C">
      <w:pPr>
        <w:jc w:val="both"/>
      </w:pPr>
      <w:r w:rsidRPr="002E216C">
        <w:t xml:space="preserve">        VELEBITSKA 13, 22000 ŠIBENIK,</w:t>
      </w:r>
    </w:p>
    <w:p w:rsidRDefault="001D3A8E" w:rsidP="006209D3" w:rsidR="001D3A8E" w:rsidRPr="002E216C">
      <w:pPr>
        <w:jc w:val="both"/>
      </w:pPr>
      <w:r w:rsidRPr="002E216C">
        <w:t xml:space="preserve">        HRVATSKA,OIB: 86006572230</w:t>
      </w:r>
    </w:p>
    <w:p w:rsidRDefault="001D3A8E" w:rsidP="006209D3" w:rsidR="001D3A8E" w:rsidRPr="002E216C">
      <w:pPr>
        <w:jc w:val="both"/>
      </w:pPr>
      <w:r w:rsidRPr="002E216C">
        <w:t xml:space="preserve">  </w:t>
      </w:r>
      <w:r w:rsidR="00176B2D" w:rsidRPr="002E216C">
        <w:t>69</w:t>
      </w:r>
      <w:r w:rsidRPr="002E216C">
        <w:t xml:space="preserve">. LIDIJA VIDA, </w:t>
      </w:r>
    </w:p>
    <w:p w:rsidRDefault="001D3A8E" w:rsidP="006209D3" w:rsidR="001D3A8E" w:rsidRPr="002E216C">
      <w:pPr>
        <w:jc w:val="both"/>
      </w:pPr>
      <w:r w:rsidRPr="002E216C">
        <w:t xml:space="preserve">        BANOVIČKA 2, 33520 SLATINA, </w:t>
      </w:r>
    </w:p>
    <w:p w:rsidRDefault="001D3A8E" w:rsidP="006209D3" w:rsidR="001D3A8E" w:rsidRPr="002E216C">
      <w:pPr>
        <w:jc w:val="both"/>
      </w:pPr>
      <w:r w:rsidRPr="002E216C">
        <w:t xml:space="preserve">        OIB: 87986937094</w:t>
      </w:r>
    </w:p>
    <w:p w:rsidRDefault="00176B2D" w:rsidP="006209D3" w:rsidR="001D3A8E" w:rsidRPr="002E216C">
      <w:pPr>
        <w:jc w:val="both"/>
      </w:pPr>
      <w:r w:rsidRPr="002E216C">
        <w:t xml:space="preserve">  70</w:t>
      </w:r>
      <w:r w:rsidR="001D3A8E" w:rsidRPr="002E216C">
        <w:t>.FILIP HORVAT</w:t>
      </w:r>
    </w:p>
    <w:p w:rsidRDefault="001D3A8E" w:rsidP="006209D3" w:rsidR="001D3A8E" w:rsidRPr="002E216C">
      <w:pPr>
        <w:jc w:val="both"/>
      </w:pPr>
      <w:r w:rsidRPr="002E216C">
        <w:t xml:space="preserve">        ULICA IX 1, 22233 PRVIĆ LUKA</w:t>
      </w:r>
    </w:p>
    <w:p w:rsidRDefault="001D3A8E" w:rsidP="006209D3" w:rsidR="001D3A8E" w:rsidRPr="002E216C">
      <w:pPr>
        <w:jc w:val="both"/>
      </w:pPr>
      <w:r w:rsidRPr="002E216C">
        <w:t xml:space="preserve">        HRVATSKA,OIB: 89785344056</w:t>
      </w:r>
    </w:p>
    <w:p w:rsidRDefault="00176B2D" w:rsidP="006209D3" w:rsidR="001D3A8E" w:rsidRPr="002E216C">
      <w:pPr>
        <w:jc w:val="both"/>
      </w:pPr>
      <w:r w:rsidRPr="002E216C">
        <w:t xml:space="preserve">  71</w:t>
      </w:r>
      <w:r w:rsidR="001D3A8E" w:rsidRPr="002E216C">
        <w:t>.ANTE LIVIĆ</w:t>
      </w:r>
    </w:p>
    <w:p w:rsidRDefault="001D3A8E" w:rsidP="006209D3" w:rsidR="001D3A8E" w:rsidRPr="002E216C">
      <w:pPr>
        <w:jc w:val="both"/>
      </w:pPr>
      <w:r w:rsidRPr="002E216C">
        <w:t xml:space="preserve">        VRISNIČKA 22, 10000 ZAGREB</w:t>
      </w:r>
    </w:p>
    <w:p w:rsidRDefault="001D3A8E" w:rsidP="006209D3" w:rsidR="001D3A8E" w:rsidRPr="002E216C">
      <w:pPr>
        <w:jc w:val="both"/>
      </w:pPr>
      <w:r w:rsidRPr="002E216C">
        <w:t xml:space="preserve">        HRVATSKA, OIB: 91732888495</w:t>
      </w:r>
    </w:p>
    <w:p w:rsidRDefault="00176B2D" w:rsidP="006209D3" w:rsidR="001D3A8E" w:rsidRPr="002E216C">
      <w:pPr>
        <w:jc w:val="both"/>
      </w:pPr>
      <w:r w:rsidRPr="002E216C">
        <w:t xml:space="preserve">  72</w:t>
      </w:r>
      <w:r w:rsidR="001D3A8E" w:rsidRPr="002E216C">
        <w:t>.IGOR JURIŠIĆ</w:t>
      </w:r>
    </w:p>
    <w:p w:rsidRDefault="001D3A8E" w:rsidP="006209D3" w:rsidR="001D3A8E" w:rsidRPr="002E216C">
      <w:pPr>
        <w:jc w:val="both"/>
      </w:pPr>
      <w:r w:rsidRPr="002E216C">
        <w:t xml:space="preserve">        LOZICA 70,20235 LOZICA,</w:t>
      </w:r>
    </w:p>
    <w:p w:rsidRDefault="001D3A8E" w:rsidP="006209D3" w:rsidR="001D3A8E" w:rsidRPr="002E216C">
      <w:pPr>
        <w:jc w:val="both"/>
      </w:pPr>
      <w:r w:rsidRPr="002E216C">
        <w:t xml:space="preserve">        HRVATSKA, OIB: 93996920299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176B2D" w:rsidRPr="002E216C">
        <w:t>73</w:t>
      </w:r>
      <w:r w:rsidR="001D3A8E" w:rsidRPr="002E216C">
        <w:t>.DINO MA</w:t>
      </w:r>
      <w:r w:rsidR="00176B2D" w:rsidRPr="002E216C">
        <w:t>R</w:t>
      </w:r>
      <w:r w:rsidR="001D3A8E" w:rsidRPr="002E216C">
        <w:t>JANOVIĆ</w:t>
      </w:r>
    </w:p>
    <w:p w:rsidRDefault="001D3A8E" w:rsidP="006209D3" w:rsidR="001D3A8E" w:rsidRPr="002E216C">
      <w:pPr>
        <w:jc w:val="both"/>
      </w:pPr>
      <w:r w:rsidRPr="002E216C">
        <w:t xml:space="preserve">        KNEZA LJUDEVITA POSAVSKOG 16,</w:t>
      </w:r>
    </w:p>
    <w:p w:rsidRDefault="001D3A8E" w:rsidP="006209D3" w:rsidR="001D3A8E" w:rsidRPr="002E216C">
      <w:pPr>
        <w:jc w:val="both"/>
      </w:pPr>
      <w:r w:rsidRPr="002E216C">
        <w:t xml:space="preserve">        10000 ZAGREB, HRVATSKA</w:t>
      </w:r>
    </w:p>
    <w:p w:rsidRDefault="001D3A8E" w:rsidP="006209D3" w:rsidR="001D3A8E" w:rsidRPr="002E216C">
      <w:pPr>
        <w:jc w:val="both"/>
      </w:pPr>
      <w:r w:rsidRPr="002E216C">
        <w:t xml:space="preserve">        OIB: 94571187643</w:t>
      </w:r>
    </w:p>
    <w:p w:rsidRDefault="00176B2D" w:rsidP="006209D3" w:rsidR="001D3A8E" w:rsidRPr="002E216C">
      <w:pPr>
        <w:jc w:val="both"/>
      </w:pPr>
      <w:r w:rsidRPr="002E216C">
        <w:t xml:space="preserve">  74</w:t>
      </w:r>
      <w:r w:rsidR="001D3A8E" w:rsidRPr="002E216C">
        <w:t xml:space="preserve">. PROJEKT 8 j.do.o.o </w:t>
      </w:r>
    </w:p>
    <w:p w:rsidRDefault="001D3A8E" w:rsidP="006209D3" w:rsidR="001D3A8E" w:rsidRPr="002E216C">
      <w:pPr>
        <w:jc w:val="both"/>
      </w:pPr>
      <w:r w:rsidRPr="002E216C">
        <w:t xml:space="preserve">      </w:t>
      </w:r>
      <w:r w:rsidR="00176B2D" w:rsidRPr="002E216C">
        <w:t xml:space="preserve">  </w:t>
      </w:r>
      <w:r w:rsidRPr="002E216C">
        <w:t>MARCANI 131 C, 52000 GRAČIŠĆE</w:t>
      </w:r>
    </w:p>
    <w:p w:rsidRDefault="001D3A8E" w:rsidP="006209D3" w:rsidR="001D3A8E" w:rsidRPr="002E216C">
      <w:pPr>
        <w:jc w:val="both"/>
      </w:pPr>
      <w:r w:rsidRPr="002E216C">
        <w:t xml:space="preserve">        HRVATSKA,OIB: 96713080933</w:t>
      </w:r>
    </w:p>
    <w:p w:rsidRDefault="00176B2D" w:rsidP="006209D3" w:rsidR="001D3A8E" w:rsidRPr="002E216C">
      <w:pPr>
        <w:jc w:val="both"/>
      </w:pPr>
      <w:r w:rsidRPr="002E216C">
        <w:t xml:space="preserve"> </w:t>
      </w:r>
      <w:r w:rsidR="001D3A8E" w:rsidRPr="002E216C">
        <w:t xml:space="preserve"> </w:t>
      </w:r>
      <w:r w:rsidRPr="002E216C">
        <w:t>75</w:t>
      </w:r>
      <w:r w:rsidR="001D3A8E" w:rsidRPr="002E216C">
        <w:t>. NIKO KOŠTA</w:t>
      </w:r>
    </w:p>
    <w:p w:rsidRDefault="001D3A8E" w:rsidP="006209D3" w:rsidR="001D3A8E" w:rsidRPr="002E216C">
      <w:pPr>
        <w:jc w:val="both"/>
      </w:pPr>
      <w:r w:rsidRPr="002E216C">
        <w:t xml:space="preserve">        FRA IVANA ZADRANINA 2,ZADAR</w:t>
      </w:r>
    </w:p>
    <w:p w:rsidRDefault="001D3A8E" w:rsidP="006209D3" w:rsidR="001D3A8E" w:rsidRPr="002E216C">
      <w:pPr>
        <w:jc w:val="both"/>
      </w:pPr>
      <w:r w:rsidRPr="002E216C">
        <w:t xml:space="preserve">        HRVATSKA ,OIB: 97294094221</w:t>
      </w:r>
    </w:p>
    <w:p w:rsidRDefault="00176B2D" w:rsidP="006209D3" w:rsidR="001D3A8E" w:rsidRPr="002E216C">
      <w:pPr>
        <w:jc w:val="both"/>
      </w:pPr>
      <w:r w:rsidRPr="002E216C">
        <w:t xml:space="preserve">  76</w:t>
      </w:r>
      <w:r w:rsidR="001D3A8E" w:rsidRPr="002E216C">
        <w:t>. KULIĆ- INVEST d.o.o.ž</w:t>
      </w:r>
    </w:p>
    <w:p w:rsidRDefault="001D3A8E" w:rsidP="006209D3" w:rsidR="001D3A8E" w:rsidRPr="002E216C">
      <w:pPr>
        <w:jc w:val="both"/>
      </w:pPr>
      <w:r w:rsidRPr="002E216C">
        <w:t xml:space="preserve">        Zalužje 17, 32100 Vinkovci, HRVATSKA</w:t>
      </w:r>
    </w:p>
    <w:p w:rsidRDefault="001D3A8E" w:rsidP="006209D3" w:rsidR="001D3A8E" w:rsidRPr="002E216C">
      <w:pPr>
        <w:jc w:val="both"/>
      </w:pPr>
      <w:r w:rsidRPr="002E216C">
        <w:t xml:space="preserve">         OIB: 99153700766,</w:t>
      </w:r>
    </w:p>
    <w:p w:rsidRDefault="00176B2D" w:rsidP="006209D3" w:rsidR="001D3A8E" w:rsidRPr="002E216C">
      <w:pPr>
        <w:jc w:val="both"/>
        <w:rPr>
          <w:sz w:val="22"/>
          <w:szCs w:val="22"/>
        </w:rPr>
      </w:pPr>
      <w:r w:rsidRPr="002E216C">
        <w:rPr>
          <w:sz w:val="22"/>
          <w:szCs w:val="22"/>
        </w:rPr>
        <w:t xml:space="preserve">  77.</w:t>
      </w:r>
      <w:r w:rsidR="00013ED5" w:rsidRPr="002E216C">
        <w:rPr>
          <w:sz w:val="22"/>
          <w:szCs w:val="22"/>
        </w:rPr>
        <w:t xml:space="preserve">  H-abduco d.o.o.</w:t>
      </w:r>
    </w:p>
    <w:sectPr w:rsidSect="00610BF6" w:rsidR="001D3A8E" w:rsidRPr="002E216C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BE9" w:rsidR="00E36BE9">
      <w:r>
        <w:separator/>
      </w:r>
    </w:p>
  </w:endnote>
  <w:endnote w:id="0" w:type="continuationSeparator">
    <w:p w:rsidRDefault="00E36BE9" w:rsidR="00E36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BE9" w:rsidR="00E36BE9">
      <w:r>
        <w:separator/>
      </w:r>
    </w:p>
  </w:footnote>
  <w:footnote w:id="0" w:type="continuationSeparator">
    <w:p w:rsidRDefault="00E36BE9" w:rsidR="00E36B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1879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352D59">
      <w:rPr>
        <w:b/>
        <w:sz w:val="22"/>
        <w:szCs w:val="22"/>
      </w:rPr>
      <w:t>21</w:t>
    </w:r>
    <w:r w:rsidR="001F1E6E">
      <w:rPr>
        <w:b/>
        <w:sz w:val="22"/>
        <w:szCs w:val="22"/>
      </w:rPr>
      <w:t>/1</w:t>
    </w:r>
    <w:r w:rsidR="00352D59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D90628"/>
    <w:multiLevelType w:val="hybridMultilevel"/>
    <w:tmpl w:val="A04E6A4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0"/>
  </w:num>
  <w:num w:numId="9">
    <w:abstractNumId w:val="10"/>
  </w:num>
  <w:num w:numId="10">
    <w:abstractNumId w:val="11"/>
  </w:num>
  <w:num w:numId="11">
    <w:abstractNumId w:val="4"/>
  </w:num>
  <w:num w:numId="12">
    <w:abstractNumId w:val="7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2065"/>
    <w:rsid w:val="00005406"/>
    <w:rsid w:val="0001007A"/>
    <w:rsid w:val="00013ED5"/>
    <w:rsid w:val="0002022C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639"/>
    <w:rsid w:val="000B1853"/>
    <w:rsid w:val="000B2D08"/>
    <w:rsid w:val="000C0694"/>
    <w:rsid w:val="000C3684"/>
    <w:rsid w:val="000C44BD"/>
    <w:rsid w:val="000C554D"/>
    <w:rsid w:val="000D0285"/>
    <w:rsid w:val="00100D9A"/>
    <w:rsid w:val="00106397"/>
    <w:rsid w:val="00111E73"/>
    <w:rsid w:val="00116D29"/>
    <w:rsid w:val="00134DFA"/>
    <w:rsid w:val="0014213F"/>
    <w:rsid w:val="00142C4A"/>
    <w:rsid w:val="00144335"/>
    <w:rsid w:val="0014662E"/>
    <w:rsid w:val="00151B09"/>
    <w:rsid w:val="001628CB"/>
    <w:rsid w:val="00166A92"/>
    <w:rsid w:val="00170A7C"/>
    <w:rsid w:val="00172B0D"/>
    <w:rsid w:val="00172D8F"/>
    <w:rsid w:val="00174C3B"/>
    <w:rsid w:val="00176B2D"/>
    <w:rsid w:val="00183773"/>
    <w:rsid w:val="00185395"/>
    <w:rsid w:val="00187B39"/>
    <w:rsid w:val="00190710"/>
    <w:rsid w:val="00191607"/>
    <w:rsid w:val="00192BCD"/>
    <w:rsid w:val="001B355D"/>
    <w:rsid w:val="001D3A8E"/>
    <w:rsid w:val="001D4B7D"/>
    <w:rsid w:val="001D74C4"/>
    <w:rsid w:val="001E3142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5CDF"/>
    <w:rsid w:val="002939B2"/>
    <w:rsid w:val="002B6AF5"/>
    <w:rsid w:val="002C0D1E"/>
    <w:rsid w:val="002C62C6"/>
    <w:rsid w:val="002D35BE"/>
    <w:rsid w:val="002D3833"/>
    <w:rsid w:val="002E1062"/>
    <w:rsid w:val="002E216C"/>
    <w:rsid w:val="002E5C27"/>
    <w:rsid w:val="00300E43"/>
    <w:rsid w:val="00302138"/>
    <w:rsid w:val="003133ED"/>
    <w:rsid w:val="00316A72"/>
    <w:rsid w:val="00331A8E"/>
    <w:rsid w:val="00332E2D"/>
    <w:rsid w:val="00341B2E"/>
    <w:rsid w:val="00345190"/>
    <w:rsid w:val="00345D06"/>
    <w:rsid w:val="00352D59"/>
    <w:rsid w:val="00356F82"/>
    <w:rsid w:val="003730D8"/>
    <w:rsid w:val="00375500"/>
    <w:rsid w:val="003843EB"/>
    <w:rsid w:val="00386310"/>
    <w:rsid w:val="003909FE"/>
    <w:rsid w:val="00395533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3F47E2"/>
    <w:rsid w:val="0040120B"/>
    <w:rsid w:val="0042201E"/>
    <w:rsid w:val="00431931"/>
    <w:rsid w:val="00432366"/>
    <w:rsid w:val="0044039E"/>
    <w:rsid w:val="00445657"/>
    <w:rsid w:val="004561D6"/>
    <w:rsid w:val="0045798D"/>
    <w:rsid w:val="00464608"/>
    <w:rsid w:val="00465E11"/>
    <w:rsid w:val="0047170A"/>
    <w:rsid w:val="00476C93"/>
    <w:rsid w:val="00484449"/>
    <w:rsid w:val="00491AC4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3B25"/>
    <w:rsid w:val="005301C6"/>
    <w:rsid w:val="005322E8"/>
    <w:rsid w:val="005351B8"/>
    <w:rsid w:val="00537B9C"/>
    <w:rsid w:val="0055570A"/>
    <w:rsid w:val="00563737"/>
    <w:rsid w:val="005657F4"/>
    <w:rsid w:val="005668F7"/>
    <w:rsid w:val="0057342B"/>
    <w:rsid w:val="00574E6D"/>
    <w:rsid w:val="00577710"/>
    <w:rsid w:val="00580786"/>
    <w:rsid w:val="00585A22"/>
    <w:rsid w:val="00590EBF"/>
    <w:rsid w:val="0059249C"/>
    <w:rsid w:val="00594FEB"/>
    <w:rsid w:val="0059573A"/>
    <w:rsid w:val="005B19CE"/>
    <w:rsid w:val="005B4976"/>
    <w:rsid w:val="005B6414"/>
    <w:rsid w:val="005C3F53"/>
    <w:rsid w:val="005D0572"/>
    <w:rsid w:val="005D71AF"/>
    <w:rsid w:val="005E386E"/>
    <w:rsid w:val="005E767C"/>
    <w:rsid w:val="005F79D0"/>
    <w:rsid w:val="00610BF6"/>
    <w:rsid w:val="00610E19"/>
    <w:rsid w:val="00614F56"/>
    <w:rsid w:val="00616A88"/>
    <w:rsid w:val="006170F7"/>
    <w:rsid w:val="006209D3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33E54"/>
    <w:rsid w:val="00740C53"/>
    <w:rsid w:val="00743B5E"/>
    <w:rsid w:val="00745CBE"/>
    <w:rsid w:val="00751DA5"/>
    <w:rsid w:val="00754E83"/>
    <w:rsid w:val="00765C59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04C2"/>
    <w:rsid w:val="008218B7"/>
    <w:rsid w:val="008365D9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A74BF"/>
    <w:rsid w:val="009B6DCC"/>
    <w:rsid w:val="009C6833"/>
    <w:rsid w:val="009D2646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8758F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5226"/>
    <w:rsid w:val="00BC7D3D"/>
    <w:rsid w:val="00BD06EC"/>
    <w:rsid w:val="00BD6DFB"/>
    <w:rsid w:val="00BD6E2B"/>
    <w:rsid w:val="00BD7DB5"/>
    <w:rsid w:val="00C02F70"/>
    <w:rsid w:val="00C04418"/>
    <w:rsid w:val="00C048E4"/>
    <w:rsid w:val="00C11879"/>
    <w:rsid w:val="00C3304F"/>
    <w:rsid w:val="00C37B92"/>
    <w:rsid w:val="00C40361"/>
    <w:rsid w:val="00C44F9A"/>
    <w:rsid w:val="00C52EAE"/>
    <w:rsid w:val="00C54941"/>
    <w:rsid w:val="00C54F1C"/>
    <w:rsid w:val="00C61205"/>
    <w:rsid w:val="00C61842"/>
    <w:rsid w:val="00C63951"/>
    <w:rsid w:val="00C72FE9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5247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DF6F27"/>
    <w:rsid w:val="00E01F0D"/>
    <w:rsid w:val="00E04BCA"/>
    <w:rsid w:val="00E145BB"/>
    <w:rsid w:val="00E16BCD"/>
    <w:rsid w:val="00E30F8A"/>
    <w:rsid w:val="00E31C82"/>
    <w:rsid w:val="00E36BE9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85C5D"/>
    <w:rsid w:val="00E901CE"/>
    <w:rsid w:val="00E91295"/>
    <w:rsid w:val="00EB3B46"/>
    <w:rsid w:val="00EB404E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2760C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1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8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8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8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8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1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8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8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8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8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TERMOCOMMERCE društvo s ograničenom odgovornošću za proizvodnju, trgovinu, servis i održavanje strojeva i uređaja - u stečaju; EUROHERC osiguranje - dioničko društvo za osiguranje imovine i osoba i druge poslove osiguranja; H-ABDUCO d.o.o.; Financijska agencija</izvorni_sadrzaj>
    <derivirana_varijabla naziv="DomainObject.Predmet.StrankaFormated_1">  TERMOCOMMERCE društvo s ograničenom odgovornošću za proizvodnju, trgovinu, servis i održavanje strojeva i uređaja - u stečaju; EUROHERC osiguranje - dioničko društvo za osiguranje imovine i osoba i druge poslove osiguranja; H-ABDUCO d.o.o.; Financijska agencija</derivirana_varijabla>
  </DomainObject.Predmet.StrankaFormated>
  <DomainObject.Predmet.StrankaFormatedOIB>
    <izvorni_sadrzaj> 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d.o.o.; Financijska agencija, OIB 85821130368</izvorni_sadrzaj>
    <derivirana_varijabla naziv="DomainObject.Predmet.StrankaFormatedOIB_1"> 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d.o.o.; Financijska agencija, OIB 85821130368</derivirana_varijabla>
  </DomainObject.Predmet.StrankaFormatedOIB>
  <DomainObject.Predmet.StrankaFormatedWithAdress>
    <izvorni_sadrzaj>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d.o.o.; Financijska agencija, Ulica grada Vukovara 70, 10000 Zagreb</izvorni_sadrzaj>
    <derivirana_varijabla naziv="DomainObject.Predmet.StrankaFormatedWithAdress_1">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d.o.o.; Financijska agencija, Ulica grada Vukovara 70, 10000 Zagreb</derivirana_varijabla>
  </DomainObject.Predmet.StrankaFormatedWithAdress>
  <DomainObject.Predmet.StrankaFormatedWithAdressOIB>
    <izvorni_sadrzaj>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d.o.o.; Financijska agencija, OIB 85821130368, Ulica grada Vukovara 70, 10000 Zagreb</izvorni_sadrzaj>
    <derivirana_varijabla naziv="DomainObject.Predmet.StrankaFormatedWithAdressOIB_1">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d.o.o.; Financijska agencija, OIB 85821130368, Ulica grada Vukovara 70, 10000 Zagreb</derivirana_varijabla>
  </DomainObject.Predmet.StrankaFormatedWithAdressOIB>
  <DomainObject.Predmet.StrankaWithAdress>
    <izvorni_sadrzaj>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,Financijska agencija Ulica grada Vukovara 70,10000 Zagreb</izvorni_sadrzaj>
    <derivirana_varijabla naziv="DomainObject.Predmet.StrankaWithAdress_1">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,Financijska agencija Ulica grada Vukovara 70,10000 Zagreb</derivirana_varijabla>
  </DomainObject.Predmet.StrankaWithAdress>
  <DomainObject.Predmet.StrankaWithAdressOIB>
    <izvorni_sadrzaj>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d.o.o.,Financijska agencija, OIB 85821130368, Ulica grada Vukovara 70,10000 Zagreb</izvorni_sadrzaj>
    <derivirana_varijabla naziv="DomainObject.Predmet.StrankaWithAdressOIB_1">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d.o.o.,Financijska agencija, OIB 85821130368, Ulica grada Vukovara 70,10000 Zagreb</derivirana_varijabla>
  </DomainObject.Predmet.StrankaWithAdressOIB>
  <DomainObject.Predmet.StrankaNazivFormated>
    <izvorni_sadrzaj>TERMOCOMMERCE društvo s ograničenom odgovornošću za proizvodnju, trgovinu, servis i održavanje strojeva i uređaja - u stečaju,EUROHERC osiguranje - dioničko društvo za osiguranje imovine i osoba i druge poslove osiguranja,H-ABDUCO d.o.o.,Financijska agencija</izvorni_sadrzaj>
    <derivirana_varijabla naziv="DomainObject.Predmet.StrankaNazivFormated_1">TERMOCOMMERCE društvo s ograničenom odgovornošću za proizvodnju, trgovinu, servis i održavanje strojeva i uređaja - u stečaju,EUROHERC osiguranje - dioničko društvo za osiguranje imovine i osoba i druge poslove osiguranja,H-ABDUCO d.o.o.,Financijska agencija</derivirana_varijabla>
  </DomainObject.Predmet.StrankaNazivFormated>
  <DomainObject.Predmet.StrankaNazivFormatedOIB>
    <izvorni_sadrzaj>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d.o.o.,Financijska agencija, OIB 85821130368</izvorni_sadrzaj>
    <derivirana_varijabla naziv="DomainObject.Predmet.StrankaNazivFormatedOIB_1">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d.o.o.,Financijska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izvorni_sadrzaj>
    <derivirana_varijabla naziv="DomainObject.Predmet.StrankaListFormated_1"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derivirana_varijabla>
  </DomainObject.Predmet.StrankaListFormated>
  <DomainObject.Predmet.StrankaListFormatedOIB>
    <izvorni_sadrzaj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izvorni_sadrzaj>
    <derivirana_varijabla naziv="DomainObject.Predmet.StrankaListFormatedOIB_1"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derivirana_varijabla>
  </DomainObject.Predmet.StrankaListFormatedOIB>
  <DomainObject.Predmet.StrankaListFormatedWithAdress>
    <izvorni_sadrzaj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  <item>Financijska agencija, Ulica grada Vukovara 70, 10000 Zagreb</item>
    </izvorni_sadrzaj>
    <derivirana_varijabla naziv="DomainObject.Predmet.StrankaListFormatedWithAdress_1"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  <item>Financijska agencija, Ulica grada Vukovara 70, 10000 Zagreb</item>
    </derivirana_varijabla>
  </DomainObject.Predmet.StrankaListFormatedWithAdress>
  <DomainObject.Predmet.StrankaListFormatedWithAdressOIB>
    <izvorni_sadrzaj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  <item>Financijska agencija, OIB 85821130368, Ulica grada Vukovara 70, 10000 Zagreb</item>
    </izvorni_sadrzaj>
    <derivirana_varijabla naziv="DomainObject.Predmet.StrankaListFormatedWithAdressOIB_1"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  <item>Financijska agencija, OIB 85821130368, Ulica grada Vukovara 70, 10000 Zagreb</item>
    </derivirana_varijabla>
  </DomainObject.Predmet.StrankaListFormatedWithAdressOIB>
  <DomainObject.Predmet.StrankaListNazivFormated>
    <izvorni_sadrzaj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izvorni_sadrzaj>
    <derivirana_varijabla naziv="DomainObject.Predmet.StrankaListNazivFormated_1"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derivirana_varijabla>
  </DomainObject.Predmet.StrankaListNazivFormated>
  <DomainObject.Predmet.StrankaListNazivFormatedOIB>
    <izvorni_sadrzaj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izvorni_sadrzaj>
    <derivirana_varijabla naziv="DomainObject.Predmet.StrankaListNazivFormatedOIB_1"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izvorni_sadrzaj>
    <derivirana_varijabla naziv="DomainObject.Predmet.OstaliListFormated_1"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Ul. P. Krešimira IV 15, 20350 Metković</item>
      <item>Ivan Rodin, Ul. Petra Krešimira IV 15, 20350 Metković</item>
      <item>st.up. Mato Marić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Ul. P. Krešimira IV 15, 20350 Metković</item>
      <item>Ivan Rodin, Ul. Petra Krešimira IV 15, 20350 Metković</item>
      <item>st.up. Mato Marić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OIB 91961891615, Ul. P. Krešimira IV 15, 20350 Metković</item>
      <item>Ivan Rodin, OIB 69836325378, Ul. Petra Krešimira IV 15, 20350 Metković</item>
      <item>st.up. Mato Marić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OIB 91961891615, Ul. P. Krešimira IV 15, 20350 Metković</item>
      <item>Ivan Rodin, OIB 69836325378, Ul. Petra Krešimira IV 15, 20350 Metković</item>
      <item>st.up. Mato Marić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izvorni_sadrzaj>
    <derivirana_varijabla naziv="DomainObject.Predmet.OstaliListNazivFormated_1"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NARODNE NOVINE, dioničko društvo za izdavanje i tiskanje Službenog lista Republike Hrvatske, službenih i drugih obrazaca te </item>
      <item>FINANCIJSKA AGENCIJA - Regionalni centar Split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  <item>Financijska agencija</item>
    </izvorni_sadrzaj>
    <derivirana_varijabla naziv="DomainObject.Predmet.SudioniciListNaziv_1">
      <item>DOBRANJE-ING,d.o.o. za graditeljstvo i trgovinu</item>
      <item>NARODNE NOVINE, dioničko društvo za izdavanje i tiskanje Službenog lista Republike Hrvatske, službenih i drugih obrazaca te </item>
      <item>FINANCIJSKA AGENCIJA - Regionalni centar Split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  <item>Financijska agencija</item>
    </derivirana_varijabla>
  </DomainObject.Predmet.SudioniciListNaziv>
  <DomainObject.Predmet.SudioniciListAdressOIB>
    <izvorni_sadrzaj>
      <item>DOBRANJE-ING,d.o.o. za graditeljstvo i trgovinu, OIB 82590342466, Splitska/bb,20350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Tihan Hilje</item>
      <item>OD Grgić&amp;partneri, Marijana Temali</item>
      <item>Zoran Tomić Hrvatske šume, Zelinska 2/1,10000 Zagreb</item>
      <item>Ljiljana Maravić Pirš Terra Jaska, Ul. Kneza Branimira 5,10000 Zagreb</item>
      <item>Rajko Rodin, OIB 91961891615, Ul. P. Krešimira IV 15,20350 Metković</item>
      <item>Ivan Rodin, OIB 69836325378, Ul. Petra Krešimira IV 15,20350 Metković</item>
      <item>st.up. Mato Marić</item>
      <item>Financijska agencija, OIB 85821130368, Ulica grada Vukovara 70,10000 Zagreb</item>
    </izvorni_sadrzaj>
    <derivirana_varijabla naziv="DomainObject.Predmet.SudioniciListAdressOIB_1">
      <item>DOBRANJE-ING,d.o.o. za graditeljstvo i trgovinu, OIB 82590342466, Splitska/bb,20350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Tihan Hilje</item>
      <item>OD Grgić&amp;partneri, Marijana Temali</item>
      <item>Zoran Tomić Hrvatske šume, Zelinska 2/1,10000 Zagreb</item>
      <item>Ljiljana Maravić Pirš Terra Jaska, Ul. Kneza Branimira 5,10000 Zagreb</item>
      <item>Rajko Rodin, OIB 91961891615, Ul. P. Krešimira IV 15,20350 Metković</item>
      <item>Ivan Rodin, OIB 69836325378, Ul. Petra Krešimira IV 15,20350 Metković</item>
      <item>st.up. Mato Marić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64546066176</item>
      <item>, OIB null</item>
      <item>, OIB 09627920501</item>
      <item>, OIB 22694857747</item>
      <item>, OIB null</item>
      <item>, OIB null</item>
      <item>, OIB null</item>
      <item>, OIB null</item>
      <item>, OIB null</item>
      <item>, OIB 91961891615</item>
      <item>, OIB 69836325378</item>
      <item>, OIB null</item>
      <item>, OIB 85821130368</item>
    </izvorni_sadrzaj>
    <derivirana_varijabla naziv="DomainObject.Predmet.SudioniciListNazivOIB_1">
      <item>, OIB 82590342466</item>
      <item>, OIB 64546066176</item>
      <item>, OIB null</item>
      <item>, OIB 09627920501</item>
      <item>, OIB 22694857747</item>
      <item>, OIB null</item>
      <item>, OIB null</item>
      <item>, OIB null</item>
      <item>, OIB null</item>
      <item>, OIB null</item>
      <item>, OIB 91961891615</item>
      <item>, OIB 69836325378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St-21/2019-192</izvorni_sadrzaj>
    <derivirana_varijabla naziv="DomainObject.PredzadnjaOdlukaIzPredmeta.Oznaka_1">St-21/2019-192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4767B-BF46-47C0-B332-A8EFE219A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7</properties:Pages>
  <properties:Words>1891</properties:Words>
  <properties:Characters>11092</properties:Characters>
  <properties:Lines>393</properties:Lines>
  <properties:Paragraphs>297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2019-04-10T09:00:00Z</dcterms:created>
  <dc:creator>Ante Kačić</dc:creator>
  <cp:lastModifiedBy>Sanja Vuković</cp:lastModifiedBy>
  <cp:lastPrinted>2019-04-10T09:12:00Z</cp:lastPrinted>
  <dcterms:modified xmlns:xsi="http://www.w3.org/2001/XMLSchema-instance" xsi:type="dcterms:W3CDTF">2019-04-10T09:15:00Z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(21-19 rješene o dosudi dobranje ing drugo.docx)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