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6021" w14:paraId="1a46021" w:rsidRDefault="003C3EC6" w:rsidR="00131E95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3EC6" w:rsidP="001E1B70" w:rsidR="003C3EC6" w:rsidRPr="00B942EC">
      <w:pPr>
        <w:rPr>
          <w:szCs w:val="24"/>
        </w:rPr>
      </w:pPr>
      <w:r>
        <w:rPr>
          <w:szCs w:val="24"/>
        </w:rPr>
        <w:t xml:space="preserve">    </w:t>
      </w:r>
      <w:r w:rsidRPr="00B942EC">
        <w:rPr>
          <w:szCs w:val="24"/>
        </w:rPr>
        <w:t>REPUBLIKA HRVATSKA</w:t>
      </w:r>
    </w:p>
    <w:p w:rsidRDefault="003C3EC6" w:rsidP="001E1B70" w:rsidR="003C3EC6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3C3EC6" w:rsidR="003C3EC6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Zagreb, Amruševa 2/II.</w:t>
      </w:r>
    </w:p>
    <w:p w:rsidRDefault="003C3EC6" w:rsidR="003C3EC6">
      <w:pPr>
        <w:rPr>
          <w:rFonts w:cs="Times New Roman"/>
          <w:szCs w:val="24"/>
        </w:rPr>
      </w:pPr>
    </w:p>
    <w:p w:rsidRDefault="003C3EC6" w:rsidP="003C3EC6" w:rsidR="003C3EC6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Poslovni broj: 21. St-6670/15-7</w:t>
      </w:r>
    </w:p>
    <w:p w:rsidRDefault="003C3EC6" w:rsidP="003C3EC6" w:rsidR="003C3EC6">
      <w:pPr>
        <w:jc w:val="right"/>
        <w:rPr>
          <w:rFonts w:cs="Times New Roman"/>
          <w:szCs w:val="24"/>
        </w:rPr>
      </w:pPr>
    </w:p>
    <w:p w:rsidRDefault="003C3EC6" w:rsidP="003C3EC6" w:rsidR="003C3EC6">
      <w:pPr>
        <w:jc w:val="right"/>
        <w:rPr>
          <w:rFonts w:cs="Times New Roman"/>
          <w:szCs w:val="24"/>
        </w:rPr>
      </w:pPr>
    </w:p>
    <w:p w:rsidRDefault="003C3EC6" w:rsidP="003C3EC6" w:rsidR="003C3EC6">
      <w:pPr>
        <w:jc w:val="right"/>
        <w:rPr>
          <w:rFonts w:cs="Times New Roman"/>
          <w:szCs w:val="24"/>
        </w:rPr>
      </w:pPr>
    </w:p>
    <w:p w:rsidRDefault="003C3EC6" w:rsidP="003C3EC6" w:rsidR="003C3EC6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  I M E   R E P U B L I K E   H R V A T S K E</w:t>
      </w:r>
    </w:p>
    <w:p w:rsidRDefault="003C3EC6" w:rsidP="003C3EC6" w:rsidR="003C3EC6">
      <w:pPr>
        <w:jc w:val="center"/>
        <w:rPr>
          <w:rFonts w:cs="Times New Roman"/>
          <w:szCs w:val="24"/>
        </w:rPr>
      </w:pPr>
    </w:p>
    <w:p w:rsidRDefault="003C3EC6" w:rsidP="003C3EC6" w:rsidR="003C3EC6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3C3EC6" w:rsidP="003C3EC6" w:rsidR="003C3EC6">
      <w:pPr>
        <w:jc w:val="center"/>
        <w:rPr>
          <w:rFonts w:cs="Times New Roman"/>
          <w:szCs w:val="24"/>
        </w:rPr>
      </w:pPr>
    </w:p>
    <w:p w:rsidRDefault="003C3EC6" w:rsidP="000F1B1F" w:rsidR="000F1B1F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ab/>
      </w:r>
      <w:r w:rsidR="000F1B1F" w:rsidRPr="00377B9C">
        <w:rPr>
          <w:rFonts w:cs="Times New Roman" w:eastAsia="Times New Roman"/>
          <w:szCs w:val="24"/>
          <w:lang w:eastAsia="hr-HR"/>
        </w:rPr>
        <w:t xml:space="preserve">Trgovački sud u Zagrebu, po sutkinji Ivani Manestar, u skraćenom stečajnom postupku pokrenutom nad dužnikom </w:t>
      </w:r>
      <w:r w:rsidR="000F1B1F">
        <w:rPr>
          <w:rFonts w:cs="Times New Roman" w:eastAsia="Times New Roman"/>
          <w:szCs w:val="24"/>
          <w:lang w:eastAsia="hr-HR"/>
        </w:rPr>
        <w:t>FEROTOM ZAGREB d.o.o., Dugo Selo, Rugvička 151A, OIB: 65806863930</w:t>
      </w:r>
      <w:r w:rsidR="000F1B1F" w:rsidRPr="00377B9C">
        <w:rPr>
          <w:rFonts w:cs="Times New Roman" w:eastAsia="Times New Roman"/>
          <w:szCs w:val="24"/>
          <w:lang w:eastAsia="hr-HR"/>
        </w:rPr>
        <w:t xml:space="preserve">, dana </w:t>
      </w:r>
      <w:r w:rsidR="00BB1077" w:rsidRPr="00BB1077">
        <w:rPr>
          <w:rFonts w:cs="Times New Roman" w:eastAsia="Times New Roman"/>
          <w:szCs w:val="24"/>
          <w:lang w:eastAsia="hr-HR"/>
        </w:rPr>
        <w:t>8</w:t>
      </w:r>
      <w:r w:rsidR="000F1B1F" w:rsidRPr="00BB1077">
        <w:rPr>
          <w:rFonts w:cs="Times New Roman" w:eastAsia="Times New Roman"/>
          <w:szCs w:val="24"/>
          <w:lang w:eastAsia="hr-HR"/>
        </w:rPr>
        <w:t xml:space="preserve">. </w:t>
      </w:r>
      <w:r w:rsidR="00BB1077" w:rsidRPr="00BB1077">
        <w:rPr>
          <w:rFonts w:cs="Times New Roman" w:eastAsia="Times New Roman"/>
          <w:szCs w:val="24"/>
          <w:lang w:eastAsia="hr-HR"/>
        </w:rPr>
        <w:t>studenog</w:t>
      </w:r>
      <w:r w:rsidR="000F1B1F" w:rsidRPr="00377B9C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0F1B1F" w:rsidR="000F1B1F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>
        <w:rPr>
          <w:rFonts w:cs="Times New Roman" w:eastAsia="Times New Roman"/>
          <w:szCs w:val="24"/>
          <w:lang w:eastAsia="hr-HR"/>
        </w:rPr>
        <w:t>FEROTOM ZAGREB d.o.o., Dugo Selo, Rugvička 151A, OIB: 65806863930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>
        <w:rPr>
          <w:rFonts w:cs="Times New Roman" w:eastAsia="Times New Roman"/>
          <w:szCs w:val="24"/>
          <w:lang w:eastAsia="hr-HR"/>
        </w:rPr>
        <w:t>FEROTOM ZAGREB d.o.o., Dugo Selo, Rugvička 151A, OIB: 65806863930</w:t>
      </w:r>
      <w:r w:rsidRPr="00377B9C">
        <w:rPr>
          <w:rFonts w:cs="Times New Roman" w:eastAsia="Times New Roman"/>
          <w:szCs w:val="24"/>
          <w:lang w:eastAsia="hr-HR"/>
        </w:rPr>
        <w:t xml:space="preserve">, temeljem odredbe čl. </w:t>
      </w:r>
      <w:r>
        <w:rPr>
          <w:rFonts w:cs="Times New Roman" w:eastAsia="Times New Roman"/>
          <w:szCs w:val="24"/>
          <w:lang w:eastAsia="hr-HR"/>
        </w:rPr>
        <w:t>429</w:t>
      </w:r>
      <w:r w:rsidRPr="00377B9C">
        <w:rPr>
          <w:rFonts w:cs="Times New Roman" w:eastAsia="Times New Roman"/>
          <w:szCs w:val="24"/>
          <w:lang w:eastAsia="hr-HR"/>
        </w:rPr>
        <w:t>. st. 1. Stečajnog zakona (Narodne novine, broj: 71/2015., dalje u tekstu: SZ), u vezi čl. 428. SZ-a.</w:t>
      </w: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0F1B1F" w:rsidP="000F1B1F" w:rsidR="000F1B1F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0F1B1F" w:rsidP="000F1B1F" w:rsidR="000F1B1F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0F1B1F" w:rsidP="000F1B1F" w:rsidR="000F1B1F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0F1B1F" w:rsidR="000F1B1F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</w:t>
      </w:r>
      <w:r>
        <w:rPr>
          <w:rFonts w:cs="Times New Roman" w:eastAsia="Times New Roman"/>
          <w:szCs w:val="24"/>
          <w:lang w:eastAsia="hr-HR"/>
        </w:rPr>
        <w:t xml:space="preserve"> (iz dopisa Hrvatskog zavoda za mirovinsko osiguranje proizlazilo je da dužnik nema zaposlenika, iz zahtjeva FINA-e prozlazilo je da dužnik u Očevidniku redoslijeda osnova za plaćanje ima evidentirane neizvršene osnove za plaćanje u neprekinutom razdoblju od 120 dana u ukupnom iznosu od 281.266,80 kn, dok iz sudskog registra nije bilo vidljivo da su ostvarene pretpostavke za pokretanje drugog postupka radi brisanja dužnika iz sudskog registra)</w:t>
      </w:r>
      <w:r w:rsidRPr="00377B9C">
        <w:rPr>
          <w:rFonts w:cs="Times New Roman" w:eastAsia="Times New Roman"/>
          <w:szCs w:val="24"/>
          <w:lang w:eastAsia="hr-HR"/>
        </w:rPr>
        <w:t xml:space="preserve">, sud je, temeljem </w:t>
      </w:r>
      <w:r w:rsidRPr="00377B9C">
        <w:rPr>
          <w:rFonts w:cs="Times New Roman" w:eastAsia="Times New Roman"/>
          <w:szCs w:val="24"/>
          <w:lang w:eastAsia="hr-HR"/>
        </w:rPr>
        <w:lastRenderedPageBreak/>
        <w:t>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0F1B1F" w:rsidP="000F1B1F" w:rsidR="000F1B1F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0F1B1F" w:rsidR="000F1B1F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navedeni oglas oglušili su se dužnikovi vjerovnici, ali je zastupnik po zakonu dužnika podnio javnobilježnički ovjeren popis imovine i obveza iz kojeg proizlazi da dužnik ima imovinu (nekretninu upisanu u zk. ul. 2154 k.o Dugo Selo II, nekretninu upisanu u zk. ul. 2156 k.o. Dugo Selo II te nekretninu upisanu u zk. ul. 2170 k.o. Dugo Selo II</w:t>
      </w:r>
      <w:r w:rsidR="00953D89">
        <w:rPr>
          <w:rFonts w:cs="Times New Roman" w:eastAsia="Times New Roman"/>
          <w:szCs w:val="24"/>
          <w:lang w:eastAsia="hr-HR"/>
        </w:rPr>
        <w:t xml:space="preserve"> kao i potraživanja prema trećim osobama).</w:t>
      </w:r>
    </w:p>
    <w:p w:rsidRDefault="004A6EEE" w:rsidP="000F1B1F" w:rsidR="004A6EEE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4A6EEE" w:rsidP="000F1B1F" w:rsidR="004A6EEE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A6EEE">
        <w:rPr>
          <w:rFonts w:cs="Times New Roman" w:eastAsia="Times New Roman"/>
          <w:szCs w:val="24"/>
          <w:lang w:eastAsia="hr-HR"/>
        </w:rPr>
        <w:t xml:space="preserve">Radi se o imovini koja je dostatna za namirenje predvidivih troškova stečajnog postupka, s obzirom da </w:t>
      </w:r>
      <w:r>
        <w:rPr>
          <w:rFonts w:cs="Times New Roman" w:eastAsia="Times New Roman"/>
          <w:szCs w:val="24"/>
          <w:lang w:eastAsia="hr-HR"/>
        </w:rPr>
        <w:t xml:space="preserve">su </w:t>
      </w:r>
      <w:r w:rsidRPr="004A6EEE">
        <w:rPr>
          <w:rFonts w:cs="Times New Roman" w:eastAsia="Times New Roman"/>
          <w:szCs w:val="24"/>
          <w:lang w:eastAsia="hr-HR"/>
        </w:rPr>
        <w:t>nekretnine upisane u zk. ul. 2156 k.o. Dugo Selo II u naravi poslovne građevine, a i nekretnina koja je upisana u zk. ul. 2170 k.o. Dugo Selo II također predstavlja u naravi izgrađeno građevinsko zemljište, čijom prodajom u stečajnom postupku će se moći namiriti predvidivi troškovi stečajnog postupka</w:t>
      </w:r>
      <w:r>
        <w:rPr>
          <w:rFonts w:cs="Times New Roman" w:eastAsia="Times New Roman"/>
          <w:szCs w:val="24"/>
          <w:lang w:eastAsia="hr-HR"/>
        </w:rPr>
        <w:t xml:space="preserve">, koji bi, </w:t>
      </w:r>
      <w:r w:rsidRPr="004A6EEE">
        <w:rPr>
          <w:rFonts w:cs="Times New Roman" w:eastAsia="Times New Roman"/>
          <w:szCs w:val="24"/>
          <w:lang w:eastAsia="hr-HR"/>
        </w:rPr>
        <w:t>prema ocjeni ovog suda, za razdoblje od 6 mjeseci, iznosili 25.000,00 kn (nagrada stečajnom upravitelju 10.000,00 kn, troškovi knjigovodstva 1.500,00 kn mjesečno, troškovi platnog prometa, blagajne, telefona, uredski troškovi i troškovi ostalih administrativnih poslova 1.000,00 kn mjesečno).</w:t>
      </w: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53D89" w:rsidP="000F1B1F" w:rsidR="000F1B1F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Odredbom čl. 431. SZ-a određeno je da a</w:t>
      </w:r>
      <w:r w:rsidR="000F1B1F" w:rsidRPr="00377B9C">
        <w:rPr>
          <w:rFonts w:cs="Times New Roman" w:eastAsia="Times New Roman"/>
          <w:szCs w:val="24"/>
          <w:lang w:eastAsia="hr-HR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postupka.</w:t>
      </w: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0F1B1F" w:rsidR="000F1B1F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</w:t>
      </w:r>
      <w:r w:rsidR="00953D89">
        <w:rPr>
          <w:rFonts w:cs="Times New Roman" w:eastAsia="Times New Roman"/>
          <w:szCs w:val="24"/>
          <w:lang w:eastAsia="hr-HR"/>
        </w:rPr>
        <w:t xml:space="preserve">dredbi stečajnoga postupka SZ-a </w:t>
      </w:r>
      <w:r w:rsidRPr="00377B9C">
        <w:rPr>
          <w:rFonts w:cs="Times New Roman" w:eastAsia="Times New Roman"/>
          <w:szCs w:val="24"/>
          <w:lang w:eastAsia="hr-HR"/>
        </w:rPr>
        <w:t>donijeti rješenje o pokretanju prethodnoga postupka odnosno otvaranju stečajnoga postupka (čl. 433. SZ-a).</w:t>
      </w:r>
    </w:p>
    <w:p w:rsidRDefault="00953D89" w:rsidP="000F1B1F" w:rsidR="00953D89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53D89" w:rsidP="000F1B1F" w:rsidR="00953D89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Kako iz dostavljenog prokaznog popisa imovine i obveza dužnika proizlazi da dužnik ima imovinu koja je dostatna za namirenje predvidiv</w:t>
      </w:r>
      <w:r w:rsidR="004A6EEE">
        <w:rPr>
          <w:rFonts w:cs="Times New Roman" w:eastAsia="Times New Roman"/>
          <w:szCs w:val="24"/>
          <w:lang w:eastAsia="hr-HR"/>
        </w:rPr>
        <w:t>ih troškova stečajnog postupka</w:t>
      </w:r>
      <w:r>
        <w:rPr>
          <w:rFonts w:cs="Times New Roman" w:eastAsia="Times New Roman"/>
          <w:szCs w:val="24"/>
          <w:lang w:eastAsia="hr-HR"/>
        </w:rPr>
        <w:t>, to je, temeljem odredbe čl. 433. SZ-a u vezi čl. 431. SZ-a, valjalo obustaviti skraćeni stečajni postupak koji je pokrenut nad dužnikom.</w:t>
      </w: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953D89" w:rsidR="000F1B1F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</w:t>
      </w:r>
      <w:r w:rsidRPr="00BB1077">
        <w:rPr>
          <w:rFonts w:cs="Times New Roman" w:eastAsia="Times New Roman"/>
          <w:szCs w:val="24"/>
          <w:lang w:eastAsia="hr-HR"/>
        </w:rPr>
        <w:t xml:space="preserve">Zagrebu </w:t>
      </w:r>
      <w:r w:rsidR="00BB1077" w:rsidRPr="00BB1077">
        <w:rPr>
          <w:rFonts w:cs="Times New Roman" w:eastAsia="Times New Roman"/>
          <w:szCs w:val="24"/>
          <w:lang w:eastAsia="hr-HR"/>
        </w:rPr>
        <w:t>8</w:t>
      </w:r>
      <w:r w:rsidRPr="00BB1077">
        <w:rPr>
          <w:rFonts w:cs="Times New Roman" w:eastAsia="Times New Roman"/>
          <w:szCs w:val="24"/>
          <w:lang w:eastAsia="hr-HR"/>
        </w:rPr>
        <w:t xml:space="preserve">. </w:t>
      </w:r>
      <w:r w:rsidR="00BB1077" w:rsidRPr="00BB1077">
        <w:rPr>
          <w:rFonts w:cs="Times New Roman" w:eastAsia="Times New Roman"/>
          <w:szCs w:val="24"/>
          <w:lang w:eastAsia="hr-HR"/>
        </w:rPr>
        <w:t>studenog</w:t>
      </w:r>
      <w:r w:rsidRPr="00377B9C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1B1F" w:rsidP="000F1B1F" w:rsidR="000F1B1F" w:rsidRPr="00377B9C">
      <w:pPr>
        <w:jc w:val="center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0F1B1F" w:rsidP="000F1B1F" w:rsidR="000F1B1F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Ivana Manestar</w:t>
      </w:r>
    </w:p>
    <w:p w:rsidRDefault="000F1B1F" w:rsidP="000F1B1F" w:rsidR="000F1B1F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0F1B1F" w:rsidP="000F1B1F" w:rsidR="000F1B1F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0F1B1F" w:rsidP="000F1B1F" w:rsidR="000F1B1F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0F1B1F" w:rsidP="000F1B1F" w:rsidR="000F1B1F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0F1B1F" w:rsidP="000F1B1F" w:rsidR="000F1B1F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0F1B1F" w:rsidP="000F1B1F" w:rsidR="000F1B1F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DNA:</w:t>
      </w:r>
    </w:p>
    <w:p w:rsidRDefault="000F1B1F" w:rsidP="000F1B1F" w:rsidR="000F1B1F" w:rsidRPr="00377B9C">
      <w:pPr>
        <w:numPr>
          <w:ilvl w:val="0"/>
          <w:numId w:val="2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podnositelju zahtjeva - FINA</w:t>
      </w:r>
    </w:p>
    <w:p w:rsidRDefault="000F1B1F" w:rsidP="000F1B1F" w:rsidR="000F1B1F" w:rsidRPr="00377B9C">
      <w:pPr>
        <w:numPr>
          <w:ilvl w:val="0"/>
          <w:numId w:val="2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dužniku</w:t>
      </w:r>
    </w:p>
    <w:p w:rsidRDefault="000F1B1F" w:rsidP="003C3EC6" w:rsidR="003C3EC6" w:rsidRPr="00953D89">
      <w:pPr>
        <w:numPr>
          <w:ilvl w:val="0"/>
          <w:numId w:val="2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 xml:space="preserve">e-oglasna ploča sudova </w:t>
      </w:r>
    </w:p>
    <w:sectPr w:rsidSect="000F1B1F" w:rsidR="003C3EC6" w:rsidRPr="00953D8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B1F" w:rsidP="000F1B1F" w:rsidR="000F1B1F">
      <w:r>
        <w:separator/>
      </w:r>
    </w:p>
  </w:endnote>
  <w:endnote w:id="0" w:type="continuationSeparator">
    <w:p w:rsidRDefault="000F1B1F" w:rsidP="000F1B1F" w:rsidR="000F1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B1F" w:rsidP="000F1B1F" w:rsidR="000F1B1F">
      <w:r>
        <w:separator/>
      </w:r>
    </w:p>
  </w:footnote>
  <w:footnote w:id="0" w:type="continuationSeparator">
    <w:p w:rsidRDefault="000F1B1F" w:rsidP="000F1B1F" w:rsidR="000F1B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016355"/>
      <w:docPartObj>
        <w:docPartGallery w:val="Page Numbers (Top of Page)"/>
        <w:docPartUnique/>
      </w:docPartObj>
    </w:sdtPr>
    <w:sdtEndPr/>
    <w:sdtContent>
      <w:p w:rsidRDefault="000F1B1F" w:rsidR="000F1B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077">
          <w:rPr>
            <w:noProof/>
          </w:rPr>
          <w:t>3</w:t>
        </w:r>
        <w:r>
          <w:fldChar w:fldCharType="end"/>
        </w:r>
      </w:p>
      <w:p w:rsidRDefault="000F1B1F" w:rsidP="000F1B1F" w:rsidR="000F1B1F">
        <w:pPr>
          <w:pStyle w:val="Zaglavlje"/>
          <w:jc w:val="right"/>
        </w:pPr>
        <w:r>
          <w:t>Poslovni broj: 21. St-6670/15-7</w:t>
        </w:r>
      </w:p>
    </w:sdtContent>
  </w:sdt>
  <w:p w:rsidRDefault="000F1B1F" w:rsidR="000F1B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58E"/>
    <w:rsid w:val="0001758E"/>
    <w:rsid w:val="000F1B1F"/>
    <w:rsid w:val="001032F4"/>
    <w:rsid w:val="00131E95"/>
    <w:rsid w:val="0019711A"/>
    <w:rsid w:val="00197F24"/>
    <w:rsid w:val="001A1D04"/>
    <w:rsid w:val="0034753A"/>
    <w:rsid w:val="003C3EC6"/>
    <w:rsid w:val="00457EF8"/>
    <w:rsid w:val="004A6EEE"/>
    <w:rsid w:val="007A1913"/>
    <w:rsid w:val="0085059C"/>
    <w:rsid w:val="00950F54"/>
    <w:rsid w:val="00953D89"/>
    <w:rsid w:val="009D3B13"/>
    <w:rsid w:val="00A53DC3"/>
    <w:rsid w:val="00B4105F"/>
    <w:rsid w:val="00BB1077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3E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3EC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1B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1B1F"/>
  </w:style>
  <w:style w:styleId="Podnoje" w:type="paragraph">
    <w:name w:val="footer"/>
    <w:basedOn w:val="Normal"/>
    <w:link w:val="PodnojeChar"/>
    <w:uiPriority w:val="99"/>
    <w:unhideWhenUsed/>
    <w:rsid w:val="000F1B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1B1F"/>
  </w:style>
  <w:style w:styleId="Tekstrezerviranogmjesta" w:type="character">
    <w:name w:val="Placeholder Text"/>
    <w:basedOn w:val="Zadanifontodlomka"/>
    <w:uiPriority w:val="99"/>
    <w:semiHidden/>
    <w:rsid w:val="00BB1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0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0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0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0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3E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3EC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1B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1B1F"/>
  </w:style>
  <w:style w:styleId="Podnoje" w:type="paragraph">
    <w:name w:val="footer"/>
    <w:basedOn w:val="Normal"/>
    <w:link w:val="PodnojeChar"/>
    <w:uiPriority w:val="99"/>
    <w:unhideWhenUsed/>
    <w:rsid w:val="000F1B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1B1F"/>
  </w:style>
  <w:style w:styleId="Tekstrezerviranogmjesta" w:type="character">
    <w:name w:val="Placeholder Text"/>
    <w:basedOn w:val="Zadanifontodlomka"/>
    <w:uiPriority w:val="99"/>
    <w:semiHidden/>
    <w:rsid w:val="00BB1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0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0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0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6670</izvorni_sadrzaj>
    <derivirana_varijabla naziv="DomainObject.Predmet.Broj_1">6670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St-6670/2015</izvorni_sadrzaj>
    <derivirana_varijabla naziv="DomainObject.Predmet.OznakaBroj_1">St-6670/2015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FEROTOM ZAGREB d.o.o.</izvorni_sadrzaj>
    <derivirana_varijabla naziv="DomainObject.Predmet.ProtustrankaFormated_1">  FEROTOM ZAGREB d.o.o.</derivirana_varijabla>
  </DomainObject.Predmet.ProtustrankaFormated>
  <DomainObject.Predmet.ProtustrankaFormatedOIB>
    <izvorni_sadrzaj>  FEROTOM ZAGREB d.o.o., OIB 65806863930</izvorni_sadrzaj>
    <derivirana_varijabla naziv="DomainObject.Predmet.ProtustrankaFormatedOIB_1">  FEROTOM ZAGREB d.o.o., OIB 65806863930</derivirana_varijabla>
  </DomainObject.Predmet.ProtustrankaFormatedOIB>
  <DomainObject.Predmet.ProtustrankaFormatedWithAdress>
    <izvorni_sadrzaj> FEROTOM ZAGREB d.o.o., Rugvička 151/a, 10370 Dugo Selo</izvorni_sadrzaj>
    <derivirana_varijabla naziv="DomainObject.Predmet.ProtustrankaFormatedWithAdress_1"> FEROTOM ZAGREB d.o.o., Rugvička 151/a, 10370 Dugo Selo</derivirana_varijabla>
  </DomainObject.Predmet.ProtustrankaFormatedWithAdress>
  <DomainObject.Predmet.ProtustrankaFormatedWithAdressOIB>
    <izvorni_sadrzaj> FEROTOM ZAGREB d.o.o., OIB 65806863930, Rugvička 151/a, 10370 Dugo Selo</izvorni_sadrzaj>
    <derivirana_varijabla naziv="DomainObject.Predmet.ProtustrankaFormatedWithAdressOIB_1"> FEROTOM ZAGREB d.o.o., OIB 65806863930, Rugvička 151/a, 10370 Dugo Selo</derivirana_varijabla>
  </DomainObject.Predmet.ProtustrankaFormatedWithAdressOIB>
  <DomainObject.Predmet.ProtustrankaWithAdress>
    <izvorni_sadrzaj>FEROTOM ZAGREB d.o.o. Rugvička 151/a, 10370 Dugo Selo</izvorni_sadrzaj>
    <derivirana_varijabla naziv="DomainObject.Predmet.ProtustrankaWithAdress_1">FEROTOM ZAGREB d.o.o. Rugvička 151/a, 10370 Dugo Selo</derivirana_varijabla>
  </DomainObject.Predmet.ProtustrankaWithAdress>
  <DomainObject.Predmet.ProtustrankaWithAdressOIB>
    <izvorni_sadrzaj>FEROTOM ZAGREB d.o.o., OIB 65806863930, Rugvička 151/a, 10370 Dugo Selo</izvorni_sadrzaj>
    <derivirana_varijabla naziv="DomainObject.Predmet.ProtustrankaWithAdressOIB_1">FEROTOM ZAGREB d.o.o., OIB 65806863930, Rugvička 151/a, 10370 Dugo Selo</derivirana_varijabla>
  </DomainObject.Predmet.ProtustrankaWithAdressOIB>
  <DomainObject.Predmet.ProtustrankaNazivFormated>
    <izvorni_sadrzaj>FEROTOM ZAGREB d.o.o.</izvorni_sadrzaj>
    <derivirana_varijabla naziv="DomainObject.Predmet.ProtustrankaNazivFormated_1">FEROTOM ZAGREB d.o.o.</derivirana_varijabla>
  </DomainObject.Predmet.ProtustrankaNazivFormated>
  <DomainObject.Predmet.ProtustrankaNazivFormatedOIB>
    <izvorni_sadrzaj>FEROTOM ZAGREB d.o.o., OIB 65806863930</izvorni_sadrzaj>
    <derivirana_varijabla naziv="DomainObject.Predmet.ProtustrankaNazivFormatedOIB_1">FEROTOM ZAGREB d.o.o.,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</item>
    </izvorni_sadrzaj>
    <derivirana_varijabla naziv="DomainObject.Predmet.ProtuStrankaListFormated_1">
      <item>FEROTOM ZAGREB d.o.o.</item>
    </derivirana_varijabla>
  </DomainObject.Predmet.ProtuStrankaListFormated>
  <DomainObject.Predmet.ProtuStrankaListFormatedOIB>
    <izvorni_sadrzaj>
      <item>FEROTOM ZAGREB d.o.o., OIB 65806863930</item>
    </izvorni_sadrzaj>
    <derivirana_varijabla naziv="DomainObject.Predmet.ProtuStrankaListFormatedOIB_1">
      <item>FEROTOM ZAGREB d.o.o., OIB 65806863930</item>
    </derivirana_varijabla>
  </DomainObject.Predmet.ProtuStrankaListFormatedOIB>
  <DomainObject.Predmet.ProtuStrankaListFormatedWithAdress>
    <izvorni_sadrzaj>
      <item>FEROTOM ZAGREB d.o.o., Rugvička 151/a, 10370 Dugo Selo</item>
    </izvorni_sadrzaj>
    <derivirana_varijabla naziv="DomainObject.Predmet.ProtuStrankaListFormatedWithAdress_1">
      <item>FEROTOM ZAGREB d.o.o., Rugvička 151/a, 10370 Dugo Selo</item>
    </derivirana_varijabla>
  </DomainObject.Predmet.ProtuStrankaListFormatedWithAdress>
  <DomainObject.Predmet.ProtuStrankaListFormatedWithAdressOIB>
    <izvorni_sadrzaj>
      <item>FEROTOM ZAGREB d.o.o., OIB 65806863930, Rugvička 151/a, 10370 Dugo Selo</item>
    </izvorni_sadrzaj>
    <derivirana_varijabla naziv="DomainObject.Predmet.ProtuStrankaListFormatedWithAdressOIB_1">
      <item>FEROTOM ZAGREB d.o.o., OIB 65806863930, Rugvička 151/a, 10370 Dugo Selo</item>
    </derivirana_varijabla>
  </DomainObject.Predmet.ProtuStrankaListFormatedWithAdressOIB>
  <DomainObject.Predmet.ProtuStrankaListNazivFormated>
    <izvorni_sadrzaj>
      <item>FEROTOM ZAGREB d.o.o.</item>
    </izvorni_sadrzaj>
    <derivirana_varijabla naziv="DomainObject.Predmet.ProtuStrankaListNazivFormated_1">
      <item>FEROTOM ZAGREB d.o.o.</item>
    </derivirana_varijabla>
  </DomainObject.Predmet.ProtuStrankaListNazivFormated>
  <DomainObject.Predmet.ProtuStrankaListNazivFormatedOIB>
    <izvorni_sadrzaj>
      <item>FEROTOM ZAGREB d.o.o., OIB 65806863930</item>
    </izvorni_sadrzaj>
    <derivirana_varijabla naziv="DomainObject.Predmet.ProtuStrankaListNazivFormatedOIB_1">
      <item>FEROTOM ZAGREB d.o.o., OIB 65806863930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</izvorni_sadrzaj>
    <derivirana_varijabla naziv="DomainObject.Predmet.ProtustrankaIDrugi_1">FEROTOM ZAGREB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d.o.o., OIB 65806863930, Rugvička 151/a, 10370 Dugo Selo</izvorni_sadrzaj>
    <derivirana_varijabla naziv="DomainObject.Predmet.ProtustrankaIDrugiAdressOIB_1">FEROTOM ZAGREB d.o.o.,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FEROTOM ZAGREB d.o.o.</item>
    </izvorni_sadrzaj>
    <derivirana_varijabla naziv="DomainObject.Predmet.SudioniciListNaziv_1">
      <item>FINA Regionalni centar Zagreb</item>
      <item>FEROTOM ZAGREB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FEROTOM ZAGREB d.o.o., OIB 65806863930, Rugvička 151/a,10370 Dugo Selo</item>
    </izvorni_sadrzaj>
    <derivirana_varijabla naziv="DomainObject.Predmet.SudioniciListAdressOIB_1">
      <item>FINA Regionalni centar Zagreb, OIB 85821130368, Trg svibanjskih žrtava 1995. br.1,10000 Zagreb</item>
      <item>FEROTOM ZAGREB d.o.o., OIB 65806863930, Rugvička 151/a,10370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65806863930</item>
    </izvorni_sadrzaj>
    <derivirana_varijabla naziv="DomainObject.Predmet.SudioniciListNazivOIB_1">
      <item>, OIB 85821130368</item>
      <item>, OIB 65806863930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4346</properties:Characters>
  <properties:Lines>105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2016-10-06T10:17:00Z</dcterms:created>
  <dc:creator>Ivana Manestar</dc:creator>
  <dc:description/>
  <cp:keywords/>
  <cp:lastModifiedBy>Goran Plavšić</cp:lastModifiedBy>
  <cp:lastPrinted>2016-11-08T13:07:00Z</cp:lastPrinted>
  <dcterms:modified xmlns:xsi="http://www.w3.org/2001/XMLSchema-instance" xsi:type="dcterms:W3CDTF">2016-11-08T13:08:00Z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