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593f4" w14:paraId="3b593f4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108CB" w:rsidRPr="00C61EDF">
        <w:trPr>
          <w:trHeight w:val="2231"/>
        </w:trPr>
        <w:tc>
          <w:tcPr>
            <w:tcW w:type="dxa" w:w="3369"/>
            <w:vAlign w:val="center"/>
          </w:tcPr>
          <w:p w:rsidRDefault="007108CB" w:rsidP="00A66C00" w:rsidR="007108CB" w:rsidRPr="00C61EDF">
            <w:pPr>
              <w:spacing w:before="100"/>
              <w:jc w:val="center"/>
            </w:pPr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108CB" w:rsidP="00A66C00" w:rsidR="007108CB" w:rsidRPr="00F24FD8">
            <w:pPr>
              <w:spacing w:before="100"/>
            </w:pPr>
            <w:r w:rsidRPr="00F24FD8">
              <w:t>REPUBLIKA HRVATSKA</w:t>
            </w:r>
          </w:p>
          <w:p w:rsidRDefault="007108CB" w:rsidP="00A66C00" w:rsidR="007108CB" w:rsidRPr="00F24FD8">
            <w:r w:rsidRPr="00F24FD8">
              <w:t>TRGOVAČKI SUD U SPLITU</w:t>
            </w:r>
          </w:p>
          <w:p w:rsidRDefault="007108CB" w:rsidP="00DA5B9D" w:rsidR="007108CB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B82ADA" w:rsidR="007108CB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B82ADA">
              <w:rPr>
                <w:noProof/>
              </w:rPr>
              <w:t>442</w:t>
            </w:r>
            <w:r w:rsidR="00D55C94">
              <w:rPr>
                <w:noProof/>
              </w:rPr>
              <w:t>/2018</w:t>
            </w:r>
          </w:p>
        </w:tc>
      </w:tr>
    </w:tbl>
    <w:p w:rsidRDefault="007108CB" w:rsidP="00135B11" w:rsidR="007108CB" w:rsidRPr="00F10594">
      <w:pPr>
        <w:jc w:val="both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1A730A">
        <w:t xml:space="preserve">FJUBA PRIJENOSI j.d.o.o. za proizvodnju audiovizualnih djela, OIB: 71615641294, Split, </w:t>
      </w:r>
      <w:proofErr w:type="spellStart"/>
      <w:r w:rsidR="001A730A">
        <w:t>Kranjčevićeva</w:t>
      </w:r>
      <w:proofErr w:type="spellEnd"/>
      <w:r w:rsidR="001A730A">
        <w:t xml:space="preserve"> 15</w:t>
      </w:r>
      <w:r w:rsidR="00CB22D8">
        <w:t>,</w:t>
      </w:r>
      <w:r w:rsidR="00E25E3D">
        <w:t xml:space="preserve"> </w:t>
      </w:r>
      <w:r w:rsidR="00CB22D8">
        <w:t>19. listopada</w:t>
      </w:r>
      <w:r w:rsidR="007108CB">
        <w:t xml:space="preserve"> 2018.</w:t>
      </w:r>
      <w:r w:rsidR="00135B11">
        <w:t>, temeljem čl</w:t>
      </w:r>
      <w:r w:rsidR="00CB22D8">
        <w:t>anka</w:t>
      </w:r>
      <w:r w:rsidR="00135B11">
        <w:t xml:space="preserve">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</w:t>
      </w:r>
      <w:r w:rsidR="00CB22D8">
        <w:t xml:space="preserve"> i 104/17</w:t>
      </w:r>
      <w:r w:rsidR="00135B11">
        <w:t>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1A730A" w:rsidRPr="001A730A">
        <w:t xml:space="preserve">FJUBA PRIJENOSI j.d.o.o. za proizvodnju audiovizualnih djela, OIB: 71615641294, Split, </w:t>
      </w:r>
      <w:proofErr w:type="spellStart"/>
      <w:r w:rsidR="001A730A" w:rsidRPr="001A730A">
        <w:t>Kranjčevićeva</w:t>
      </w:r>
      <w:proofErr w:type="spellEnd"/>
      <w:r w:rsidR="001A730A" w:rsidRPr="001A730A">
        <w:t xml:space="preserve"> 15</w:t>
      </w:r>
      <w:r w:rsidR="00F4530C">
        <w:t xml:space="preserve">, </w:t>
      </w:r>
      <w:r>
        <w:t xml:space="preserve">na </w:t>
      </w:r>
      <w:r w:rsidR="00C37AB9">
        <w:t xml:space="preserve">dan </w:t>
      </w:r>
      <w:r w:rsidR="001A730A">
        <w:t>11</w:t>
      </w:r>
      <w:r w:rsidR="00902D74">
        <w:t>. lipnja</w:t>
      </w:r>
      <w:r w:rsidR="00D36C47">
        <w:t xml:space="preserve"> 2018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1A730A">
        <w:t>151.541,63</w:t>
      </w:r>
      <w:r w:rsidR="00956461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 </w:t>
      </w:r>
      <w:r w:rsidR="00CB22D8">
        <w:t>19. listopada</w:t>
      </w:r>
      <w:r w:rsidR="007108CB">
        <w:t xml:space="preserve"> 2018.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7108CB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cumentProtection w:enforcement="false" w:edit="readOnly"/>
  <w:defaultTabStop w:val="720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0E7087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A730A"/>
    <w:rsid w:val="001B620D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E7564"/>
    <w:rsid w:val="002F1273"/>
    <w:rsid w:val="003016B9"/>
    <w:rsid w:val="0030572B"/>
    <w:rsid w:val="00313DA8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387C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492D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414F9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02D74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82ADA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1D8A"/>
    <w:rsid w:val="00CB225A"/>
    <w:rsid w:val="00CB22D8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36C47"/>
    <w:rsid w:val="00D438B6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131FD"/>
    <w:rsid w:val="00E23552"/>
    <w:rsid w:val="00E25E3D"/>
    <w:rsid w:val="00E45782"/>
    <w:rsid w:val="00E53574"/>
    <w:rsid w:val="00E538E7"/>
    <w:rsid w:val="00E557F6"/>
    <w:rsid w:val="00E55DFF"/>
    <w:rsid w:val="00E56836"/>
    <w:rsid w:val="00EA7522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7693D"/>
    <w:rsid w:val="00F82ABA"/>
    <w:rsid w:val="00F86800"/>
    <w:rsid w:val="00F929E3"/>
    <w:rsid w:val="00F93418"/>
    <w:rsid w:val="00FA413B"/>
    <w:rsid w:val="00FA63E1"/>
    <w:rsid w:val="00FA6680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2018.</izvorni_sadrzaj>
    <derivirana_varijabla naziv="DomainObject.Predmet.DatumOsnivanja_1">18.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St-442/2018</izvorni_sadrzaj>
    <derivirana_varijabla naziv="DomainObject.Predmet.OznakaBroj_1">St-442/2018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FJUBA PRIJENOSI j.d.o.o. za proizvodnju audiovizualnih djela</izvorni_sadrzaj>
    <derivirana_varijabla naziv="DomainObject.Predmet.ProtustrankaFormated_1">  FJUBA PRIJENOSI j.d.o.o. za proizvodnju audiovizualnih djela</derivirana_varijabla>
  </DomainObject.Predmet.ProtustrankaFormated>
  <DomainObject.Predmet.ProtustrankaFormatedOIB>
    <izvorni_sadrzaj>  FJUBA PRIJENOSI j.d.o.o. za proizvodnju audiovizualnih djela, OIB 71615641294</izvorni_sadrzaj>
    <derivirana_varijabla naziv="DomainObject.Predmet.ProtustrankaFormatedOIB_1">  FJUBA PRIJENOSI j.d.o.o. za proizvodnju audiovizualnih djela, OIB 71615641294</derivirana_varijabla>
  </DomainObject.Predmet.ProtustrankaFormatedOIB>
  <DomainObject.Predmet.ProtustrankaFormatedWithAdress>
    <izvorni_sadrzaj> FJUBA PRIJENOSI j.d.o.o. za proizvodnju audiovizualnih djela, Kranjčevićeva 15, 21000 Split</izvorni_sadrzaj>
    <derivirana_varijabla naziv="DomainObject.Predmet.ProtustrankaFormatedWithAdress_1"> FJUBA PRIJENOSI j.d.o.o. za proizvodnju audiovizualnih djela, Kranjčevićeva 15, 21000 Split</derivirana_varijabla>
  </DomainObject.Predmet.ProtustrankaFormatedWithAdress>
  <DomainObject.Predmet.ProtustrankaFormatedWithAdressOIB>
    <izvorni_sadrzaj> FJUBA PRIJENOSI j.d.o.o. za proizvodnju audiovizualnih djela, OIB 71615641294, Kranjčevićeva 15, 21000 Split</izvorni_sadrzaj>
    <derivirana_varijabla naziv="DomainObject.Predmet.ProtustrankaFormatedWithAdressOIB_1"> FJUBA PRIJENOSI j.d.o.o. za proizvodnju audiovizualnih djela, OIB 71615641294, Kranjčevićeva 15, 21000 Split</derivirana_varijabla>
  </DomainObject.Predmet.ProtustrankaFormatedWithAdressOIB>
  <DomainObject.Predmet.ProtustrankaWithAdress>
    <izvorni_sadrzaj>FJUBA PRIJENOSI j.d.o.o. za proizvodnju audiovizualnih djela Kranjčevićeva 15, 21000 Split</izvorni_sadrzaj>
    <derivirana_varijabla naziv="DomainObject.Predmet.ProtustrankaWithAdress_1">FJUBA PRIJENOSI j.d.o.o. za proizvodnju audiovizualnih djela Kranjčevićeva 15, 21000 Split</derivirana_varijabla>
  </DomainObject.Predmet.ProtustrankaWithAdress>
  <DomainObject.Predmet.ProtustrankaWithAdressOIB>
    <izvorni_sadrzaj>FJUBA PRIJENOSI j.d.o.o. za proizvodnju audiovizualnih djela, OIB 71615641294, Kranjčevićeva 15, 21000 Split</izvorni_sadrzaj>
    <derivirana_varijabla naziv="DomainObject.Predmet.ProtustrankaWithAdressOIB_1">FJUBA PRIJENOSI j.d.o.o. za proizvodnju audiovizualnih djela, OIB 71615641294, Kranjčevićeva 15, 21000 Split</derivirana_varijabla>
  </DomainObject.Predmet.ProtustrankaWithAdressOIB>
  <DomainObject.Predmet.ProtustrankaNazivFormated>
    <izvorni_sadrzaj>FJUBA PRIJENOSI j.d.o.o. za proizvodnju audiovizualnih djela</izvorni_sadrzaj>
    <derivirana_varijabla naziv="DomainObject.Predmet.ProtustrankaNazivFormated_1">FJUBA PRIJENOSI j.d.o.o. za proizvodnju audiovizualnih djela</derivirana_varijabla>
  </DomainObject.Predmet.ProtustrankaNazivFormated>
  <DomainObject.Predmet.ProtustrankaNazivFormatedOIB>
    <izvorni_sadrzaj>FJUBA PRIJENOSI j.d.o.o. za proizvodnju audiovizualnih djela, OIB 71615641294</izvorni_sadrzaj>
    <derivirana_varijabla naziv="DomainObject.Predmet.ProtustrankaNazivFormatedOIB_1">FJUBA PRIJENOSI j.d.o.o. za proizvodnju audiovizualnih djela, OIB 71615641294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151541.63</izvorni_sadrzaj>
    <derivirana_varijabla naziv="DomainObject.Predmet.TrenutnaVrijednost_1">151541.63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FJUBA PRIJENOSI j.d.o.o. za proizvodnju audiovizualnih djela</item>
    </izvorni_sadrzaj>
    <derivirana_varijabla naziv="DomainObject.Predmet.ProtuStrankaListFormated_1">
      <item>FJUBA PRIJENOSI j.d.o.o. za proizvodnju audiovizualnih djela</item>
    </derivirana_varijabla>
  </DomainObject.Predmet.ProtuStrankaListFormated>
  <DomainObject.Predmet.ProtuStrankaListFormatedOIB>
    <izvorni_sadrzaj>
      <item>FJUBA PRIJENOSI j.d.o.o. za proizvodnju audiovizualnih djela, OIB 71615641294</item>
    </izvorni_sadrzaj>
    <derivirana_varijabla naziv="DomainObject.Predmet.ProtuStrankaListFormatedOIB_1">
      <item>FJUBA PRIJENOSI j.d.o.o. za proizvodnju audiovizualnih djela, OIB 71615641294</item>
    </derivirana_varijabla>
  </DomainObject.Predmet.ProtuStrankaListFormatedOIB>
  <DomainObject.Predmet.ProtuStrankaListFormatedWithAdress>
    <izvorni_sadrzaj>
      <item>FJUBA PRIJENOSI j.d.o.o. za proizvodnju audiovizualnih djela, Kranjčevićeva 15, 21000 Split</item>
    </izvorni_sadrzaj>
    <derivirana_varijabla naziv="DomainObject.Predmet.ProtuStrankaListFormatedWithAdress_1">
      <item>FJUBA PRIJENOSI j.d.o.o. za proizvodnju audiovizualnih djela, Kranjčevićeva 15, 21000 Split</item>
    </derivirana_varijabla>
  </DomainObject.Predmet.ProtuStrankaListFormatedWithAdress>
  <DomainObject.Predmet.ProtuStrankaListFormatedWithAdressOIB>
    <izvorni_sadrzaj>
      <item>FJUBA PRIJENOSI j.d.o.o. za proizvodnju audiovizualnih djela, OIB 71615641294, Kranjčevićeva 15, 21000 Split</item>
    </izvorni_sadrzaj>
    <derivirana_varijabla naziv="DomainObject.Predmet.ProtuStrankaListFormatedWithAdressOIB_1">
      <item>FJUBA PRIJENOSI j.d.o.o. za proizvodnju audiovizualnih djela, OIB 71615641294, Kranjčevićeva 15, 21000 Split</item>
    </derivirana_varijabla>
  </DomainObject.Predmet.ProtuStrankaListFormatedWithAdressOIB>
  <DomainObject.Predmet.ProtuStrankaListNazivFormated>
    <izvorni_sadrzaj>
      <item>FJUBA PRIJENOSI j.d.o.o. za proizvodnju audiovizualnih djela</item>
    </izvorni_sadrzaj>
    <derivirana_varijabla naziv="DomainObject.Predmet.ProtuStrankaListNazivFormated_1">
      <item>FJUBA PRIJENOSI j.d.o.o. za proizvodnju audiovizualnih djela</item>
    </derivirana_varijabla>
  </DomainObject.Predmet.ProtuStrankaListNazivFormated>
  <DomainObject.Predmet.ProtuStrankaListNazivFormatedOIB>
    <izvorni_sadrzaj>
      <item>FJUBA PRIJENOSI j.d.o.o. za proizvodnju audiovizualnih djela, OIB 71615641294</item>
    </izvorni_sadrzaj>
    <derivirana_varijabla naziv="DomainObject.Predmet.ProtuStrankaListNazivFormatedOIB_1">
      <item>FJUBA PRIJENOSI j.d.o.o. za proizvodnju audiovizualnih djela, OIB 71615641294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FJUBA PRIJENOSI j.d.o.o. za proizvodnju audiovizualnih djela</izvorni_sadrzaj>
    <derivirana_varijabla naziv="DomainObject.Predmet.ProtustrankaIDrugi_1">FJUBA PRIJENOSI j.d.o.o. za proizvodnju audiovizualnih djela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FJUBA PRIJENOSI j.d.o.o. za proizvodnju audiovizualnih djela, OIB 71615641294, Kranjčevićeva 15, 21000 Split</izvorni_sadrzaj>
    <derivirana_varijabla naziv="DomainObject.Predmet.ProtustrankaIDrugiAdressOIB_1">FJUBA PRIJENOSI j.d.o.o. za proizvodnju audiovizualnih djela, OIB 71615641294, Kranjčevićeva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FJUBA PRIJENOSI j.d.o.o. za proizvodnju audiovizualnih djela</item>
      <item>FINANCIJSKA AGENCIJA, RC SPLIT</item>
    </izvorni_sadrzaj>
    <derivirana_varijabla naziv="DomainObject.Predmet.SudioniciListNaziv_1">
      <item>FJUBA PRIJENOSI j.d.o.o. za proizvodnju audiovizualnih djela</item>
      <item>FINANCIJSKA AGENCIJA, RC SPLIT</item>
    </derivirana_varijabla>
  </DomainObject.Predmet.SudioniciListNaziv>
  <DomainObject.Predmet.SudioniciListAdressOIB>
    <izvorni_sadrzaj>
      <item>FJUBA PRIJENOSI j.d.o.o. za proizvodnju audiovizualnih djela, OIB 71615641294, Kranjčevićeva 15,21000 Split</item>
      <item>FINANCIJSKA AGENCIJA, RC SPLIT, OIB 85821130368, Mažuranićevo šetalište 24 b,21000 Split</item>
    </izvorni_sadrzaj>
    <derivirana_varijabla naziv="DomainObject.Predmet.SudioniciListAdressOIB_1">
      <item>FJUBA PRIJENOSI j.d.o.o. za proizvodnju audiovizualnih djela, OIB 71615641294, Kranjčevićeva 15,21000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71615641294</item>
      <item>, OIB 85821130368</item>
    </izvorni_sadrzaj>
    <derivirana_varijabla naziv="DomainObject.Predmet.SudioniciListNazivOIB_1">
      <item>, OIB 71615641294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D1B68E-399E-43E3-B428-B1D7AC6BBD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331</properties:Words>
  <properties:Characters>1909</properties:Characters>
  <properties:Lines>48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2018-10-19T10:36:00Z</dcterms:created>
  <dc:creator>nmarkovic</dc:creator>
  <cp:lastModifiedBy>Željana Buzov</cp:lastModifiedBy>
  <cp:lastPrinted>2018-05-07T11:05:00Z</cp:lastPrinted>
  <dcterms:modified xmlns:xsi="http://www.w3.org/2001/XMLSchema-instance" xsi:type="dcterms:W3CDTF">2018-10-19T12:13:00Z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(442-18.docx)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