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5df26" w14:paraId="b25df26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C21953" w:rsidRPr="00C21953">
        <w:t>CIBUS ET TERRA d.o.o. MOMJAN</w:t>
      </w:r>
      <w:r w:rsidR="00FB53AD">
        <w:t xml:space="preserve">, </w:t>
      </w:r>
      <w:r w:rsidR="00BC02FE">
        <w:t>Momjan, Buje, Svetog</w:t>
      </w:r>
      <w:r w:rsidR="00097750">
        <w:t xml:space="preserve"> Martina 8</w:t>
      </w:r>
      <w:r w:rsidR="00FB53AD">
        <w:t xml:space="preserve">, OIB: </w:t>
      </w:r>
      <w:r w:rsidR="00097750" w:rsidRPr="00097750">
        <w:t>44230027896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097750" w:rsidRPr="00C21953">
        <w:t>CIBUS ET TERRA d.o.o. MOMJAN</w:t>
      </w:r>
      <w:r w:rsidR="00097750">
        <w:t xml:space="preserve">, </w:t>
      </w:r>
      <w:r w:rsidR="00A9557F">
        <w:t>Momjan (Grad Buje-Buie), Svetog</w:t>
      </w:r>
      <w:r w:rsidR="00097750">
        <w:t xml:space="preserve"> Martina 8, OIB: </w:t>
      </w:r>
      <w:r w:rsidR="00097750" w:rsidRPr="00097750">
        <w:t>44230027896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CA6238">
        <w:rPr>
          <w:b/>
          <w:lang w:val="pl-PL"/>
        </w:rPr>
        <w:t>23</w:t>
      </w:r>
      <w:r w:rsidR="00B17BB5">
        <w:rPr>
          <w:b/>
          <w:lang w:val="pl-PL"/>
        </w:rPr>
        <w:t xml:space="preserve">. </w:t>
      </w:r>
      <w:r w:rsidR="00CA6238">
        <w:rPr>
          <w:b/>
          <w:lang w:val="pl-PL"/>
        </w:rPr>
        <w:t>svibanj</w:t>
      </w:r>
      <w:r w:rsidR="00B17BB5">
        <w:rPr>
          <w:b/>
          <w:lang w:val="pl-PL"/>
        </w:rPr>
        <w:t xml:space="preserve"> 2016. godine </w:t>
      </w:r>
      <w:r w:rsidRPr="00FB0B18">
        <w:rPr>
          <w:b/>
          <w:lang w:val="pl-PL"/>
        </w:rPr>
        <w:t xml:space="preserve">u </w:t>
      </w:r>
      <w:r w:rsidR="00CA6238">
        <w:rPr>
          <w:b/>
          <w:lang w:val="pl-PL"/>
        </w:rPr>
        <w:t>9</w:t>
      </w:r>
      <w:r w:rsidR="00041698">
        <w:rPr>
          <w:b/>
          <w:lang w:val="pl-PL"/>
        </w:rPr>
        <w:t>,</w:t>
      </w:r>
      <w:r w:rsidR="00CA6238">
        <w:rPr>
          <w:b/>
          <w:lang w:val="pl-PL"/>
        </w:rPr>
        <w:t>45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B43935" w:rsidRPr="00C21953">
        <w:t>CIBUS ET TERRA d.o.o. MOMJAN</w:t>
      </w:r>
      <w:r w:rsidR="00B43935">
        <w:t xml:space="preserve">, Buje, Momjan, Svetog Martina 8, OIB: </w:t>
      </w:r>
      <w:r w:rsidR="00B43935" w:rsidRPr="00097750">
        <w:t>44230027896</w:t>
      </w:r>
      <w:r w:rsidR="00A560B4" w:rsidRPr="00A560B4">
        <w:t xml:space="preserve">, </w:t>
      </w:r>
    </w:p>
    <w:p w:rsidRDefault="00814FDD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EF58A5">
        <w:rPr>
          <w:lang w:val="sv-SE"/>
        </w:rPr>
        <w:t xml:space="preserve">dužnika </w:t>
      </w:r>
      <w:r w:rsidR="00B43935">
        <w:rPr>
          <w:lang w:val="sv-SE"/>
        </w:rPr>
        <w:t>Glauco Bevilacqua</w:t>
      </w:r>
      <w:r w:rsidR="00C46CA5">
        <w:rPr>
          <w:lang w:val="sv-SE"/>
        </w:rPr>
        <w:t>, Buje, Momjan, Svetog Martina 8.</w:t>
      </w:r>
    </w:p>
    <w:p w:rsidRDefault="00675005" w:rsidP="005E3EB7" w:rsidR="00675005">
      <w:pPr>
        <w:jc w:val="both"/>
      </w:pPr>
    </w:p>
    <w:p w:rsidRDefault="00FB0B18" w:rsidP="005E3EB7" w:rsidR="00B17BB5" w:rsidRPr="005C5D88">
      <w:pPr>
        <w:jc w:val="both"/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C46CA5">
        <w:rPr>
          <w:lang w:val="sv-SE"/>
        </w:rPr>
        <w:t>Glauco Bevilacqua, Buje, Momjan, Svetog Martina 8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>
        <w:rPr>
          <w:lang w:val="sv-SE"/>
        </w:rPr>
        <w:t xml:space="preserve"> zakonski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C46CA5">
        <w:rPr>
          <w:lang w:val="sv-SE"/>
        </w:rPr>
        <w:t>Glauco Bevilacqua, Buje, Momjan, Svetog Martina 8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CA6238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2B627E">
        <w:rPr>
          <w:lang w:val="sv-SE"/>
        </w:rPr>
        <w:t>I</w:t>
      </w:r>
      <w:r>
        <w:rPr>
          <w:lang w:val="sv-SE"/>
        </w:rPr>
        <w:t>V</w:t>
      </w:r>
      <w:r w:rsidR="003E00AF">
        <w:rPr>
          <w:lang w:val="sv-SE"/>
        </w:rPr>
        <w:t>. Osob</w:t>
      </w:r>
      <w:r>
        <w:rPr>
          <w:lang w:val="sv-SE"/>
        </w:rPr>
        <w:t>a</w:t>
      </w:r>
      <w:r w:rsidR="003E00AF">
        <w:rPr>
          <w:lang w:val="sv-SE"/>
        </w:rPr>
        <w:t xml:space="preserve"> naveden</w:t>
      </w:r>
      <w:r>
        <w:rPr>
          <w:lang w:val="sv-SE"/>
        </w:rPr>
        <w:t>a</w:t>
      </w:r>
      <w:r w:rsidR="003E00AF">
        <w:rPr>
          <w:lang w:val="sv-SE"/>
        </w:rPr>
        <w:t xml:space="preserve"> u toč</w:t>
      </w:r>
      <w:r>
        <w:rPr>
          <w:lang w:val="sv-SE"/>
        </w:rPr>
        <w:t>ci III.</w:t>
      </w:r>
      <w:r w:rsidR="003E00AF">
        <w:rPr>
          <w:lang w:val="sv-SE"/>
        </w:rPr>
        <w:t xml:space="preserve"> ovog rješenja odgovara vjerovnicima osobno za naknadu štete koju </w:t>
      </w:r>
      <w:r>
        <w:rPr>
          <w:lang w:val="sv-SE"/>
        </w:rPr>
        <w:t>im</w:t>
      </w:r>
      <w:r w:rsidR="003E00AF">
        <w:rPr>
          <w:lang w:val="sv-SE"/>
        </w:rPr>
        <w:t xml:space="preserve"> </w:t>
      </w:r>
      <w:r>
        <w:rPr>
          <w:lang w:val="sv-SE"/>
        </w:rPr>
        <w:t>je</w:t>
      </w:r>
      <w:r w:rsidR="003E00AF">
        <w:rPr>
          <w:lang w:val="sv-SE"/>
        </w:rPr>
        <w:t xml:space="preserve"> prouzročil</w:t>
      </w:r>
      <w:r>
        <w:rPr>
          <w:lang w:val="sv-SE"/>
        </w:rPr>
        <w:t>a</w:t>
      </w:r>
      <w:r w:rsidR="003E00AF">
        <w:rPr>
          <w:lang w:val="sv-SE"/>
        </w:rPr>
        <w:t xml:space="preserve">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V. Osob</w:t>
      </w:r>
      <w:r w:rsidR="00CA6238">
        <w:rPr>
          <w:lang w:val="sv-SE"/>
        </w:rPr>
        <w:t>a</w:t>
      </w:r>
      <w:r>
        <w:rPr>
          <w:lang w:val="sv-SE"/>
        </w:rPr>
        <w:t xml:space="preserve"> naveden</w:t>
      </w:r>
      <w:r w:rsidR="00CA6238">
        <w:rPr>
          <w:lang w:val="sv-SE"/>
        </w:rPr>
        <w:t>a</w:t>
      </w:r>
      <w:r>
        <w:rPr>
          <w:lang w:val="sv-SE"/>
        </w:rPr>
        <w:t xml:space="preserve"> u toč</w:t>
      </w:r>
      <w:r w:rsidR="00CA6238">
        <w:rPr>
          <w:lang w:val="sv-SE"/>
        </w:rPr>
        <w:t>ci</w:t>
      </w:r>
      <w:r>
        <w:rPr>
          <w:lang w:val="sv-SE"/>
        </w:rPr>
        <w:t xml:space="preserve"> </w:t>
      </w:r>
      <w:r w:rsidR="002534BF">
        <w:rPr>
          <w:lang w:val="sv-SE"/>
        </w:rPr>
        <w:t>III.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250E1A">
        <w:t>2</w:t>
      </w:r>
      <w:r w:rsidR="003E00AF">
        <w:t xml:space="preserve">. </w:t>
      </w:r>
      <w:r w:rsidR="00250E1A">
        <w:t>svibnja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7A2BC6">
        <w:t>, v. r.</w:t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BC02FE" w:rsidRPr="00C21953">
        <w:t>CIBUS ET TERRA d.o.o. MOMJAN</w:t>
      </w:r>
      <w:r w:rsidR="00BC02FE">
        <w:t>, Momjan, Buje, Sv</w:t>
      </w:r>
      <w:r w:rsidR="005D43ED">
        <w:t>etog</w:t>
      </w:r>
      <w:r w:rsidR="00BC02FE">
        <w:t xml:space="preserve"> Martina 8, OIB: </w:t>
      </w:r>
      <w:r w:rsidR="009A6D91">
        <w:tab/>
      </w:r>
      <w:r w:rsidR="00BC02FE" w:rsidRPr="00097750">
        <w:t>44230027896</w:t>
      </w:r>
      <w:r w:rsidR="009D643C">
        <w:rPr>
          <w:sz w:val="23"/>
          <w:szCs w:val="23"/>
        </w:rPr>
        <w:t xml:space="preserve">, </w:t>
      </w:r>
    </w:p>
    <w:p w:rsidRDefault="00FB0B18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C46CA5">
        <w:rPr>
          <w:lang w:val="sv-SE"/>
        </w:rPr>
        <w:t>Glauco Bevilacqua, Buje, Momjan, Svetog Martina 8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705D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362D33">
      <w:tab/>
    </w:r>
    <w:r w:rsidR="00250E1A">
      <w:t>Posl. broj: 4 St-452/2016-10</w:t>
    </w:r>
  </w:p>
  <w:p w:rsidRDefault="00A7705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D91589">
      <w:t>4</w:t>
    </w:r>
    <w:r w:rsidR="00C21953">
      <w:t>52</w:t>
    </w:r>
    <w:r w:rsidR="00CA6238">
      <w:t>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41698"/>
    <w:rsid w:val="00096793"/>
    <w:rsid w:val="00097750"/>
    <w:rsid w:val="000A7AEE"/>
    <w:rsid w:val="00107DA9"/>
    <w:rsid w:val="00110EE5"/>
    <w:rsid w:val="00134676"/>
    <w:rsid w:val="001B237E"/>
    <w:rsid w:val="002441BF"/>
    <w:rsid w:val="00250E1A"/>
    <w:rsid w:val="002534BF"/>
    <w:rsid w:val="00262377"/>
    <w:rsid w:val="00264035"/>
    <w:rsid w:val="002B627E"/>
    <w:rsid w:val="002D55AD"/>
    <w:rsid w:val="00317FBA"/>
    <w:rsid w:val="00333A6A"/>
    <w:rsid w:val="00362D33"/>
    <w:rsid w:val="00395F29"/>
    <w:rsid w:val="003B74B1"/>
    <w:rsid w:val="003E00AF"/>
    <w:rsid w:val="0051365F"/>
    <w:rsid w:val="00554328"/>
    <w:rsid w:val="0059655A"/>
    <w:rsid w:val="005C5D88"/>
    <w:rsid w:val="005D43ED"/>
    <w:rsid w:val="005E3EB7"/>
    <w:rsid w:val="005E434E"/>
    <w:rsid w:val="00675005"/>
    <w:rsid w:val="006E60DF"/>
    <w:rsid w:val="006F6C1E"/>
    <w:rsid w:val="0079454F"/>
    <w:rsid w:val="007A2BC6"/>
    <w:rsid w:val="007D7A8F"/>
    <w:rsid w:val="008049B9"/>
    <w:rsid w:val="00814FDD"/>
    <w:rsid w:val="00830C47"/>
    <w:rsid w:val="00844FE0"/>
    <w:rsid w:val="008E4F58"/>
    <w:rsid w:val="0094387D"/>
    <w:rsid w:val="00947E8B"/>
    <w:rsid w:val="009522C1"/>
    <w:rsid w:val="00963406"/>
    <w:rsid w:val="00985388"/>
    <w:rsid w:val="009A6D91"/>
    <w:rsid w:val="009D643C"/>
    <w:rsid w:val="00A560B4"/>
    <w:rsid w:val="00A7705D"/>
    <w:rsid w:val="00A95299"/>
    <w:rsid w:val="00A9557F"/>
    <w:rsid w:val="00AF4620"/>
    <w:rsid w:val="00B17BB5"/>
    <w:rsid w:val="00B4009E"/>
    <w:rsid w:val="00B43935"/>
    <w:rsid w:val="00B97A03"/>
    <w:rsid w:val="00BA138C"/>
    <w:rsid w:val="00BC02FE"/>
    <w:rsid w:val="00C21953"/>
    <w:rsid w:val="00C46CA5"/>
    <w:rsid w:val="00CA0CBB"/>
    <w:rsid w:val="00CA6238"/>
    <w:rsid w:val="00CD4F7A"/>
    <w:rsid w:val="00D14604"/>
    <w:rsid w:val="00D50EA1"/>
    <w:rsid w:val="00D55B69"/>
    <w:rsid w:val="00D91589"/>
    <w:rsid w:val="00DC2733"/>
    <w:rsid w:val="00DD4676"/>
    <w:rsid w:val="00DF28E8"/>
    <w:rsid w:val="00E40DC9"/>
    <w:rsid w:val="00EA6F5A"/>
    <w:rsid w:val="00EF58A5"/>
    <w:rsid w:val="00F26397"/>
    <w:rsid w:val="00F32923"/>
    <w:rsid w:val="00F448B8"/>
    <w:rsid w:val="00F531AB"/>
    <w:rsid w:val="00F53406"/>
    <w:rsid w:val="00F560F8"/>
    <w:rsid w:val="00F814D0"/>
    <w:rsid w:val="00FB0B18"/>
    <w:rsid w:val="00FB53AD"/>
    <w:rsid w:val="00FC5A4D"/>
    <w:rsid w:val="00FD66BD"/>
    <w:rsid w:val="00FE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70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05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05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05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05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70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05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05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05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05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CIBUS ET TERRA d.o.o. MOMJAN zastupanog po punomoćniku Glauco Bevilacqua</izvorni_sadrzaj>
    <derivirana_varijabla naziv="DomainObject.Predmet.ProtustrankaFormated_1">  CIBUS ET TERRA d.o.o. MOMJAN zastupanog po punomoćniku Glauco Bevilacqua</derivirana_varijabla>
  </DomainObject.Predmet.ProtustrankaFormated>
  <DomainObject.Predmet.ProtustrankaFormatedOIB>
    <izvorni_sadrzaj>  CIBUS ET TERRA d.o.o. MOMJAN, OIB 44230027896 zastupanog po punomoćniku Glauco Bevilacqua</izvorni_sadrzaj>
    <derivirana_varijabla naziv="DomainObject.Predmet.ProtustrankaFormatedOIB_1">  CIBUS ET TERRA d.o.o. MOMJAN, OIB 44230027896 zastupanog po punomoćniku Glauco Bevilacqua</derivirana_varijabla>
  </DomainObject.Predmet.ProtustrankaFormatedOIB>
  <DomainObject.Predmet.ProtustrankaFormatedWithAdress>
    <izvorni_sadrzaj> CIBUS ET TERRA d.o.o. MOMJAN, Svetog Martina 8, 52460 Momjan zastupanog po punomoćniku Glauco Bevilacqua</izvorni_sadrzaj>
    <derivirana_varijabla naziv="DomainObject.Predmet.ProtustrankaFormatedWithAdress_1"> CIBUS ET TERRA d.o.o. MOMJAN, Svetog Martina 8, 52460 Momjan zastupanog po punomoćniku Glauco Bevilacqua</derivirana_varijabla>
  </DomainObject.Predmet.ProtustrankaFormatedWithAdress>
  <DomainObject.Predmet.ProtustrankaFormatedWithAdressOIB>
    <izvorni_sadrzaj> CIBUS ET TERRA d.o.o. MOMJAN, OIB 44230027896, Svetog Martina 8, 52460 Momjan zastupanog po punomoćniku Glauco Bevilacqua</izvorni_sadrzaj>
    <derivirana_varijabla naziv="DomainObject.Predmet.ProtustrankaFormatedWithAdressOIB_1"> CIBUS ET TERRA d.o.o. MOMJAN, OIB 44230027896, Svetog Martina 8, 52460 Momjan zastupanog po punomoćniku Glauco Bevilacqua</derivirana_varijabla>
  </DomainObject.Predmet.ProtustrankaFormatedWithAdressOIB>
  <DomainObject.Predmet.ProtustrankaWithAdress>
    <izvorni_sadrzaj>CIBUS ET TERRA d.o.o. MOMJAN Svetog Martina 8, 52460 Momjan</izvorni_sadrzaj>
    <derivirana_varijabla naziv="DomainObject.Predmet.ProtustrankaWithAdress_1">CIBUS ET TERRA d.o.o. MOMJAN Svetog Martina 8, 52460 Momjan</derivirana_varijabla>
  </DomainObject.Predmet.ProtustrankaWithAdress>
  <DomainObject.Predmet.ProtustrankaWithAdressOIB>
    <izvorni_sadrzaj>CIBUS ET TERRA d.o.o. MOMJAN, OIB 44230027896, Svetog Martina 8, 52460 Momjan</izvorni_sadrzaj>
    <derivirana_varijabla naziv="DomainObject.Predmet.ProtustrankaWithAdressOIB_1">CIBUS ET TERRA d.o.o. MOMJAN, OIB 44230027896, Svetog Martina 8, 52460 Momjan</derivirana_varijabla>
  </DomainObject.Predmet.ProtustrankaWithAdressOIB>
  <DomainObject.Predmet.ProtustrankaNazivFormated>
    <izvorni_sadrzaj>CIBUS ET TERRA d.o.o. MOMJAN</izvorni_sadrzaj>
    <derivirana_varijabla naziv="DomainObject.Predmet.ProtustrankaNazivFormated_1">CIBUS ET TERRA d.o.o. MOMJAN</derivirana_varijabla>
  </DomainObject.Predmet.ProtustrankaNazivFormated>
  <DomainObject.Predmet.ProtustrankaNazivFormatedOIB>
    <izvorni_sadrzaj>CIBUS ET TERRA d.o.o. MOMJAN, OIB 44230027896</izvorni_sadrzaj>
    <derivirana_varijabla naziv="DomainObject.Predmet.ProtustrankaNazivFormatedOIB_1">CIBUS ET TERRA d.o.o. MOMJAN, OIB 44230027896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26448.38</izvorni_sadrzaj>
    <derivirana_varijabla naziv="DomainObject.Predmet.TrenutnaVrijednost_1">26448.38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CIBUS ET TERRA d.o.o. MOMJAN zastupanog po punomoćniku Glauco Bevilacqua</item>
    </izvorni_sadrzaj>
    <derivirana_varijabla naziv="DomainObject.Predmet.ProtuStrankaListFormated_1">
      <item>CIBUS ET TERRA d.o.o. MOMJAN zastupanog po punomoćniku Glauco Bevilacqua</item>
    </derivirana_varijabla>
  </DomainObject.Predmet.ProtuStrankaListFormated>
  <DomainObject.Predmet.ProtuStrankaListFormatedOIB>
    <izvorni_sadrzaj>
      <item>CIBUS ET TERRA d.o.o. MOMJAN, OIB 44230027896 zastupanog po punomoćniku Glauco Bevilacqua</item>
    </izvorni_sadrzaj>
    <derivirana_varijabla naziv="DomainObject.Predmet.ProtuStrankaListFormatedOIB_1">
      <item>CIBUS ET TERRA d.o.o. MOMJAN, OIB 44230027896 zastupanog po punomoćniku Glauco Bevilacqua</item>
    </derivirana_varijabla>
  </DomainObject.Predmet.ProtuStrankaListFormatedOIB>
  <DomainObject.Predmet.ProtuStrankaListFormatedWithAdress>
    <izvorni_sadrzaj>
      <item>CIBUS ET TERRA d.o.o. MOMJAN, Svetog Martina 8, 52460 Momjan zastupanog po punomoćniku Glauco Bevilacqua</item>
    </izvorni_sadrzaj>
    <derivirana_varijabla naziv="DomainObject.Predmet.ProtuStrankaListFormatedWithAdress_1">
      <item>CIBUS ET TERRA d.o.o. MOMJAN, Svetog Martina 8, 52460 Momjan zastupanog po punomoćniku Glauco Bevilacqua</item>
    </derivirana_varijabla>
  </DomainObject.Predmet.ProtuStrankaListFormatedWithAdress>
  <DomainObject.Predmet.ProtuStrankaListFormatedWithAdressOIB>
    <izvorni_sadrzaj>
      <item>CIBUS ET TERRA d.o.o. MOMJAN, OIB 44230027896, Svetog Martina 8, 52460 Momjan zastupanog po punomoćniku Glauco Bevilacqua</item>
    </izvorni_sadrzaj>
    <derivirana_varijabla naziv="DomainObject.Predmet.ProtuStrankaListFormatedWithAdressOIB_1">
      <item>CIBUS ET TERRA d.o.o. MOMJAN, OIB 44230027896, Svetog Martina 8, 52460 Momjan zastupanog po punomoćniku Glauco Bevilacqua</item>
    </derivirana_varijabla>
  </DomainObject.Predmet.ProtuStrankaListFormatedWithAdressOIB>
  <DomainObject.Predmet.ProtuStrankaListNazivFormated>
    <izvorni_sadrzaj>
      <item>CIBUS ET TERRA d.o.o. MOMJAN</item>
    </izvorni_sadrzaj>
    <derivirana_varijabla naziv="DomainObject.Predmet.ProtuStrankaListNazivFormated_1">
      <item>CIBUS ET TERRA d.o.o. MOMJAN</item>
    </derivirana_varijabla>
  </DomainObject.Predmet.ProtuStrankaListNazivFormated>
  <DomainObject.Predmet.ProtuStrankaListNazivFormatedOIB>
    <izvorni_sadrzaj>
      <item>CIBUS ET TERRA d.o.o. MOMJAN, OIB 44230027896</item>
    </izvorni_sadrzaj>
    <derivirana_varijabla naziv="DomainObject.Predmet.ProtuStrankaListNazivFormatedOIB_1">
      <item>CIBUS ET TERRA d.o.o. MOMJAN, OIB 44230027896</item>
    </derivirana_varijabla>
  </DomainObject.Predmet.ProtuStrankaListNazivFormatedOIB>
  <DomainObject.Predmet.OstaliListFormated>
    <izvorni_sadrzaj>
      <item>Glauco Bevilacqua punomoćnik sudionika u postupku CIBUS ET TERRA d.o.o. MOMJAN</item>
    </izvorni_sadrzaj>
    <derivirana_varijabla naziv="DomainObject.Predmet.OstaliListFormated_1">
      <item>Glauco Bevilacqua punomoćnik sudionika u postupku CIBUS ET TERRA d.o.o. MOMJAN</item>
    </derivirana_varijabla>
  </DomainObject.Predmet.OstaliListFormated>
  <DomainObject.Predmet.OstaliListFormatedOIB>
    <izvorni_sadrzaj>
      <item>Glauco Bevilacqua, OIB 99350873492 punomoćnik sudionika u postupku CIBUS ET TERRA d.o.o. MOMJAN</item>
    </izvorni_sadrzaj>
    <derivirana_varijabla naziv="DomainObject.Predmet.OstaliListFormatedOIB_1">
      <item>Glauco Bevilacqua, OIB 99350873492 punomoćnik sudionika u postupku CIBUS ET TERRA d.o.o. MOMJAN</item>
    </derivirana_varijabla>
  </DomainObject.Predmet.OstaliListFormatedOIB>
  <DomainObject.Predmet.OstaliListFormatedWithAdress>
    <izvorni_sadrzaj>
      <item>Glauco Bevilacqua, Sv. Martina 8, 52460 Momjan punomoćnik sudionika u postupku CIBUS ET TERRA d.o.o. MOMJAN</item>
    </izvorni_sadrzaj>
    <derivirana_varijabla naziv="DomainObject.Predmet.OstaliListFormatedWithAdress_1">
      <item>Glauco Bevilacqua, Sv. Martina 8, 52460 Momjan punomoćnik sudionika u postupku CIBUS ET TERRA d.o.o. MOMJAN</item>
    </derivirana_varijabla>
  </DomainObject.Predmet.OstaliListFormatedWithAdress>
  <DomainObject.Predmet.OstaliListFormatedWithAdressOIB>
    <izvorni_sadrzaj>
      <item>Glauco Bevilacqua, OIB 99350873492, Sv. Martina 8, 52460 Momjan punomoćnik sudionika u postupku CIBUS ET TERRA d.o.o. MOMJAN</item>
    </izvorni_sadrzaj>
    <derivirana_varijabla naziv="DomainObject.Predmet.OstaliListFormatedWithAdressOIB_1">
      <item>Glauco Bevilacqua, OIB 99350873492, Sv. Martina 8, 52460 Momjan punomoćnik sudionika u postupku CIBUS ET TERRA d.o.o. MOMJAN</item>
    </derivirana_varijabla>
  </DomainObject.Predmet.OstaliListFormatedWithAdressOIB>
  <DomainObject.Predmet.OstaliListNazivFormated>
    <izvorni_sadrzaj>
      <item>Glauco Bevilacqua</item>
    </izvorni_sadrzaj>
    <derivirana_varijabla naziv="DomainObject.Predmet.OstaliListNazivFormated_1">
      <item>Glauco Bevilacqua</item>
    </derivirana_varijabla>
  </DomainObject.Predmet.OstaliListNazivFormated>
  <DomainObject.Predmet.OstaliListNazivFormatedOIB>
    <izvorni_sadrzaj>
      <item>Glauco Bevilacqua, OIB 99350873492</item>
    </izvorni_sadrzaj>
    <derivirana_varijabla naziv="DomainObject.Predmet.OstaliListNazivFormatedOIB_1">
      <item>Glauco Bevilacqua, OIB 99350873492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CIBUS ET TERRA d.o.o. MOMJAN</izvorni_sadrzaj>
    <derivirana_varijabla naziv="DomainObject.Predmet.ProtustrankaIDrugi_1">CIBUS ET TERRA d.o.o. MOMJAN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CIBUS ET TERRA d.o.o. MOMJAN, OIB 44230027896, Svetog Martina 8, 52460 Momjan</izvorni_sadrzaj>
    <derivirana_varijabla naziv="DomainObject.Predmet.ProtustrankaIDrugiAdressOIB_1">CIBUS ET TERRA d.o.o. MOMJAN, OIB 44230027896, Svetog Martina 8, 52460 Momjan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CIBUS ET TERRA d.o.o. MOMJAN</item>
      <item>Glauco Bevilacqua</item>
    </izvorni_sadrzaj>
    <derivirana_varijabla naziv="DomainObject.Predmet.SudioniciListNaziv_1">
      <item>FINANCIJSKA AGENCIJA, RC RIJEKA, PODRUŽNICA PULA, PULA</item>
      <item>CIBUS ET TERRA d.o.o. MOMJAN</item>
      <item>Glauco Bevilacqua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CIBUS ET TERRA d.o.o. MOMJAN, OIB 44230027896, Svetog Martina 8,52460 Momjan</item>
      <item>Glauco Bevilacqua, OIB 99350873492, Sv. Martina 8,52460 Momjan</item>
    </izvorni_sadrzaj>
    <derivirana_varijabla naziv="DomainObject.Predmet.SudioniciListAdressOIB_1">
      <item>FINANCIJSKA AGENCIJA, RC RIJEKA, PODRUŽNICA PULA, PULA, OIB 85821130368, Giardini 5,52100 Pula</item>
      <item>CIBUS ET TERRA d.o.o. MOMJAN, OIB 44230027896, Svetog Martina 8,52460 Momjan</item>
      <item>Glauco Bevilacqua, OIB 99350873492, Sv. Martina 8,52460 Momjan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44230027896</item>
      <item>, OIB 99350873492</item>
    </izvorni_sadrzaj>
    <derivirana_varijabla naziv="DomainObject.Predmet.SudioniciListNazivOIB_1">
      <item>, OIB 85821130368</item>
      <item>, OIB 44230027896</item>
      <item>, OIB 99350873492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673A04-B830-4B35-9639-8908763769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2859</properties:Characters>
  <properties:Lines>78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2016-05-02T07:49:00Z</dcterms:created>
  <dc:creator>Jasmina Matika</dc:creator>
  <cp:lastModifiedBy>Sanja Prodan</cp:lastModifiedBy>
  <cp:lastPrinted>2016-05-02T07:52:00Z</cp:lastPrinted>
  <dcterms:modified xmlns:xsi="http://www.w3.org/2001/XMLSchema-instance" xsi:type="dcterms:W3CDTF">2016-05-02T07:59:00Z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