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617" w14:paraId="4d47617" w:rsidRDefault="00765A82" w:rsidP="00765A82" w:rsidR="00765A82">
      <w:pPr>
        <w:jc w:val="right"/>
        <w15:collapsed w:val="false"/>
      </w:pPr>
      <w:r>
        <w:t>6 St-2225/16-12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center"/>
        <w:rPr>
          <w:b/>
        </w:rPr>
      </w:pPr>
      <w:r>
        <w:rPr>
          <w:b/>
        </w:rPr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>
        <w:rPr>
          <w:b/>
        </w:rPr>
        <w:t>stečajna masa iza  EMPORIUM d.o.o. Vukovar,</w:t>
      </w:r>
      <w:r>
        <w:t xml:space="preserve"> dana 28. studenog 2016. g.,           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6B22AF" w:rsidR="006B22AF">
      <w:pPr>
        <w:pStyle w:val="Tijeloteksta"/>
        <w:numPr>
          <w:ilvl w:val="0"/>
          <w:numId w:val="1"/>
        </w:numPr>
      </w:pPr>
      <w:r>
        <w:t>Stečajn</w:t>
      </w:r>
      <w:r w:rsidR="00765A82">
        <w:t>a</w:t>
      </w:r>
      <w:r>
        <w:t xml:space="preserve"> upravitelj</w:t>
      </w:r>
      <w:r w:rsidR="00765A82">
        <w:t>ica</w:t>
      </w:r>
      <w:r w:rsidR="00B14147">
        <w:t xml:space="preserve"> </w:t>
      </w:r>
      <w:r w:rsidR="00765A82">
        <w:rPr>
          <w:b/>
        </w:rPr>
        <w:t xml:space="preserve">Sanja </w:t>
      </w:r>
      <w:proofErr w:type="spellStart"/>
      <w:r w:rsidR="00765A82">
        <w:rPr>
          <w:b/>
        </w:rPr>
        <w:t>Mišević</w:t>
      </w:r>
      <w:proofErr w:type="spellEnd"/>
      <w:r w:rsidR="00765A82">
        <w:rPr>
          <w:b/>
        </w:rPr>
        <w:t xml:space="preserve"> iz Osijeka</w:t>
      </w:r>
      <w:r w:rsidR="00DF0FA2">
        <w:rPr>
          <w:b/>
        </w:rPr>
        <w:t xml:space="preserve"> </w:t>
      </w:r>
      <w:r>
        <w:t>razrješava se dužnosti stečajn</w:t>
      </w:r>
      <w:r w:rsidR="00765A82">
        <w:t>e</w:t>
      </w:r>
      <w:r>
        <w:t xml:space="preserve"> upravitelj</w:t>
      </w:r>
      <w:r w:rsidR="00765A82">
        <w:t>ice</w:t>
      </w:r>
      <w:r>
        <w:t xml:space="preserve"> u stečajnom postupku nad dužnikom </w:t>
      </w:r>
      <w:r w:rsidR="00765A82">
        <w:rPr>
          <w:b/>
        </w:rPr>
        <w:t>stečajna masa iza  EMPORIUM d.o.o. Vukovar</w:t>
      </w:r>
      <w:r w:rsidR="001E3E48">
        <w:t>.</w:t>
      </w:r>
      <w:r w:rsidR="0081398C">
        <w:t xml:space="preserve"> </w:t>
      </w:r>
    </w:p>
    <w:p w:rsidRDefault="001E3E48" w:rsidP="006B22AF" w:rsidR="005D5206" w:rsidRPr="007B6FDC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765A82">
        <w:rPr>
          <w:b/>
        </w:rPr>
        <w:t>stečajna masa iza  EMPORIUM d.o.o. Vukovar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81398C">
        <w:t>stečajn</w:t>
      </w:r>
      <w:r w:rsidR="00765A82">
        <w:t>i</w:t>
      </w:r>
      <w:r w:rsidR="00B515DF">
        <w:t xml:space="preserve"> upravitelj </w:t>
      </w:r>
      <w:r w:rsidR="007A7F9E" w:rsidRPr="006A63E9">
        <w:rPr>
          <w:b/>
        </w:rPr>
        <w:t>Boja</w:t>
      </w:r>
      <w:r w:rsidR="00765A82">
        <w:rPr>
          <w:b/>
        </w:rPr>
        <w:t xml:space="preserve">n </w:t>
      </w:r>
      <w:proofErr w:type="spellStart"/>
      <w:r w:rsidR="00765A82">
        <w:rPr>
          <w:b/>
        </w:rPr>
        <w:t>Sudarević</w:t>
      </w:r>
      <w:proofErr w:type="spellEnd"/>
      <w:r w:rsidR="00765A82">
        <w:rPr>
          <w:b/>
        </w:rPr>
        <w:t xml:space="preserve"> iz Osijeka.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765A82">
        <w:t>a</w:t>
      </w:r>
      <w:r w:rsidR="004B741D">
        <w:t xml:space="preserve"> upravitelj</w:t>
      </w:r>
      <w:r w:rsidR="00765A82">
        <w:t xml:space="preserve">ica Sanja </w:t>
      </w:r>
      <w:proofErr w:type="spellStart"/>
      <w:r w:rsidR="00765A82">
        <w:t>Mišević</w:t>
      </w:r>
      <w:proofErr w:type="spellEnd"/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>
        <w:t>od dana pravomoćnosti ovoga rješenja izvršiti primopredaju cjelokupne dokumentacije stečajnog dužnika stečajno</w:t>
      </w:r>
      <w:r w:rsidR="00765A82">
        <w:t>m</w:t>
      </w:r>
      <w:r>
        <w:t xml:space="preserve"> upravitelj</w:t>
      </w:r>
      <w:r w:rsidR="00765A82">
        <w:t>u</w:t>
      </w:r>
      <w:r w:rsidR="007A7F9E">
        <w:t xml:space="preserve"> Boj</w:t>
      </w:r>
      <w:r w:rsidR="00765A82">
        <w:t xml:space="preserve">anu </w:t>
      </w:r>
      <w:proofErr w:type="spellStart"/>
      <w:r w:rsidR="00765A82">
        <w:t>Sudarević</w:t>
      </w:r>
      <w:proofErr w:type="spellEnd"/>
      <w:r w:rsidR="005D5206">
        <w:t>, Osijek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765A82">
        <w:t>i</w:t>
      </w:r>
      <w:r>
        <w:t xml:space="preserve"> upravitelj </w:t>
      </w:r>
      <w:r w:rsidR="004325DA">
        <w:t>iz točke 2. ovog rješenja duž</w:t>
      </w:r>
      <w:r w:rsidR="007A7F9E">
        <w:t>na</w:t>
      </w:r>
      <w:r>
        <w:t xml:space="preserve"> je u roku od </w:t>
      </w:r>
      <w:r w:rsidR="00765A82">
        <w:t>15</w:t>
      </w:r>
      <w:r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765A82">
        <w:t>i</w:t>
      </w:r>
      <w:r w:rsidR="004B741D">
        <w:t xml:space="preserve"> upravitelj</w:t>
      </w:r>
      <w:r w:rsidR="00765A82">
        <w:t xml:space="preserve"> Bojan </w:t>
      </w:r>
      <w:proofErr w:type="spellStart"/>
      <w:r w:rsidR="00765A82">
        <w:t>Sudarević</w:t>
      </w:r>
      <w:proofErr w:type="spellEnd"/>
      <w:r w:rsidR="00765A82">
        <w:t xml:space="preserve"> </w:t>
      </w:r>
      <w:r w:rsidR="007A7F9E">
        <w:t xml:space="preserve">iz Osijeka </w:t>
      </w:r>
      <w:r w:rsidR="004B741D">
        <w:t>ovlašten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765A82" w:rsidP="00765A82" w:rsidR="00765A82" w:rsidRPr="00B95216">
      <w:pPr>
        <w:pStyle w:val="Tijeloteksta"/>
        <w:ind w:left="720"/>
      </w:pP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765A82">
        <w:rPr>
          <w:bCs/>
        </w:rPr>
        <w:t>2225/16</w:t>
      </w:r>
      <w:r w:rsidR="004325DA">
        <w:rPr>
          <w:bCs/>
        </w:rPr>
        <w:t xml:space="preserve"> od </w:t>
      </w:r>
      <w:r w:rsidR="00765A82">
        <w:rPr>
          <w:bCs/>
        </w:rPr>
        <w:t xml:space="preserve">23. rujna 2016. g. određen je nastavak stečajnog postupka nad stečajnom masom iza </w:t>
      </w:r>
      <w:proofErr w:type="spellStart"/>
      <w:r w:rsidR="00765A82">
        <w:rPr>
          <w:bCs/>
        </w:rPr>
        <w:t>Emporium</w:t>
      </w:r>
      <w:proofErr w:type="spellEnd"/>
      <w:r w:rsidR="00765A82">
        <w:rPr>
          <w:bCs/>
        </w:rPr>
        <w:t xml:space="preserve"> d.o.o. Vukovar a za stečajnu upraviteljicu imenovana je Sanja </w:t>
      </w:r>
      <w:proofErr w:type="spellStart"/>
      <w:r w:rsidR="00765A82">
        <w:rPr>
          <w:bCs/>
        </w:rPr>
        <w:t>Mišević</w:t>
      </w:r>
      <w:proofErr w:type="spellEnd"/>
      <w:r w:rsidR="004325DA">
        <w:rPr>
          <w:bCs/>
        </w:rPr>
        <w:t xml:space="preserve"> iz Osijeka</w:t>
      </w:r>
      <w:r w:rsidR="00B515DF">
        <w:rPr>
          <w:bCs/>
        </w:rPr>
        <w:t xml:space="preserve">. </w:t>
      </w:r>
    </w:p>
    <w:p w:rsidRDefault="00765A82" w:rsidP="00786F1E" w:rsidR="00765A82">
      <w:pPr>
        <w:pStyle w:val="Tijeloteksta"/>
        <w:rPr>
          <w:bCs/>
        </w:rPr>
      </w:pP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765A82" w:rsidP="00765A82" w:rsidR="00765A82">
      <w:pPr>
        <w:jc w:val="right"/>
      </w:pPr>
      <w:r>
        <w:lastRenderedPageBreak/>
        <w:t>6 St-2225/16-12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DF0FA2" w:rsidR="007B6FDC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765A82">
        <w:rPr>
          <w:bCs/>
        </w:rPr>
        <w:t>25. studenog</w:t>
      </w:r>
      <w:r w:rsidR="00DF0FA2">
        <w:rPr>
          <w:bCs/>
        </w:rPr>
        <w:t xml:space="preserve"> 2016. g.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Sanja </w:t>
      </w:r>
      <w:proofErr w:type="spellStart"/>
      <w:r w:rsidR="00765A82">
        <w:rPr>
          <w:bCs/>
        </w:rPr>
        <w:t>Mišević</w:t>
      </w:r>
      <w:proofErr w:type="spellEnd"/>
      <w:r w:rsidR="00DF0FA2">
        <w:rPr>
          <w:bCs/>
        </w:rPr>
        <w:t xml:space="preserve"> na osobni zahtjev zatraži</w:t>
      </w:r>
      <w:r w:rsidR="00765A82">
        <w:rPr>
          <w:bCs/>
        </w:rPr>
        <w:t>la</w:t>
      </w:r>
      <w:r w:rsidR="00DF0FA2">
        <w:rPr>
          <w:bCs/>
        </w:rPr>
        <w:t xml:space="preserve"> je da </w:t>
      </w:r>
      <w:r w:rsidR="00765A82">
        <w:rPr>
          <w:bCs/>
        </w:rPr>
        <w:t>ju</w:t>
      </w:r>
      <w:r w:rsidR="00DF0FA2">
        <w:rPr>
          <w:bCs/>
        </w:rPr>
        <w:t xml:space="preserve"> se razriješi dužnosti stečajnog upravitelja navodeći da </w:t>
      </w:r>
      <w:r w:rsidR="00765A82">
        <w:rPr>
          <w:bCs/>
        </w:rPr>
        <w:t>je s danom 28. studeni 2016. g. počela sa obnašanjem dužnosti pri Vladi RH te zbog nemogućnosti istodobnog obnašanja dužnosti tajnice Ministarstva pravosuđa i stečajne upraviteljice predlaže razrješenje dužnosti stečajne upraviteljice</w:t>
      </w:r>
      <w:r w:rsidR="00DF0FA2">
        <w:rPr>
          <w:bCs/>
        </w:rPr>
        <w:t>.</w:t>
      </w:r>
      <w:r w:rsidR="00E24593">
        <w:rPr>
          <w:bCs/>
        </w:rPr>
        <w:t xml:space="preserve"> </w:t>
      </w: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 xml:space="preserve">Slijedom navedenog valjalo je </w:t>
      </w:r>
      <w:r w:rsidR="00E24593">
        <w:rPr>
          <w:bCs/>
        </w:rPr>
        <w:t>stečajn</w:t>
      </w:r>
      <w:r w:rsidR="00765A82">
        <w:rPr>
          <w:bCs/>
        </w:rPr>
        <w:t>u</w:t>
      </w:r>
      <w:r w:rsidR="00E24593">
        <w:rPr>
          <w:bCs/>
        </w:rPr>
        <w:t xml:space="preserve"> upravitelj</w:t>
      </w:r>
      <w:r w:rsidR="00765A82">
        <w:rPr>
          <w:bCs/>
        </w:rPr>
        <w:t xml:space="preserve">icu Sanju </w:t>
      </w:r>
      <w:proofErr w:type="spellStart"/>
      <w:r w:rsidR="00765A82">
        <w:rPr>
          <w:bCs/>
        </w:rPr>
        <w:t>Mišević</w:t>
      </w:r>
      <w:proofErr w:type="spellEnd"/>
      <w:r w:rsidR="00DF0FA2">
        <w:rPr>
          <w:bCs/>
        </w:rPr>
        <w:t xml:space="preserve"> iz Osijeka, na osobni zahtjev, </w:t>
      </w:r>
      <w:r w:rsidR="00E24593">
        <w:rPr>
          <w:bCs/>
        </w:rPr>
        <w:t xml:space="preserve">razriješiti </w:t>
      </w:r>
      <w:r w:rsidR="00DF0FA2">
        <w:rPr>
          <w:bCs/>
        </w:rPr>
        <w:t xml:space="preserve">dužnosti stečajnog upravitelja </w:t>
      </w:r>
      <w:r w:rsidR="00E24593">
        <w:rPr>
          <w:bCs/>
        </w:rPr>
        <w:t xml:space="preserve">te odlučiti kao u izreci pod točkom 1 a sukladno čl. </w:t>
      </w:r>
      <w:r w:rsidR="00DF0FA2">
        <w:rPr>
          <w:bCs/>
        </w:rPr>
        <w:t xml:space="preserve">91 st. 5 </w:t>
      </w:r>
      <w:r w:rsidR="0067186E">
        <w:t xml:space="preserve">Stečajnog zakona („Narodne novine“ broj </w:t>
      </w:r>
      <w:r w:rsidR="00DF0FA2">
        <w:t>71/15</w:t>
      </w:r>
      <w:r w:rsidR="0067186E">
        <w:t xml:space="preserve">  u daljnjem tekstu SZ)</w:t>
      </w:r>
      <w:r w:rsidR="002E462D">
        <w:t xml:space="preserve"> </w:t>
      </w:r>
      <w:r w:rsidR="00E24593">
        <w:t xml:space="preserve">u vezi s čl. </w:t>
      </w:r>
      <w:r w:rsidR="00DF0FA2">
        <w:t>441 st. 2 SZ</w:t>
      </w:r>
      <w:r w:rsidR="00E24593">
        <w:t>.</w:t>
      </w:r>
    </w:p>
    <w:p w:rsidRDefault="00E02941" w:rsidP="002E462D" w:rsidR="00E02941">
      <w:pPr>
        <w:pStyle w:val="Tijeloteksta"/>
      </w:pPr>
    </w:p>
    <w:p w:rsidRDefault="002E462D" w:rsidP="004B741D" w:rsidR="00CE19FA" w:rsidRPr="0033328B">
      <w:pPr>
        <w:pStyle w:val="Tijeloteksta"/>
        <w:rPr>
          <w:bCs/>
        </w:rPr>
      </w:pPr>
      <w:r>
        <w:tab/>
        <w:t xml:space="preserve">Sukladno čl. </w:t>
      </w:r>
      <w:r w:rsidR="00DF0FA2">
        <w:t>91</w:t>
      </w:r>
      <w:r>
        <w:t xml:space="preserve"> st. 8 SZ valjalo je </w:t>
      </w:r>
      <w:r w:rsidR="00DF0FA2">
        <w:t>imenovati novog stečajnog upravitelja u osobi Boja</w:t>
      </w:r>
      <w:r w:rsidR="00765A82">
        <w:t xml:space="preserve">n </w:t>
      </w:r>
      <w:proofErr w:type="spellStart"/>
      <w:r w:rsidR="00765A82">
        <w:t>Sudarević</w:t>
      </w:r>
      <w:proofErr w:type="spellEnd"/>
      <w:r w:rsidR="00DF0FA2">
        <w:t xml:space="preserve"> iz Osijeka primjenom čl. 84 st. 2 SZ </w:t>
      </w:r>
      <w:r>
        <w:t>te odluči</w:t>
      </w:r>
      <w:r w:rsidR="00DF0FA2">
        <w:t>ti</w:t>
      </w:r>
      <w:r>
        <w:t xml:space="preserve"> kao u izreci pod točkom </w:t>
      </w:r>
      <w:r w:rsidR="00E24593">
        <w:t>2</w:t>
      </w:r>
      <w:r>
        <w:t>.</w:t>
      </w:r>
    </w:p>
    <w:p w:rsidRDefault="00CE19FA" w:rsidP="004B741D" w:rsidR="00CE19FA">
      <w:pPr>
        <w:pStyle w:val="Tijeloteksta"/>
      </w:pPr>
    </w:p>
    <w:p w:rsidRDefault="00E24593" w:rsidP="004B741D" w:rsidR="00E24593">
      <w:pPr>
        <w:pStyle w:val="Tijeloteksta"/>
      </w:pPr>
    </w:p>
    <w:p w:rsidRDefault="00C5418D" w:rsidP="00C5418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65A82">
        <w:t>28. studenog</w:t>
      </w:r>
      <w:r>
        <w:t xml:space="preserve"> 2016. g. 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765A82">
        <w:t xml:space="preserve">Sanja </w:t>
      </w:r>
      <w:proofErr w:type="spellStart"/>
      <w:r w:rsidR="00765A82">
        <w:t>Mišević</w:t>
      </w:r>
      <w:proofErr w:type="spellEnd"/>
    </w:p>
    <w:p w:rsidRDefault="006B22AF" w:rsidP="00857D02" w:rsidR="006B22AF">
      <w:pPr>
        <w:pStyle w:val="Tijeloteksta"/>
        <w:numPr>
          <w:ilvl w:val="0"/>
          <w:numId w:val="3"/>
        </w:numPr>
        <w:jc w:val="left"/>
      </w:pPr>
      <w:r>
        <w:t>stečajn</w:t>
      </w:r>
      <w:r w:rsidR="00C5418D">
        <w:t>a</w:t>
      </w:r>
      <w:r>
        <w:t xml:space="preserve"> upravitelj</w:t>
      </w:r>
      <w:r w:rsidR="00C5418D">
        <w:t>ica Boja</w:t>
      </w:r>
      <w:r w:rsidR="00765A82">
        <w:t xml:space="preserve">n </w:t>
      </w:r>
      <w:proofErr w:type="spellStart"/>
      <w:r w:rsidR="00765A82">
        <w:t>Sudarević</w:t>
      </w:r>
      <w:proofErr w:type="spellEnd"/>
    </w:p>
    <w:p w:rsidRDefault="00765A82" w:rsidP="0033328B" w:rsidR="0067186E">
      <w:pPr>
        <w:pStyle w:val="Tijeloteksta"/>
        <w:numPr>
          <w:ilvl w:val="0"/>
          <w:numId w:val="3"/>
        </w:numPr>
        <w:jc w:val="left"/>
      </w:pPr>
      <w:r>
        <w:t>ŽDO Vukovar</w:t>
      </w:r>
    </w:p>
    <w:p w:rsidRDefault="00765A82" w:rsidP="0033328B" w:rsidR="00765A82">
      <w:pPr>
        <w:pStyle w:val="Tijeloteksta"/>
        <w:numPr>
          <w:ilvl w:val="0"/>
          <w:numId w:val="3"/>
        </w:numPr>
        <w:jc w:val="left"/>
      </w:pPr>
      <w:r>
        <w:t xml:space="preserve">Janko </w:t>
      </w:r>
      <w:proofErr w:type="spellStart"/>
      <w:r>
        <w:t>Lender</w:t>
      </w:r>
      <w:proofErr w:type="spellEnd"/>
      <w:r>
        <w:t xml:space="preserve"> iz Opatije, </w:t>
      </w:r>
      <w:proofErr w:type="spellStart"/>
      <w:r>
        <w:t>Varljenska</w:t>
      </w:r>
      <w:proofErr w:type="spellEnd"/>
      <w:r>
        <w:t xml:space="preserve"> cesta 7A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65A82">
        <w:t>12.1.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>
      <w:bookmarkStart w:name="_GoBack" w:id="0"/>
      <w:bookmarkEnd w:id="0"/>
    </w:p>
    <w:sectPr w:rsidSect="00B14147" w:rsidR="004B741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EF0" w:rsidR="00222EF0">
      <w:r>
        <w:separator/>
      </w:r>
    </w:p>
  </w:endnote>
  <w:endnote w:id="0" w:type="continuationSeparator">
    <w:p w:rsidRDefault="00222EF0" w:rsidR="0022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EF0" w:rsidR="00222EF0">
      <w:r>
        <w:separator/>
      </w:r>
    </w:p>
  </w:footnote>
  <w:footnote w:id="0" w:type="continuationSeparator">
    <w:p w:rsidRDefault="00222EF0" w:rsidR="00222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4CE8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2EF0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5D5206"/>
    <w:rsid w:val="005E4F6A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4CE8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4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4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FA8D7-66B6-437C-AED1-37152A26E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2492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2016-11-28T12:27:00Z</dcterms:created>
  <dc:creator>hermanj</dc:creator>
  <cp:lastModifiedBy>Danijela Sekulić</cp:lastModifiedBy>
  <cp:lastPrinted>2016-11-28T12:27:00Z</cp:lastPrinted>
  <dcterms:modified xmlns:xsi="http://www.w3.org/2001/XMLSchema-instance" xsi:type="dcterms:W3CDTF">2016-11-28T12:27:00Z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