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8761" w14:paraId="7358761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r w:rsidR="00424E8A">
        <w:rPr>
          <w:rFonts w:hAnsi="Times New Roman" w:ascii="Times New Roman"/>
        </w:rPr>
        <w:t>1105/14-43</w:t>
      </w:r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C705B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C705B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C705BB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r w:rsidR="00424E8A" w:rsidRPr="00424E8A">
        <w:rPr>
          <w:rFonts w:hAnsi="Times New Roman" w:ascii="Times New Roman"/>
        </w:rPr>
        <w:t>REGATA d.o.o. u stečaju, Zagreb, Barutanski breg 35, OIB:79629726461</w:t>
      </w:r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r w:rsidR="00424E8A">
        <w:rPr>
          <w:rFonts w:hAnsi="Times New Roman" w:ascii="Times New Roman"/>
        </w:rPr>
        <w:t>23. listopada</w:t>
      </w:r>
      <w:r w:rsidR="00C705BB">
        <w:rPr>
          <w:rFonts w:hAnsi="Times New Roman" w:ascii="Times New Roman"/>
        </w:rPr>
        <w:t xml:space="preserve"> 2018.,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r w:rsidR="00424E8A" w:rsidRPr="00424E8A">
        <w:rPr>
          <w:rFonts w:hAnsi="Times New Roman" w:ascii="Times New Roman"/>
        </w:rPr>
        <w:t>REGATA d.o.o. u stečaju, Zagreb, Barutanski breg 35, OIB:79629726461</w:t>
      </w:r>
      <w:r w:rsidR="00A11A72">
        <w:rPr>
          <w:rFonts w:hAnsi="Times New Roman" w:ascii="Times New Roman"/>
        </w:rPr>
        <w:t xml:space="preserve">, </w:t>
      </w:r>
      <w:r w:rsidRPr="00A82221">
        <w:rPr>
          <w:rFonts w:hAnsi="Times New Roman" w:ascii="Times New Roman"/>
        </w:rPr>
        <w:t xml:space="preserve">za dan  </w:t>
      </w:r>
      <w:r w:rsidR="00424E8A">
        <w:rPr>
          <w:rFonts w:hAnsi="Times New Roman" w:ascii="Times New Roman"/>
        </w:rPr>
        <w:t>14. studenog</w:t>
      </w:r>
      <w:r w:rsidR="00A82221">
        <w:rPr>
          <w:rFonts w:hAnsi="Times New Roman" w:ascii="Times New Roman"/>
        </w:rPr>
        <w:t xml:space="preserve"> 201</w:t>
      </w:r>
      <w:r w:rsidR="00C705BB">
        <w:rPr>
          <w:rFonts w:hAnsi="Times New Roman" w:ascii="Times New Roman"/>
        </w:rPr>
        <w:t>8</w:t>
      </w:r>
      <w:r w:rsidR="00A82221">
        <w:rPr>
          <w:rFonts w:hAnsi="Times New Roman" w:ascii="Times New Roman"/>
        </w:rPr>
        <w:t>. u 1</w:t>
      </w:r>
      <w:r w:rsidR="00424E8A">
        <w:rPr>
          <w:rFonts w:hAnsi="Times New Roman" w:ascii="Times New Roman"/>
        </w:rPr>
        <w:t>2,15</w:t>
      </w:r>
      <w:r w:rsidRPr="00A82221">
        <w:rPr>
          <w:rFonts w:hAnsi="Times New Roman" w:ascii="Times New Roman"/>
        </w:rPr>
        <w:t xml:space="preserve"> sati, </w:t>
      </w:r>
      <w:r w:rsidR="00051653" w:rsidRPr="00051653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424E8A">
        <w:rPr>
          <w:rFonts w:hAnsi="Times New Roman" w:ascii="Times New Roman"/>
        </w:rPr>
        <w:t>Davorka Huljev</w:t>
      </w:r>
      <w:r w:rsidR="0085086C">
        <w:rPr>
          <w:rFonts w:hAnsi="Times New Roman" w:ascii="Times New Roman"/>
        </w:rPr>
        <w:t>,</w:t>
      </w:r>
    </w:p>
    <w:p w:rsidRDefault="00A82221" w:rsidP="009F46B2" w:rsidR="0085086C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>-razlučni vjerovnik R</w:t>
      </w:r>
      <w:r w:rsidR="00C705BB">
        <w:rPr>
          <w:rFonts w:hAnsi="Times New Roman" w:ascii="Times New Roman"/>
        </w:rPr>
        <w:t>epublika Hrvatska,</w:t>
      </w:r>
      <w:r w:rsidR="0085086C">
        <w:rPr>
          <w:rFonts w:hAnsi="Times New Roman" w:ascii="Times New Roman"/>
        </w:rPr>
        <w:t xml:space="preserve"> Ministarstvo financija,</w:t>
      </w:r>
    </w:p>
    <w:p w:rsidRDefault="0085086C" w:rsidP="009F46B2" w:rsidR="00A8222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Porezna uprava, Područni ured Zagreb</w:t>
      </w:r>
      <w:r w:rsidR="00A82221" w:rsidRPr="00A82221">
        <w:rPr>
          <w:rFonts w:hAnsi="Times New Roman" w:ascii="Times New Roman"/>
        </w:rPr>
        <w:t xml:space="preserve"> zastupan</w:t>
      </w:r>
      <w:r w:rsidR="00C705BB">
        <w:rPr>
          <w:rFonts w:hAnsi="Times New Roman" w:ascii="Times New Roman"/>
        </w:rPr>
        <w:t>a</w:t>
      </w:r>
      <w:r w:rsidR="00A82221" w:rsidRPr="00A82221">
        <w:rPr>
          <w:rFonts w:hAnsi="Times New Roman" w:ascii="Times New Roman"/>
        </w:rPr>
        <w:t xml:space="preserve"> po ŽDO </w:t>
      </w:r>
      <w:r w:rsidR="00424E8A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.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85086C">
        <w:rPr>
          <w:rFonts w:hAnsi="Times New Roman" w:ascii="Times New Roman"/>
        </w:rPr>
        <w:t>1105/14-40</w:t>
      </w:r>
      <w:r w:rsidRPr="00A82221">
        <w:rPr>
          <w:rFonts w:hAnsi="Times New Roman" w:ascii="Times New Roman"/>
        </w:rPr>
        <w:t xml:space="preserve"> od </w:t>
      </w:r>
      <w:r w:rsidR="0085086C">
        <w:rPr>
          <w:rFonts w:hAnsi="Times New Roman" w:ascii="Times New Roman"/>
        </w:rPr>
        <w:t>27. rujna</w:t>
      </w:r>
      <w:r w:rsidR="00A82221">
        <w:rPr>
          <w:rFonts w:hAnsi="Times New Roman" w:ascii="Times New Roman"/>
        </w:rPr>
        <w:t xml:space="preserve"> 201</w:t>
      </w:r>
      <w:r w:rsidR="00C705BB">
        <w:rPr>
          <w:rFonts w:hAnsi="Times New Roman" w:ascii="Times New Roman"/>
        </w:rPr>
        <w:t>8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85086C">
        <w:rPr>
          <w:rFonts w:hAnsi="Times New Roman" w:ascii="Times New Roman"/>
        </w:rPr>
        <w:t>23. listopada</w:t>
      </w:r>
      <w:r w:rsidR="00C705BB">
        <w:rPr>
          <w:rFonts w:hAnsi="Times New Roman" w:ascii="Times New Roman"/>
        </w:rPr>
        <w:t xml:space="preserve"> 2018.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C705BB" w:rsidR="0012663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517FE">
        <w:rPr>
          <w:rFonts w:hAnsi="Times New Roman" w:ascii="Times New Roman"/>
        </w:rPr>
        <w:t>, v.r.</w:t>
      </w:r>
    </w:p>
    <w:p w:rsidRDefault="008517FE" w:rsidP="00C705BB" w:rsidR="008517FE">
      <w:pPr>
        <w:pStyle w:val="Tijeloteksta"/>
        <w:jc w:val="right"/>
        <w:rPr>
          <w:rFonts w:hAnsi="Times New Roman" w:ascii="Times New Roman"/>
        </w:rPr>
      </w:pPr>
    </w:p>
    <w:p w:rsidRDefault="008517FE" w:rsidP="008517FE" w:rsidR="008517FE" w:rsidRPr="008517FE">
      <w:pPr>
        <w:pStyle w:val="Tijeloteksta"/>
        <w:jc w:val="right"/>
        <w:rPr>
          <w:rFonts w:hAnsi="Times New Roman" w:ascii="Times New Roman"/>
        </w:rPr>
      </w:pPr>
      <w:r w:rsidRPr="008517FE">
        <w:rPr>
          <w:rFonts w:hAnsi="Times New Roman" w:ascii="Times New Roman"/>
        </w:rPr>
        <w:t>Za točnost otpravka-</w:t>
      </w:r>
    </w:p>
    <w:p w:rsidRDefault="008517FE" w:rsidP="008517FE" w:rsidR="008517FE" w:rsidRPr="008517FE">
      <w:pPr>
        <w:pStyle w:val="Tijeloteksta"/>
        <w:jc w:val="right"/>
        <w:rPr>
          <w:rFonts w:hAnsi="Times New Roman" w:ascii="Times New Roman"/>
        </w:rPr>
      </w:pPr>
      <w:r w:rsidRPr="008517FE">
        <w:rPr>
          <w:rFonts w:hAnsi="Times New Roman" w:ascii="Times New Roman"/>
        </w:rPr>
        <w:t>ovlašteni službenik:</w:t>
      </w:r>
    </w:p>
    <w:p w:rsidRDefault="008517FE" w:rsidP="008517FE" w:rsidR="008517FE">
      <w:pPr>
        <w:pStyle w:val="Tijeloteksta"/>
        <w:jc w:val="right"/>
        <w:rPr>
          <w:rFonts w:hAnsi="Times New Roman" w:ascii="Times New Roman"/>
        </w:rPr>
      </w:pPr>
      <w:r w:rsidRPr="008517FE">
        <w:rPr>
          <w:rFonts w:hAnsi="Times New Roman" w:ascii="Times New Roman"/>
        </w:rPr>
        <w:t>Žana Livaja</w:t>
      </w:r>
    </w:p>
    <w:p w:rsidRDefault="009B0516" w:rsidP="008517FE" w:rsidR="009B0516" w:rsidRPr="00A82221">
      <w:pPr>
        <w:pStyle w:val="Tijeloteksta"/>
        <w:ind w:left="720"/>
        <w:rPr>
          <w:rFonts w:hAnsi="Times New Roman" w:ascii="Times New Roman"/>
        </w:rPr>
      </w:pPr>
    </w:p>
    <w:sectPr w:rsidSect="00A515FE" w:rsidR="009B0516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085036"/>
    <w:multiLevelType w:val="hybridMultilevel"/>
    <w:tmpl w:val="C7EEA7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51653"/>
    <w:rsid w:val="0006161A"/>
    <w:rsid w:val="0008012E"/>
    <w:rsid w:val="000975D0"/>
    <w:rsid w:val="000B68FC"/>
    <w:rsid w:val="00121B3D"/>
    <w:rsid w:val="00126635"/>
    <w:rsid w:val="0014159D"/>
    <w:rsid w:val="00156568"/>
    <w:rsid w:val="00163764"/>
    <w:rsid w:val="00200EA5"/>
    <w:rsid w:val="00243F03"/>
    <w:rsid w:val="002574A8"/>
    <w:rsid w:val="00264987"/>
    <w:rsid w:val="00287086"/>
    <w:rsid w:val="002B63A0"/>
    <w:rsid w:val="002E733F"/>
    <w:rsid w:val="0031255C"/>
    <w:rsid w:val="003144B9"/>
    <w:rsid w:val="00372D71"/>
    <w:rsid w:val="003B321C"/>
    <w:rsid w:val="003C7482"/>
    <w:rsid w:val="00424E8A"/>
    <w:rsid w:val="0042644E"/>
    <w:rsid w:val="0047193E"/>
    <w:rsid w:val="004F7F1E"/>
    <w:rsid w:val="005218ED"/>
    <w:rsid w:val="005267BE"/>
    <w:rsid w:val="00541D63"/>
    <w:rsid w:val="005C20C4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5086C"/>
    <w:rsid w:val="008517FE"/>
    <w:rsid w:val="008A5E6E"/>
    <w:rsid w:val="008A7DF4"/>
    <w:rsid w:val="0094386C"/>
    <w:rsid w:val="009468C7"/>
    <w:rsid w:val="00963E0E"/>
    <w:rsid w:val="009B0516"/>
    <w:rsid w:val="009C5761"/>
    <w:rsid w:val="009E4EC9"/>
    <w:rsid w:val="009F46B2"/>
    <w:rsid w:val="00A11A72"/>
    <w:rsid w:val="00A31829"/>
    <w:rsid w:val="00A4609D"/>
    <w:rsid w:val="00A515FE"/>
    <w:rsid w:val="00A82221"/>
    <w:rsid w:val="00A919C9"/>
    <w:rsid w:val="00A97B2F"/>
    <w:rsid w:val="00AD0263"/>
    <w:rsid w:val="00AE602C"/>
    <w:rsid w:val="00B5657E"/>
    <w:rsid w:val="00B84FC9"/>
    <w:rsid w:val="00BF4125"/>
    <w:rsid w:val="00C3507A"/>
    <w:rsid w:val="00C705BB"/>
    <w:rsid w:val="00D63B8C"/>
    <w:rsid w:val="00D90237"/>
    <w:rsid w:val="00D91159"/>
    <w:rsid w:val="00D91D7C"/>
    <w:rsid w:val="00DB7369"/>
    <w:rsid w:val="00DE4935"/>
    <w:rsid w:val="00E00454"/>
    <w:rsid w:val="00E45131"/>
    <w:rsid w:val="00E775AF"/>
    <w:rsid w:val="00EE6604"/>
    <w:rsid w:val="00F40C0D"/>
    <w:rsid w:val="00F75F67"/>
    <w:rsid w:val="00F843C5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REGATA, d.o.o. za marketing, trgovinu i usluge</izvorni_sadrzaj>
    <derivirana_varijabla naziv="DomainObject.Predmet.ProtustrankaFormated_1">  REGATA, d.o.o. za marketing, trgovinu i usluge</derivirana_varijabla>
  </DomainObject.Predmet.ProtustrankaFormated>
  <DomainObject.Predmet.ProtustrankaFormatedOIB>
    <izvorni_sadrzaj>  REGATA, d.o.o. za marketing, trgovinu i usluge, OIB 79629726461</izvorni_sadrzaj>
    <derivirana_varijabla naziv="DomainObject.Predmet.ProtustrankaFormatedOIB_1">  REGATA, d.o.o. za marketing, trgovinu i usluge, OIB 79629726461</derivirana_varijabla>
  </DomainObject.Predmet.ProtustrankaFormatedOIB>
  <DomainObject.Predmet.ProtustrankaFormatedWithAdress>
    <izvorni_sadrzaj> REGATA, d.o.o. za marketing, trgovinu i usluge, Barutanski breg 35, 10000 Zagreb</izvorni_sadrzaj>
    <derivirana_varijabla naziv="DomainObject.Predmet.ProtustrankaFormatedWithAdress_1"> REGATA, d.o.o. za marketing, trgovinu i usluge, Barutanski breg 35, 10000 Zagreb</derivirana_varijabla>
  </DomainObject.Predmet.ProtustrankaFormatedWithAdress>
  <DomainObject.Predmet.ProtustrankaFormatedWithAdressOIB>
    <izvorni_sadrzaj> REGATA, d.o.o. za marketing, trgovinu i usluge, OIB 79629726461, Barutanski breg 35, 10000 Zagreb</izvorni_sadrzaj>
    <derivirana_varijabla naziv="DomainObject.Predmet.ProtustrankaFormatedWithAdressOIB_1"> REGATA, d.o.o. za marketing, trgovinu i usluge, OIB 79629726461, Barutanski breg 35, 10000 Zagreb</derivirana_varijabla>
  </DomainObject.Predmet.ProtustrankaFormatedWithAdressOIB>
  <DomainObject.Predmet.ProtustrankaWithAdress>
    <izvorni_sadrzaj>REGATA, d.o.o. za marketing, trgovinu i usluge Barutanski breg 35, 10000 Zagreb</izvorni_sadrzaj>
    <derivirana_varijabla naziv="DomainObject.Predmet.ProtustrankaWithAdress_1">REGATA, d.o.o. za marketing, trgovinu i usluge Barutanski breg 35, 10000 Zagreb</derivirana_varijabla>
  </DomainObject.Predmet.ProtustrankaWithAdress>
  <DomainObject.Predmet.ProtustrankaWithAdressOIB>
    <izvorni_sadrzaj>REGATA, d.o.o. za marketing, trgovinu i usluge, OIB 79629726461, Barutanski breg 35, 10000 Zagreb</izvorni_sadrzaj>
    <derivirana_varijabla naziv="DomainObject.Predmet.ProtustrankaWithAdressOIB_1">REGATA, d.o.o. za marketing, trgovinu i usluge, OIB 79629726461, Barutanski breg 35, 10000 Zagreb</derivirana_varijabla>
  </DomainObject.Predmet.ProtustrankaWithAdressOIB>
  <DomainObject.Predmet.ProtustrankaNazivFormated>
    <izvorni_sadrzaj>REGATA, d.o.o. za marketing, trgovinu i usluge</izvorni_sadrzaj>
    <derivirana_varijabla naziv="DomainObject.Predmet.ProtustrankaNazivFormated_1">REGATA, d.o.o. za marketing, trgovinu i usluge</derivirana_varijabla>
  </DomainObject.Predmet.ProtustrankaNazivFormated>
  <DomainObject.Predmet.ProtustrankaNazivFormatedOIB>
    <izvorni_sadrzaj>REGATA, d.o.o. za marketing, trgovinu i usluge, OIB 79629726461</izvorni_sadrzaj>
    <derivirana_varijabla naziv="DomainObject.Predmet.ProtustrankaNazivFormatedOIB_1">REGATA, d.o.o. za marketing, trgovinu i usluge,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</item>
    </izvorni_sadrzaj>
    <derivirana_varijabla naziv="DomainObject.Predmet.ProtuStrankaListFormated_1">
      <item>REGATA, d.o.o. za marketing, trgovinu i usluge</item>
    </derivirana_varijabla>
  </DomainObject.Predmet.ProtuStrankaListFormated>
  <DomainObject.Predmet.ProtuStrankaListFormatedOIB>
    <izvorni_sadrzaj>
      <item>REGATA, d.o.o. za marketing, trgovinu i usluge, OIB 79629726461</item>
    </izvorni_sadrzaj>
    <derivirana_varijabla naziv="DomainObject.Predmet.ProtuStrankaListFormatedOIB_1">
      <item>REGATA, d.o.o. za marketing, trgovinu i usluge, OIB 79629726461</item>
    </derivirana_varijabla>
  </DomainObject.Predmet.ProtuStrankaListFormatedOIB>
  <DomainObject.Predmet.ProtuStrankaListFormatedWithAdress>
    <izvorni_sadrzaj>
      <item>REGATA, d.o.o. za marketing, trgovinu i usluge, Barutanski breg 35, 10000 Zagreb</item>
    </izvorni_sadrzaj>
    <derivirana_varijabla naziv="DomainObject.Predmet.ProtuStrankaListFormatedWithAdress_1">
      <item>REGATA, d.o.o. za marketing, trgovinu i usluge, Barutanski breg 35, 10000 Zagreb</item>
    </derivirana_varijabla>
  </DomainObject.Predmet.ProtuStrankaListFormatedWithAdress>
  <DomainObject.Predmet.ProtuStrankaListFormatedWithAdressOIB>
    <izvorni_sadrzaj>
      <item>REGATA, d.o.o. za marketing, trgovinu i usluge, OIB 79629726461, Barutanski breg 35, 10000 Zagreb</item>
    </izvorni_sadrzaj>
    <derivirana_varijabla naziv="DomainObject.Predmet.ProtuStrankaListFormatedWithAdressOIB_1">
      <item>REGATA, d.o.o. za marketing, trgovinu i usluge,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</item>
    </izvorni_sadrzaj>
    <derivirana_varijabla naziv="DomainObject.Predmet.ProtuStrankaListNazivFormated_1">
      <item>REGATA, d.o.o. za marketing, trgovinu i usluge</item>
    </derivirana_varijabla>
  </DomainObject.Predmet.ProtuStrankaListNazivFormated>
  <DomainObject.Predmet.ProtuStrankaListNazivFormatedOIB>
    <izvorni_sadrzaj>
      <item>REGATA, d.o.o. za marketing, trgovinu i usluge, OIB 79629726461</item>
    </izvorni_sadrzaj>
    <derivirana_varijabla naziv="DomainObject.Predmet.ProtuStrankaListNazivFormatedOIB_1">
      <item>REGATA, d.o.o. za marketing, trgovinu i usluge, OIB 79629726461</item>
    </derivirana_varijabla>
  </DomainObject.Predmet.ProtuStrankaListNazivFormatedOIB>
  <DomainObject.Predmet.OstaliListFormated>
    <izvorni_sadrzaj>
      <item>IVICA LOVRIĆ</item>
      <item>Davorka Huljev</item>
    </izvorni_sadrzaj>
    <derivirana_varijabla naziv="DomainObject.Predmet.OstaliListFormated_1">
      <item>IVICA LOVRIĆ</item>
      <item>Davorka Huljev</item>
    </derivirana_varijabla>
  </DomainObject.Predmet.OstaliListFormated>
  <DomainObject.Predmet.OstaliListFormatedOIB>
    <izvorni_sadrzaj>
      <item>IVICA LOVRIĆ, OIB 64144862315</item>
      <item>Davorka Huljev, OIB 34743014377</item>
    </izvorni_sadrzaj>
    <derivirana_varijabla naziv="DomainObject.Predmet.OstaliListFormatedOIB_1">
      <item>IVICA LOVRIĆ, OIB 64144862315</item>
      <item>Davorka Huljev, OIB 34743014377</item>
    </derivirana_varijabla>
  </DomainObject.Predmet.OstaliListFormatedOIB>
  <DomainObject.Predmet.OstaliListFormatedWithAdress>
    <izvorni_sadrzaj>
      <item>IVICA LOVRIĆ, Barutanski breg 35, 10000 Zagreb</item>
      <item>Davorka Huljev, Miramarska 13d, 10000 Zagreb</item>
    </izvorni_sadrzaj>
    <derivirana_varijabla naziv="DomainObject.Predmet.OstaliListFormatedWithAdress_1">
      <item>IVICA LOVRIĆ, Barutanski breg 35, 10000 Zagreb</item>
      <item>Davorka Huljev, Miramarska 13d, 10000 Zagreb</item>
    </derivirana_varijabla>
  </DomainObject.Predmet.OstaliListFormatedWithAdress>
  <DomainObject.Predmet.OstaliListFormatedWithAdressOIB>
    <izvorni_sadrzaj>
      <item>IVICA LOVRIĆ, OIB 64144862315, Barutanski breg 35, 10000 Zagreb</item>
      <item>Davorka Huljev, OIB 34743014377, Miramarska 13d, 10000 Zagreb</item>
    </izvorni_sadrzaj>
    <derivirana_varijabla naziv="DomainObject.Predmet.OstaliListFormatedWithAdressOIB_1">
      <item>IVICA LOVRIĆ, OIB 64144862315, Barutanski breg 35, 10000 Zagreb</item>
      <item>Davorka Huljev, OIB 34743014377, Miramarska 13d, 10000 Zagreb</item>
    </derivirana_varijabla>
  </DomainObject.Predmet.OstaliListFormatedWithAdressOIB>
  <DomainObject.Predmet.OstaliListNazivFormated>
    <izvorni_sadrzaj>
      <item>IVICA LOVRIĆ</item>
      <item>Davorka Huljev</item>
    </izvorni_sadrzaj>
    <derivirana_varijabla naziv="DomainObject.Predmet.OstaliListNazivFormated_1">
      <item>IVICA LOVRIĆ</item>
      <item>Davorka Huljev</item>
    </derivirana_varijabla>
  </DomainObject.Predmet.OstaliListNazivFormated>
  <DomainObject.Predmet.OstaliListNazivFormatedOIB>
    <izvorni_sadrzaj>
      <item>IVICA LOVRIĆ, OIB 64144862315</item>
      <item>Davorka Huljev, OIB 34743014377</item>
    </izvorni_sadrzaj>
    <derivirana_varijabla naziv="DomainObject.Predmet.OstaliListNazivFormatedOIB_1">
      <item>IVICA LOVRIĆ, OIB 64144862315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</izvorni_sadrzaj>
    <derivirana_varijabla naziv="DomainObject.Predmet.ProtustrankaIDrugi_1">REGATA, d.o.o. za marketing, trgovinu i usluge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usluge, OIB 79629726461, Barutanski breg 35, 10000 Zagreb</izvorni_sadrzaj>
    <derivirana_varijabla naziv="DomainObject.Predmet.ProtustrankaIDrugiAdressOIB_1">REGATA, d.o.o. za marketing, trgovinu i usluge,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</item>
      <item>IVICA LOVRIĆ</item>
      <item>Davorka Huljev</item>
    </izvorni_sadrzaj>
    <derivirana_varijabla naziv="DomainObject.Predmet.SudioniciListNaziv_1">
      <item>Kristijan Prevolšek</item>
      <item>REGATA, d.o.o. za marketing, trgovinu i usluge</item>
      <item>IVICA LOVRIĆ</item>
      <item>Davorka Huljev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izvorni_sadrzaj>
    <derivirana_varijabla naziv="DomainObject.Predmet.SudioniciListAdressOIB_1"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26549446959</item>
      <item>, OIB 79629726461</item>
      <item>, OIB 64144862315</item>
      <item>, OIB 34743014377</item>
    </izvorni_sadrzaj>
    <derivirana_varijabla naziv="DomainObject.Predmet.SudioniciListNazivOIB_1">
      <item>, OIB 26549446959</item>
      <item>, OIB 79629726461</item>
      <item>, OIB 64144862315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E52FE-BED8-419B-B8F3-20D2C9175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212</properties:Words>
  <properties:Characters>1211</properties:Characters>
  <properties:Lines>50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2018-10-23T11:22:00Z</dcterms:created>
  <dc:creator>x</dc:creator>
  <cp:lastModifiedBy>Žana Livaja</cp:lastModifiedBy>
  <cp:lastPrinted>2018-10-23T11:25:00Z</cp:lastPrinted>
  <dcterms:modified xmlns:xsi="http://www.w3.org/2001/XMLSchema-instance" xsi:type="dcterms:W3CDTF">2018-10-23T11:27:00Z</dcterms:modified>
  <cp:revision>6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