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b3c5" w14:paraId="a9bb3c5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 w:rsidRPr="000A1228">
        <w:rPr>
          <w:b/>
        </w:rPr>
        <w:t>Broj: 7/St-1</w:t>
      </w:r>
      <w:r w:rsidR="00BE0DB4">
        <w:rPr>
          <w:b/>
        </w:rPr>
        <w:t>759</w:t>
      </w:r>
      <w:r w:rsidR="007F02DD">
        <w:rPr>
          <w:b/>
        </w:rPr>
        <w:t>/2016-1</w:t>
      </w:r>
      <w:r w:rsidR="00BE0DB4">
        <w:rPr>
          <w:b/>
        </w:rPr>
        <w:t>1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 xml:space="preserve">postupajući po prijedlogu  predlagatelja FINANCIJSKE AGENCIJE, Regionalnog centra Osijek, Podružnice </w:t>
      </w:r>
      <w:r w:rsidR="00BE0DB4">
        <w:t>Osijek</w:t>
      </w:r>
      <w:r w:rsidR="007F02DD" w:rsidRPr="007F02DD">
        <w:t xml:space="preserve">, za otvaranje stečajnog postupka nad stečajnim dužnikom </w:t>
      </w:r>
      <w:r w:rsidR="00BE0DB4" w:rsidRPr="00BE0DB4">
        <w:t>PUPILLA d.o.o. za trgovinu i prijevoz, skraćena tvrtka: PUPILLA d.o.o., Vidovci (Grad Požega), Stjepana Radića 120, OIB: 75740095506</w:t>
      </w:r>
      <w:r>
        <w:t xml:space="preserve">, dana </w:t>
      </w:r>
      <w:r w:rsidR="00F848AF">
        <w:t>2</w:t>
      </w:r>
      <w:r w:rsidR="007F02DD">
        <w:t>7</w:t>
      </w:r>
      <w:r w:rsidR="00F848AF">
        <w:t>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BE0DB4" w:rsidP="00EB3578" w:rsidR="003E0361" w:rsidRPr="00EB3578">
      <w:pPr>
        <w:jc w:val="center"/>
        <w:rPr>
          <w:b/>
        </w:rPr>
      </w:pPr>
      <w:r>
        <w:rPr>
          <w:b/>
        </w:rPr>
        <w:t>16</w:t>
      </w:r>
      <w:r w:rsidR="00F848AF"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10</w:t>
      </w:r>
      <w:r w:rsidR="00EB3578">
        <w:rPr>
          <w:b/>
        </w:rPr>
        <w:t>:</w:t>
      </w:r>
      <w:r w:rsidR="00B86643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zastupnik po zakonu dužnika, te predstavnik pravne osobe koja za dužnika obavlja poslove platnog prometa.</w:t>
      </w:r>
    </w:p>
    <w:p w:rsidRDefault="00EB3578" w:rsidP="003E0361" w:rsidR="00EB3578"/>
    <w:p w:rsidRDefault="003E0361" w:rsidP="00BE0DB4" w:rsidR="00BE0DB4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</w:t>
      </w:r>
      <w:r w:rsidR="006E4D92">
        <w:t>.</w:t>
      </w:r>
      <w:r w:rsidR="00BE0DB4">
        <w:t xml:space="preserve"> </w:t>
      </w:r>
    </w:p>
    <w:p w:rsidRDefault="00BE0DB4" w:rsidP="00BE0DB4" w:rsidR="00BE0DB4">
      <w:pPr>
        <w:jc w:val="both"/>
      </w:pPr>
    </w:p>
    <w:p w:rsidRDefault="00BE0DB4" w:rsidP="00BE0DB4" w:rsidR="003E0361">
      <w:pPr>
        <w:jc w:val="both"/>
      </w:pPr>
      <w:r>
        <w:t xml:space="preserve"> </w:t>
      </w:r>
      <w:r>
        <w:tab/>
        <w:t xml:space="preserve"> </w:t>
      </w:r>
      <w:r>
        <w:tab/>
        <w:t>III. Upozorava se dužnik da se eventualno ispunjenje – namirenje tražbina koje je na temelju valjanih osnova za plaćanje trebalo naplatiti sa svih njegovih računa dokazuje potvrdom Financijske agencije odnosno samo javnom ili javno ovjerovljenom ispravom.</w:t>
      </w:r>
    </w:p>
    <w:p w:rsidRDefault="00DB60B5" w:rsidP="003E0361" w:rsidR="00DB60B5"/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7F02DD">
        <w:t>27</w:t>
      </w:r>
      <w:r w:rsidR="00F848AF">
        <w:t>. listopada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>dužnika</w:t>
      </w:r>
      <w:r w:rsidR="00BE0DB4">
        <w:t xml:space="preserve"> Saša Krnjić</w:t>
      </w:r>
      <w:r w:rsidR="00440928">
        <w:t xml:space="preserve">. </w:t>
      </w:r>
    </w:p>
    <w:p w:rsidRDefault="00440928" w:rsidP="00EB3578" w:rsidR="00DB60B5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BE0DB4" w:rsidP="00BE0DB4" w:rsidR="00BE0DB4">
      <w:pPr>
        <w:jc w:val="right"/>
        <w:rPr>
          <w:b/>
        </w:rPr>
      </w:pPr>
      <w:r w:rsidRPr="00BE0DB4">
        <w:rPr>
          <w:b/>
        </w:rPr>
        <w:lastRenderedPageBreak/>
        <w:t>Broj: 7/St-1759/2016-11</w:t>
      </w:r>
    </w:p>
    <w:p w:rsidRDefault="00BE0DB4" w:rsidP="00BE0DB4" w:rsidR="00BE0DB4">
      <w:pPr>
        <w:jc w:val="right"/>
      </w:pPr>
    </w:p>
    <w:p w:rsidRDefault="00BE0DB4" w:rsidP="00EB3578" w:rsidR="00BE0DB4">
      <w:pPr>
        <w:jc w:val="both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848AF">
        <w:t>2</w:t>
      </w:r>
      <w:r w:rsidR="007F02DD">
        <w:t>7</w:t>
      </w:r>
      <w:r w:rsidR="00F848AF">
        <w:t>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F10D15" w:rsidP="007F02DD" w:rsidR="00F10D15" w:rsidRPr="005225EC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F02DD">
        <w:t xml:space="preserve">   </w:t>
      </w:r>
      <w:r>
        <w:t xml:space="preserve">   Mirna Vujčić</w:t>
      </w: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5BB" w:rsidP="00380934" w:rsidR="00B265BB">
      <w:r>
        <w:separator/>
      </w:r>
    </w:p>
  </w:endnote>
  <w:endnote w:id="0" w:type="continuationSeparator">
    <w:p w:rsidRDefault="00B265BB" w:rsidP="00380934" w:rsidR="00B26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BC1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5BB" w:rsidP="00380934" w:rsidR="00B265BB">
      <w:r>
        <w:separator/>
      </w:r>
    </w:p>
  </w:footnote>
  <w:footnote w:id="0" w:type="continuationSeparator">
    <w:p w:rsidRDefault="00B265BB" w:rsidP="00380934" w:rsidR="00B26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BC1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68F6"/>
    <w:rsid w:val="00087209"/>
    <w:rsid w:val="00094031"/>
    <w:rsid w:val="000A1228"/>
    <w:rsid w:val="001100AA"/>
    <w:rsid w:val="00112454"/>
    <w:rsid w:val="00117547"/>
    <w:rsid w:val="00146324"/>
    <w:rsid w:val="00166625"/>
    <w:rsid w:val="00186C9F"/>
    <w:rsid w:val="00277ECC"/>
    <w:rsid w:val="002D6A21"/>
    <w:rsid w:val="0037378B"/>
    <w:rsid w:val="00380934"/>
    <w:rsid w:val="003E0361"/>
    <w:rsid w:val="00411FA0"/>
    <w:rsid w:val="00440928"/>
    <w:rsid w:val="00471CB1"/>
    <w:rsid w:val="00521221"/>
    <w:rsid w:val="005225EC"/>
    <w:rsid w:val="005D41F3"/>
    <w:rsid w:val="006E4D92"/>
    <w:rsid w:val="006E61B6"/>
    <w:rsid w:val="007111E2"/>
    <w:rsid w:val="00740EA3"/>
    <w:rsid w:val="00744E72"/>
    <w:rsid w:val="00745B1B"/>
    <w:rsid w:val="007B19EF"/>
    <w:rsid w:val="007D5D22"/>
    <w:rsid w:val="007F02DD"/>
    <w:rsid w:val="0087223E"/>
    <w:rsid w:val="009726ED"/>
    <w:rsid w:val="009B7BCC"/>
    <w:rsid w:val="009D08B2"/>
    <w:rsid w:val="009E78BC"/>
    <w:rsid w:val="009F3F65"/>
    <w:rsid w:val="00A142FC"/>
    <w:rsid w:val="00A17232"/>
    <w:rsid w:val="00A413B5"/>
    <w:rsid w:val="00A627B7"/>
    <w:rsid w:val="00A774ED"/>
    <w:rsid w:val="00AF07BC"/>
    <w:rsid w:val="00B21A13"/>
    <w:rsid w:val="00B265BB"/>
    <w:rsid w:val="00B55271"/>
    <w:rsid w:val="00B73412"/>
    <w:rsid w:val="00B86643"/>
    <w:rsid w:val="00BB7204"/>
    <w:rsid w:val="00BC5FAB"/>
    <w:rsid w:val="00BE0DB4"/>
    <w:rsid w:val="00BF54A9"/>
    <w:rsid w:val="00C36AF2"/>
    <w:rsid w:val="00C76BC1"/>
    <w:rsid w:val="00D7665E"/>
    <w:rsid w:val="00D83156"/>
    <w:rsid w:val="00D87BD5"/>
    <w:rsid w:val="00DB5486"/>
    <w:rsid w:val="00DB60B5"/>
    <w:rsid w:val="00DE3651"/>
    <w:rsid w:val="00E120C7"/>
    <w:rsid w:val="00E52FBF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PUPILLA d.o.o. za trgovinu i prijevoz zastupanog po punomoćniku Saša Krnjić</izvorni_sadrzaj>
    <derivirana_varijabla naziv="DomainObject.Predmet.ProtustrankaFormated_1">  PUPILLA d.o.o. za trgovinu i prijevoz zastupanog po punomoćniku Saša Krnjić</derivirana_varijabla>
  </DomainObject.Predmet.ProtustrankaFormated>
  <DomainObject.Predmet.ProtustrankaFormatedOIB>
    <izvorni_sadrzaj>  PUPILLA d.o.o. za trgovinu i prijevoz, OIB 75740095506 zastupanog po punomoćniku Saša Krnjić</izvorni_sadrzaj>
    <derivirana_varijabla naziv="DomainObject.Predmet.ProtustrankaFormatedOIB_1">  PUPILLA d.o.o. za trgovinu i prijevoz, OIB 75740095506 zastupanog po punomoćniku Saša Krnjić</derivirana_varijabla>
  </DomainObject.Predmet.ProtustrankaFormatedOIB>
  <DomainObject.Predmet.ProtustrankaFormatedWithAdress>
    <izvorni_sadrzaj> PUPILLA d.o.o. za trgovinu i prijevoz, Stjepana Radića 120, 34000 Vidovci zastupanog po punomoćniku Saša Krnjić</izvorni_sadrzaj>
    <derivirana_varijabla naziv="DomainObject.Predmet.ProtustrankaFormatedWithAdress_1"> PUPILLA d.o.o. za trgovinu i prijevoz, Stjepana Radića 120, 34000 Vidovci zastupanog po punomoćniku Saša Krnjić</derivirana_varijabla>
  </DomainObject.Predmet.ProtustrankaFormatedWithAdress>
  <DomainObject.Predmet.ProtustrankaFormatedWithAdressOIB>
    <izvorni_sadrzaj> PUPILLA d.o.o. za trgovinu i prijevoz, OIB 75740095506, Stjepana Radića 120, 34000 Vidovci zastupanog po punomoćniku Saša Krnjić</izvorni_sadrzaj>
    <derivirana_varijabla naziv="DomainObject.Predmet.ProtustrankaFormatedWithAdressOIB_1"> PUPILLA d.o.o. za trgovinu i prijevoz, OIB 75740095506, Stjepana Radića 120, 34000 Vidovci zastupanog po punomoćniku Saša Krnjić</derivirana_varijabla>
  </DomainObject.Predmet.ProtustrankaFormatedWithAdressOIB>
  <DomainObject.Predmet.ProtustrankaWithAdress>
    <izvorni_sadrzaj>PUPILLA d.o.o. za trgovinu i prijevoz Stjepana Radića 120, 34000 Vidovci</izvorni_sadrzaj>
    <derivirana_varijabla naziv="DomainObject.Predmet.ProtustrankaWithAdress_1">PUPILLA d.o.o. za trgovinu i prijevoz Stjepana Radića 120, 34000 Vidovci</derivirana_varijabla>
  </DomainObject.Predmet.ProtustrankaWithAdress>
  <DomainObject.Predmet.ProtustrankaWithAdressOIB>
    <izvorni_sadrzaj>PUPILLA d.o.o. za trgovinu i prijevoz, OIB 75740095506, Stjepana Radića 120, 34000 Vidovci</izvorni_sadrzaj>
    <derivirana_varijabla naziv="DomainObject.Predmet.ProtustrankaWithAdressOIB_1">PUPILLA d.o.o. za trgovinu i prijevoz, OIB 75740095506, Stjepana Radića 120, 34000 Vidovci</derivirana_varijabla>
  </DomainObject.Predmet.ProtustrankaWithAdressOIB>
  <DomainObject.Predmet.ProtustrankaNazivFormated>
    <izvorni_sadrzaj>PUPILLA d.o.o. za trgovinu i prijevoz</izvorni_sadrzaj>
    <derivirana_varijabla naziv="DomainObject.Predmet.ProtustrankaNazivFormated_1">PUPILLA d.o.o. za trgovinu i prijevoz</derivirana_varijabla>
  </DomainObject.Predmet.ProtustrankaNazivFormated>
  <DomainObject.Predmet.ProtustrankaNazivFormatedOIB>
    <izvorni_sadrzaj>PUPILLA d.o.o. za trgovinu i prijevoz, OIB 75740095506</izvorni_sadrzaj>
    <derivirana_varijabla naziv="DomainObject.Predmet.ProtustrankaNazivFormatedOIB_1">PUPILLA d.o.o. za trgovinu i prijevoz, OIB 75740095506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7291.23</izvorni_sadrzaj>
    <derivirana_varijabla naziv="DomainObject.Predmet.TrenutnaVrijednost_1">7291.23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PUPILLA d.o.o. za trgovinu i prijevoz zastupanog po punomoćniku Saša Krnjić</item>
    </izvorni_sadrzaj>
    <derivirana_varijabla naziv="DomainObject.Predmet.ProtuStrankaListFormated_1">
      <item>PUPILLA d.o.o. za trgovinu i prijevoz zastupanog po punomoćniku Saša Krnjić</item>
    </derivirana_varijabla>
  </DomainObject.Predmet.ProtuStrankaListFormated>
  <DomainObject.Predmet.ProtuStrankaListFormatedOIB>
    <izvorni_sadrzaj>
      <item>PUPILLA d.o.o. za trgovinu i prijevoz, OIB 75740095506 zastupanog po punomoćniku Saša Krnjić</item>
    </izvorni_sadrzaj>
    <derivirana_varijabla naziv="DomainObject.Predmet.ProtuStrankaListFormatedOIB_1">
      <item>PUPILLA d.o.o. za trgovinu i prijevoz, OIB 75740095506 zastupanog po punomoćniku Saša Krnjić</item>
    </derivirana_varijabla>
  </DomainObject.Predmet.ProtuStrankaListFormatedOIB>
  <DomainObject.Predmet.ProtuStrankaListFormatedWithAdress>
    <izvorni_sadrzaj>
      <item>PUPILLA d.o.o. za trgovinu i prijevoz, Stjepana Radića 120, 34000 Vidovci zastupanog po punomoćniku Saša Krnjić</item>
    </izvorni_sadrzaj>
    <derivirana_varijabla naziv="DomainObject.Predmet.ProtuStrankaListFormatedWithAdress_1">
      <item>PUPILLA d.o.o. za trgovinu i prijevoz, Stjepana Radića 120, 34000 Vidovci zastupanog po punomoćniku Saša Krnjić</item>
    </derivirana_varijabla>
  </DomainObject.Predmet.ProtuStrankaListFormatedWithAdress>
  <DomainObject.Predmet.ProtuStrankaListFormatedWithAdressOIB>
    <izvorni_sadrzaj>
      <item>PUPILLA d.o.o. za trgovinu i prijevoz, OIB 75740095506, Stjepana Radića 120, 34000 Vidovci zastupanog po punomoćniku Saša Krnjić</item>
    </izvorni_sadrzaj>
    <derivirana_varijabla naziv="DomainObject.Predmet.ProtuStrankaListFormatedWithAdressOIB_1">
      <item>PUPILLA d.o.o. za trgovinu i prijevoz, OIB 75740095506, Stjepana Radića 120, 34000 Vidovci zastupanog po punomoćniku Saša Krnjić</item>
    </derivirana_varijabla>
  </DomainObject.Predmet.ProtuStrankaListFormatedWithAdressOIB>
  <DomainObject.Predmet.ProtuStrankaListNazivFormated>
    <izvorni_sadrzaj>
      <item>PUPILLA d.o.o. za trgovinu i prijevoz</item>
    </izvorni_sadrzaj>
    <derivirana_varijabla naziv="DomainObject.Predmet.ProtuStrankaListNazivFormated_1">
      <item>PUPILLA d.o.o. za trgovinu i prijevoz</item>
    </derivirana_varijabla>
  </DomainObject.Predmet.ProtuStrankaListNazivFormated>
  <DomainObject.Predmet.ProtuStrankaListNazivFormatedOIB>
    <izvorni_sadrzaj>
      <item>PUPILLA d.o.o. za trgovinu i prijevoz, OIB 75740095506</item>
    </izvorni_sadrzaj>
    <derivirana_varijabla naziv="DomainObject.Predmet.ProtuStrankaListNazivFormatedOIB_1">
      <item>PUPILLA d.o.o. za trgovinu i prijevoz, OIB 75740095506</item>
    </derivirana_varijabla>
  </DomainObject.Predmet.ProtuStrankaListNazivFormatedOIB>
  <DomainObject.Predmet.OstaliListFormated>
    <izvorni_sadrzaj>
      <item>Saša Krnjić punomoćnik sudionika u postupku PUPILLA d.o.o. za trgovinu i prijevoz</item>
    </izvorni_sadrzaj>
    <derivirana_varijabla naziv="DomainObject.Predmet.OstaliListFormated_1">
      <item>Saša Krnjić punomoćnik sudionika u postupku PUPILLA d.o.o. za trgovinu i prijevoz</item>
    </derivirana_varijabla>
  </DomainObject.Predmet.OstaliListFormated>
  <DomainObject.Predmet.OstaliListFormatedOIB>
    <izvorni_sadrzaj>
      <item>Saša Krnjić, OIB 93180571481 punomoćnik sudionika u postupku PUPILLA d.o.o. za trgovinu i prijevoz</item>
    </izvorni_sadrzaj>
    <derivirana_varijabla naziv="DomainObject.Predmet.OstaliListFormatedOIB_1">
      <item>Saša Krnjić, OIB 93180571481 punomoćnik sudionika u postupku PUPILLA d.o.o. za trgovinu i prijevoz</item>
    </derivirana_varijabla>
  </DomainObject.Predmet.OstaliListFormatedOIB>
  <DomainObject.Predmet.OstaliListFormatedWithAdress>
    <izvorni_sadrzaj>
      <item>Saša Krnjić, Stjepana Radića 120, 34000 Vidovci punomoćnik sudionika u postupku PUPILLA d.o.o. za trgovinu i prijevoz</item>
    </izvorni_sadrzaj>
    <derivirana_varijabla naziv="DomainObject.Predmet.OstaliListFormatedWithAdress_1">
      <item>Saša Krnjić, Stjepana Radića 120, 34000 Vidovci punomoćnik sudionika u postupku PUPILLA d.o.o. za trgovinu i prijevoz</item>
    </derivirana_varijabla>
  </DomainObject.Predmet.OstaliListFormatedWithAdress>
  <DomainObject.Predmet.OstaliListFormatedWithAdressOIB>
    <izvorni_sadrzaj>
      <item>Saša Krnjić, OIB 93180571481, Stjepana Radića 120, 34000 Vidovci punomoćnik sudionika u postupku PUPILLA d.o.o. za trgovinu i prijevoz</item>
    </izvorni_sadrzaj>
    <derivirana_varijabla naziv="DomainObject.Predmet.OstaliListFormatedWithAdressOIB_1">
      <item>Saša Krnjić, OIB 93180571481, Stjepana Radića 120, 34000 Vidovci punomoćnik sudionika u postupku PUPILLA d.o.o. za trgovinu i prijevoz</item>
    </derivirana_varijabla>
  </DomainObject.Predmet.OstaliListFormatedWithAdressOIB>
  <DomainObject.Predmet.OstaliListNazivFormated>
    <izvorni_sadrzaj>
      <item>Saša Krnjić</item>
    </izvorni_sadrzaj>
    <derivirana_varijabla naziv="DomainObject.Predmet.OstaliListNazivFormated_1">
      <item>Saša Krnjić</item>
    </derivirana_varijabla>
  </DomainObject.Predmet.OstaliListNazivFormated>
  <DomainObject.Predmet.OstaliListNazivFormatedOIB>
    <izvorni_sadrzaj>
      <item>Saša Krnjić, OIB 93180571481</item>
    </izvorni_sadrzaj>
    <derivirana_varijabla naziv="DomainObject.Predmet.OstaliListNazivFormatedOIB_1">
      <item>Saša Krnjić, OIB 93180571481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PUPILLA d.o.o. za trgovinu i prijevoz</izvorni_sadrzaj>
    <derivirana_varijabla naziv="DomainObject.Predmet.ProtustrankaIDrugi_1">PUPILLA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PUPILLA d.o.o. za trgovinu i prijevoz, OIB 75740095506, Stjepana Radića 120, 34000 Vidovci</izvorni_sadrzaj>
    <derivirana_varijabla naziv="DomainObject.Predmet.ProtustrankaIDrugiAdressOIB_1">PUPILLA d.o.o. za trgovinu i prijevoz, OIB 75740095506, Stjepana Radića 120,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PUPILLA d.o.o. za trgovinu i prijevoz</item>
      <item>Saša Krnjić</item>
    </izvorni_sadrzaj>
    <derivirana_varijabla naziv="DomainObject.Predmet.SudioniciListNaziv_1">
      <item>Financijska agencija</item>
      <item>PUPILLA d.o.o. za trgovinu i prijevoz</item>
      <item>Saša Krnjić</item>
    </derivirana_varijabla>
  </DomainObject.Predmet.SudioniciListNaziv>
  <DomainObject.Predmet.SudioniciListAdressOIB>
    <izvorni_sadrzaj>
      <item>Financijska agencija, OIB 85821130368, Ulica grada Vukovara 70,10000 Zagreb</item>
      <item>PUPILLA d.o.o. za trgovinu i prijevoz, OIB 75740095506, Stjepana Radića 120,34000 Vidovci</item>
      <item>Saša Krnjić, OIB 93180571481, Stjepana Radića 120,34000 Vidovci</item>
    </izvorni_sadrzaj>
    <derivirana_varijabla naziv="DomainObject.Predmet.SudioniciListAdressOIB_1">
      <item>Financijska agencija, OIB 85821130368, Ulica grada Vukovara 70,10000 Zagreb</item>
      <item>PUPILLA d.o.o. za trgovinu i prijevoz, OIB 75740095506, Stjepana Radića 120,34000 Vidovci</item>
      <item>Saša Krnjić, OIB 93180571481, Stjepana Radića 120,34000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75740095506</item>
      <item>, OIB 93180571481</item>
    </izvorni_sadrzaj>
    <derivirana_varijabla naziv="DomainObject.Predmet.SudioniciListNazivOIB_1">
      <item>, OIB 85821130368</item>
      <item>, OIB 75740095506</item>
      <item>, OIB 93180571481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2315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2016-10-27T08:10:00Z</dcterms:created>
  <dc:creator>alet</dc:creator>
  <cp:lastModifiedBy>wsadmin</cp:lastModifiedBy>
  <cp:lastPrinted>2016-10-27T07:14:00Z</cp:lastPrinted>
  <dcterms:modified xmlns:xsi="http://www.w3.org/2001/XMLSchema-instance" xsi:type="dcterms:W3CDTF">2016-10-27T09:44:00Z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