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d8f6" w14:paraId="36bd8f6" w:rsidRDefault="00071A3D" w:rsidP="00071A3D" w:rsidR="00071A3D">
      <w:pPr>
        <w:jc w:val="right"/>
        <w15:collapsed w:val="false"/>
      </w:pPr>
      <w:bookmarkStart w:name="_GoBack" w:id="0"/>
      <w:bookmarkEnd w:id="0"/>
      <w:r>
        <w:t>Posl. br.: 1 St-82/14-31</w:t>
      </w:r>
    </w:p>
    <w:p w:rsidRDefault="00071A3D" w:rsidP="006B65E7" w:rsidR="00071A3D"/>
    <w:p w:rsidRDefault="00071A3D" w:rsidP="006B65E7" w:rsidR="00071A3D"/>
    <w:p w:rsidRDefault="00071A3D" w:rsidP="006B65E7" w:rsidR="00071A3D"/>
    <w:p w:rsidRDefault="006B65E7" w:rsidP="006B65E7" w:rsidR="006B65E7">
      <w:r>
        <w:t>REPUBLIKA HRVATSKA</w:t>
      </w:r>
    </w:p>
    <w:p w:rsidRDefault="006B65E7" w:rsidP="006B65E7" w:rsidR="006B65E7">
      <w:r>
        <w:t>TRGOVAČKI SUD U ZADRU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65E7" w:rsidP="006B65E7" w:rsidR="006B65E7">
      <w:pPr>
        <w:jc w:val="center"/>
      </w:pPr>
    </w:p>
    <w:p w:rsidRDefault="006B65E7" w:rsidP="006B65E7" w:rsidR="006B65E7">
      <w:pPr>
        <w:jc w:val="center"/>
      </w:pPr>
      <w:r>
        <w:t>R E P U B L I K A   H R V A T S K A</w:t>
      </w:r>
    </w:p>
    <w:p w:rsidRDefault="006B65E7" w:rsidP="006B65E7" w:rsidR="006B65E7">
      <w:pPr>
        <w:jc w:val="center"/>
      </w:pPr>
    </w:p>
    <w:p w:rsidRDefault="006B65E7" w:rsidP="006B65E7" w:rsidR="006B65E7">
      <w:pPr>
        <w:jc w:val="center"/>
      </w:pPr>
      <w:r>
        <w:t>R J E Š E N J E</w:t>
      </w:r>
    </w:p>
    <w:p w:rsidRDefault="006B65E7" w:rsidP="006B65E7" w:rsidR="006B65E7"/>
    <w:p w:rsidRDefault="006B65E7" w:rsidP="006B65E7" w:rsidR="006B65E7">
      <w:pPr>
        <w:jc w:val="both"/>
      </w:pPr>
      <w:r>
        <w:tab/>
        <w:t xml:space="preserve">Trgovački sud u Zadru (OIB: 39670464653), po  stečajnom sucu Ardeni Bajlo u stečajnom postupku nad imovinom dužnika </w:t>
      </w:r>
      <w:r>
        <w:tab/>
      </w:r>
      <w:r w:rsidR="00071A3D">
        <w:t>AB NEKRETNINE I SAVJETOVANJE d.o.o. Zadar u stečaju, Andrije Hebranga 7, Zadar,</w:t>
      </w:r>
      <w:r w:rsidR="00071A3D" w:rsidRPr="00AD0D4A">
        <w:t xml:space="preserve"> OIB:</w:t>
      </w:r>
      <w:r w:rsidR="00071A3D">
        <w:t xml:space="preserve"> 14615710927</w:t>
      </w:r>
      <w:r w:rsidR="00071A3D" w:rsidRPr="00AA5F31">
        <w:t>, zastupanog po stečajno</w:t>
      </w:r>
      <w:r w:rsidR="00071A3D">
        <w:t>j</w:t>
      </w:r>
      <w:r w:rsidR="00071A3D" w:rsidRPr="00AA5F31">
        <w:t xml:space="preserve"> upravitelj</w:t>
      </w:r>
      <w:r w:rsidR="00071A3D">
        <w:t>ici Ivanki Bosotina</w:t>
      </w:r>
      <w:r>
        <w:t xml:space="preserve">, dana </w:t>
      </w:r>
      <w:r w:rsidR="00071A3D">
        <w:t>31. kolovoza</w:t>
      </w:r>
      <w:r>
        <w:t xml:space="preserve"> 2015. godine, </w:t>
      </w:r>
    </w:p>
    <w:p w:rsidRDefault="006B65E7" w:rsidP="006B65E7" w:rsidR="006B65E7">
      <w:pPr>
        <w:jc w:val="center"/>
      </w:pPr>
    </w:p>
    <w:p w:rsidRDefault="006B65E7" w:rsidP="006B65E7" w:rsidR="006B65E7">
      <w:pPr>
        <w:jc w:val="center"/>
      </w:pPr>
      <w:r>
        <w:t>r i j e š i o   j e</w:t>
      </w:r>
    </w:p>
    <w:p w:rsidRDefault="006B65E7" w:rsidP="006B65E7" w:rsidR="006B65E7">
      <w:pPr>
        <w:ind w:firstLine="708"/>
        <w:jc w:val="both"/>
      </w:pPr>
    </w:p>
    <w:p w:rsidRDefault="006B65E7" w:rsidP="006B65E7" w:rsidR="006B65E7">
      <w:pPr>
        <w:ind w:firstLine="708"/>
        <w:jc w:val="both"/>
      </w:pPr>
      <w:r>
        <w:t xml:space="preserve">I Saziva se Skupština vjerovnika i to za dan : </w:t>
      </w:r>
    </w:p>
    <w:p w:rsidRDefault="006B65E7" w:rsidP="006B65E7" w:rsidR="006B65E7">
      <w:pPr>
        <w:tabs>
          <w:tab w:pos="1755" w:val="left"/>
        </w:tabs>
        <w:ind w:firstLine="708"/>
        <w:jc w:val="both"/>
      </w:pPr>
      <w:r>
        <w:tab/>
      </w:r>
    </w:p>
    <w:p w:rsidRDefault="00071A3D" w:rsidP="006B65E7" w:rsidR="006B65E7">
      <w:pPr>
        <w:ind w:firstLine="708"/>
        <w:jc w:val="center"/>
      </w:pPr>
      <w:r>
        <w:t>06. listopada</w:t>
      </w:r>
      <w:r w:rsidR="006B65E7">
        <w:t xml:space="preserve"> 2015. godine u 10,</w:t>
      </w:r>
      <w:r>
        <w:t>00</w:t>
      </w:r>
      <w:r w:rsidR="006B65E7">
        <w:t xml:space="preserve"> sati, koja će se održati u sudnici broj 26/I, Trgovačkog suda u Zadru, Ul. Franje Tuđmana br. 35</w:t>
      </w:r>
    </w:p>
    <w:p w:rsidRDefault="006B65E7" w:rsidP="006B65E7" w:rsidR="006B65E7">
      <w:pPr>
        <w:ind w:firstLine="708"/>
        <w:jc w:val="both"/>
      </w:pPr>
    </w:p>
    <w:p w:rsidRDefault="006B65E7" w:rsidP="006B65E7" w:rsidR="006B65E7">
      <w:pPr>
        <w:ind w:firstLine="708"/>
        <w:jc w:val="both"/>
      </w:pPr>
      <w:r>
        <w:t xml:space="preserve"> sa slijedećim dnevnim redom:</w:t>
      </w:r>
    </w:p>
    <w:p w:rsidRDefault="006B65E7" w:rsidP="006B65E7" w:rsidR="006B65E7">
      <w:pPr>
        <w:ind w:firstLine="708"/>
        <w:jc w:val="both"/>
      </w:pPr>
    </w:p>
    <w:p w:rsidRDefault="006B65E7" w:rsidP="006B65E7" w:rsidR="006B65E7">
      <w:pPr>
        <w:numPr>
          <w:ilvl w:val="0"/>
          <w:numId w:val="4"/>
        </w:numPr>
        <w:jc w:val="both"/>
      </w:pPr>
      <w:r>
        <w:t>Izvješće stečajnog upravitelja o dosadašnjem tijeku postupka</w:t>
      </w:r>
    </w:p>
    <w:p w:rsidRDefault="006B65E7" w:rsidP="006B65E7" w:rsidR="006B65E7">
      <w:pPr>
        <w:ind w:firstLine="708"/>
        <w:jc w:val="both"/>
      </w:pPr>
    </w:p>
    <w:p w:rsidRDefault="006B65E7" w:rsidP="006B65E7" w:rsidR="006B65E7">
      <w:pPr>
        <w:numPr>
          <w:ilvl w:val="0"/>
          <w:numId w:val="4"/>
        </w:numPr>
        <w:jc w:val="both"/>
      </w:pPr>
      <w:r>
        <w:t>Donošenje odluke o prijedlogu stečajnog upravitelja za obustavu i zaključenje stečajnog postupka radi nedostatnosti mase za pokriće troškova postupka (čl. 203. Stečajnog zakona)</w:t>
      </w:r>
    </w:p>
    <w:p w:rsidRDefault="006B65E7" w:rsidP="006B65E7" w:rsidR="006B65E7">
      <w:pPr>
        <w:pStyle w:val="Odlomakpopisa"/>
      </w:pPr>
    </w:p>
    <w:p w:rsidRDefault="006B65E7" w:rsidP="006B65E7" w:rsidR="006B65E7">
      <w:pPr>
        <w:ind w:firstLine="708"/>
        <w:jc w:val="both"/>
      </w:pPr>
      <w:r>
        <w:t xml:space="preserve">II </w:t>
      </w:r>
      <w:r w:rsidR="00071A3D">
        <w:t xml:space="preserve"> </w:t>
      </w:r>
      <w:r>
        <w:t>Na ročište se pozivaju svi vjerovnici stečajnog dužnika,</w:t>
      </w:r>
    </w:p>
    <w:p w:rsidRDefault="006B65E7" w:rsidP="006B65E7" w:rsidR="006B65E7">
      <w:pPr>
        <w:jc w:val="both"/>
      </w:pPr>
    </w:p>
    <w:p w:rsidRDefault="006B65E7" w:rsidP="006B65E7" w:rsidR="006B65E7" w:rsidRPr="00086B64">
      <w:pPr>
        <w:ind w:left="708"/>
        <w:jc w:val="both"/>
      </w:pPr>
      <w:r w:rsidRPr="00086B64">
        <w:t xml:space="preserve">III Ovo će se rješenje objaviti </w:t>
      </w:r>
      <w:r w:rsidR="00071A3D" w:rsidRPr="00086B64">
        <w:t>na</w:t>
      </w:r>
      <w:r w:rsidRPr="00086B64">
        <w:t xml:space="preserve"> e-oglasnoj ploči suda, a što svim vjerovnicima služi kao poziv na zakazano ročište.</w:t>
      </w:r>
    </w:p>
    <w:p w:rsidRDefault="006B65E7" w:rsidP="006B65E7" w:rsidR="006B65E7">
      <w:pPr>
        <w:jc w:val="both"/>
      </w:pPr>
    </w:p>
    <w:p w:rsidRDefault="006B65E7" w:rsidP="006B65E7" w:rsidR="006B65E7">
      <w:pPr>
        <w:jc w:val="center"/>
      </w:pPr>
      <w:r>
        <w:t xml:space="preserve">U Zadru, dana </w:t>
      </w:r>
      <w:r w:rsidR="00071A3D">
        <w:t xml:space="preserve">31. kolovoza </w:t>
      </w:r>
      <w:r>
        <w:t>2015. godine.</w:t>
      </w:r>
    </w:p>
    <w:p w:rsidRDefault="006B65E7" w:rsidP="006B65E7" w:rsidR="006B65E7"/>
    <w:p w:rsidRDefault="006B65E7" w:rsidP="006B65E7" w:rsidR="006B65E7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6B65E7" w:rsidP="006B65E7" w:rsidR="006B65E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6B65E7" w:rsidP="006B65E7" w:rsidR="006B65E7">
      <w:pPr>
        <w:ind w:firstLine="708" w:left="5664"/>
        <w:jc w:val="right"/>
      </w:pPr>
    </w:p>
    <w:p w:rsidRDefault="006B65E7" w:rsidP="006B65E7" w:rsidR="006B65E7">
      <w:pPr>
        <w:ind w:firstLine="708" w:left="5664"/>
      </w:pPr>
    </w:p>
    <w:p w:rsidRDefault="006B65E7" w:rsidP="006B65E7" w:rsidR="006B65E7">
      <w:r>
        <w:t>POUKA O PRAVNOM LIJEKU</w:t>
      </w:r>
    </w:p>
    <w:p w:rsidRDefault="006B65E7" w:rsidP="006B65E7" w:rsidR="006B65E7">
      <w:r>
        <w:t>Protiv ovog rješenja nije dopuštena žalba (čl. 42. Stečajnog zakona).</w:t>
      </w:r>
    </w:p>
    <w:p w:rsidRDefault="006B65E7" w:rsidP="006B65E7" w:rsidR="006B65E7"/>
    <w:p w:rsidRDefault="006B65E7" w:rsidP="006B65E7" w:rsidR="006B65E7">
      <w:r>
        <w:t xml:space="preserve">Dostaviti : </w:t>
      </w:r>
    </w:p>
    <w:p w:rsidRDefault="006B65E7" w:rsidP="006B65E7" w:rsidR="006B65E7">
      <w:pPr>
        <w:numPr>
          <w:ilvl w:val="0"/>
          <w:numId w:val="5"/>
        </w:numPr>
      </w:pPr>
      <w:r>
        <w:t>stečajnom upravitelju</w:t>
      </w:r>
    </w:p>
    <w:p w:rsidRDefault="00071A3D" w:rsidP="006B65E7" w:rsidR="006B65E7">
      <w:pPr>
        <w:numPr>
          <w:ilvl w:val="0"/>
          <w:numId w:val="5"/>
        </w:numPr>
      </w:pPr>
      <w:r>
        <w:t>e-</w:t>
      </w:r>
      <w:r w:rsidR="006B65E7">
        <w:t>oglasna ploča</w:t>
      </w:r>
    </w:p>
    <w:p w:rsidRDefault="006B65E7" w:rsidP="006B65E7" w:rsidR="0001058A" w:rsidRPr="006B65E7">
      <w:pPr>
        <w:numPr>
          <w:ilvl w:val="0"/>
          <w:numId w:val="5"/>
        </w:numPr>
      </w:pPr>
      <w:r>
        <w:t>U spis</w:t>
      </w:r>
    </w:p>
    <w:sectPr w:rsidR="0001058A" w:rsidRPr="006B65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058A"/>
    <w:rsid w:val="00013720"/>
    <w:rsid w:val="00024210"/>
    <w:rsid w:val="00031F76"/>
    <w:rsid w:val="0005489C"/>
    <w:rsid w:val="00071A3D"/>
    <w:rsid w:val="00086B64"/>
    <w:rsid w:val="00094CB1"/>
    <w:rsid w:val="000A70B5"/>
    <w:rsid w:val="001073C3"/>
    <w:rsid w:val="001517B9"/>
    <w:rsid w:val="00282E78"/>
    <w:rsid w:val="00350B7D"/>
    <w:rsid w:val="00354FB7"/>
    <w:rsid w:val="0035517A"/>
    <w:rsid w:val="003A2066"/>
    <w:rsid w:val="003B53C6"/>
    <w:rsid w:val="003C5E26"/>
    <w:rsid w:val="0042160C"/>
    <w:rsid w:val="0047406D"/>
    <w:rsid w:val="004C40CB"/>
    <w:rsid w:val="0050564B"/>
    <w:rsid w:val="00505ABF"/>
    <w:rsid w:val="0055034A"/>
    <w:rsid w:val="005615F3"/>
    <w:rsid w:val="005678C9"/>
    <w:rsid w:val="00616543"/>
    <w:rsid w:val="00617AEF"/>
    <w:rsid w:val="006212F8"/>
    <w:rsid w:val="00625DE4"/>
    <w:rsid w:val="00654814"/>
    <w:rsid w:val="00660CBB"/>
    <w:rsid w:val="006732A8"/>
    <w:rsid w:val="006849E1"/>
    <w:rsid w:val="00685A91"/>
    <w:rsid w:val="00696CDD"/>
    <w:rsid w:val="006B65E7"/>
    <w:rsid w:val="00717E92"/>
    <w:rsid w:val="0073119F"/>
    <w:rsid w:val="00751B9E"/>
    <w:rsid w:val="0076194D"/>
    <w:rsid w:val="007D005F"/>
    <w:rsid w:val="007D43BC"/>
    <w:rsid w:val="007F452B"/>
    <w:rsid w:val="008040CD"/>
    <w:rsid w:val="00832214"/>
    <w:rsid w:val="00833B90"/>
    <w:rsid w:val="00860C24"/>
    <w:rsid w:val="008842E7"/>
    <w:rsid w:val="0089303D"/>
    <w:rsid w:val="00897088"/>
    <w:rsid w:val="008B7BFA"/>
    <w:rsid w:val="008F5C16"/>
    <w:rsid w:val="00900A99"/>
    <w:rsid w:val="00905DE1"/>
    <w:rsid w:val="009100D0"/>
    <w:rsid w:val="00935B4A"/>
    <w:rsid w:val="0094118D"/>
    <w:rsid w:val="00960B67"/>
    <w:rsid w:val="00972B7B"/>
    <w:rsid w:val="009D56F5"/>
    <w:rsid w:val="00A1767C"/>
    <w:rsid w:val="00A2324F"/>
    <w:rsid w:val="00A32E51"/>
    <w:rsid w:val="00A46C9F"/>
    <w:rsid w:val="00A60C0F"/>
    <w:rsid w:val="00A67362"/>
    <w:rsid w:val="00A9193B"/>
    <w:rsid w:val="00AD59E4"/>
    <w:rsid w:val="00AE6125"/>
    <w:rsid w:val="00AF31C7"/>
    <w:rsid w:val="00B0518E"/>
    <w:rsid w:val="00B06C21"/>
    <w:rsid w:val="00B3534C"/>
    <w:rsid w:val="00BD0889"/>
    <w:rsid w:val="00BF480C"/>
    <w:rsid w:val="00C46DB5"/>
    <w:rsid w:val="00C836D6"/>
    <w:rsid w:val="00C838FB"/>
    <w:rsid w:val="00CA3534"/>
    <w:rsid w:val="00CB253E"/>
    <w:rsid w:val="00CD17FE"/>
    <w:rsid w:val="00CD562B"/>
    <w:rsid w:val="00CE0B1E"/>
    <w:rsid w:val="00D1098D"/>
    <w:rsid w:val="00DC4F3A"/>
    <w:rsid w:val="00E01F30"/>
    <w:rsid w:val="00E82DF1"/>
    <w:rsid w:val="00ED4CA0"/>
    <w:rsid w:val="00ED5404"/>
    <w:rsid w:val="00F04696"/>
    <w:rsid w:val="00F3116E"/>
    <w:rsid w:val="00F572D3"/>
    <w:rsid w:val="00F61DAC"/>
    <w:rsid w:val="00F7355C"/>
    <w:rsid w:val="00F9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38F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17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6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6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6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6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38F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17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6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6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6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6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3404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2014.</izvorni_sadrzaj>
    <derivirana_varijabla naziv="DomainObject.Predmet.DatumOsnivanja_1">25.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St-82/2014</izvorni_sadrzaj>
    <derivirana_varijabla naziv="DomainObject.Predmet.OznakaBroj_1">St-82/2014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NEKRETNINE I SAVJETOVANJE d.o.o. Zadar</izvorni_sadrzaj>
    <derivirana_varijabla naziv="DomainObject.Predmet.ProtustrankaFormated_1">  AB NEKRETNINE I SAVJETOVANJE d.o.o. Zadar</derivirana_varijabla>
  </DomainObject.Predmet.ProtustrankaFormated>
  <DomainObject.Predmet.ProtustrankaFormatedOIB>
    <izvorni_sadrzaj>  AB NEKRETNINE I SAVJETOVANJE d.o.o. Zadar, OIB 14615710927</izvorni_sadrzaj>
    <derivirana_varijabla naziv="DomainObject.Predmet.ProtustrankaFormatedOIB_1">  AB NEKRETNINE I SAVJETOVANJE d.o.o. Zadar, OIB 14615710927</derivirana_varijabla>
  </DomainObject.Predmet.ProtustrankaFormatedOIB>
  <DomainObject.Predmet.ProtustrankaFormatedWithAdress>
    <izvorni_sadrzaj> AB NEKRETNINE I SAVJETOVANJE d.o.o. Zadar</izvorni_sadrzaj>
    <derivirana_varijabla naziv="DomainObject.Predmet.ProtustrankaFormatedWithAdress_1"> AB NEKRETNINE I SAVJETOVANJE d.o.o. Zadar</derivirana_varijabla>
  </DomainObject.Predmet.ProtustrankaFormatedWithAdress>
  <DomainObject.Predmet.ProtustrankaFormatedWithAdressOIB>
    <izvorni_sadrzaj> AB NEKRETNINE I SAVJETOVANJE d.o.o. Zadar, OIB 14615710927</izvorni_sadrzaj>
    <derivirana_varijabla naziv="DomainObject.Predmet.ProtustrankaFormatedWithAdressOIB_1"> AB NEKRETNINE I SAVJETOVANJE d.o.o. Zadar, OIB 14615710927</derivirana_varijabla>
  </DomainObject.Predmet.ProtustrankaFormatedWithAdressOIB>
  <DomainObject.Predmet.ProtustrankaWithAdress>
    <izvorni_sadrzaj>AB NEKRETNINE I SAVJETOVANJE d.o.o. Zadar </izvorni_sadrzaj>
    <derivirana_varijabla naziv="DomainObject.Predmet.ProtustrankaWithAdress_1">AB NEKRETNINE I SAVJETOVANJE d.o.o. Zadar </derivirana_varijabla>
  </DomainObject.Predmet.ProtustrankaWithAdress>
  <DomainObject.Predmet.ProtustrankaWithAdressOIB>
    <izvorni_sadrzaj>AB NEKRETNINE I SAVJETOVANJE d.o.o. Zadar, OIB 14615710927</izvorni_sadrzaj>
    <derivirana_varijabla naziv="DomainObject.Predmet.ProtustrankaWithAdressOIB_1">AB NEKRETNINE I SAVJETOVANJE d.o.o. Zadar, OIB 14615710927</derivirana_varijabla>
  </DomainObject.Predmet.ProtustrankaWithAdressOIB>
  <DomainObject.Predmet.ProtustrankaNazivFormated>
    <izvorni_sadrzaj>AB NEKRETNINE I SAVJETOVANJE d.o.o. Zadar</izvorni_sadrzaj>
    <derivirana_varijabla naziv="DomainObject.Predmet.ProtustrankaNazivFormated_1">AB NEKRETNINE I SAVJETOVANJE d.o.o. Zadar</derivirana_varijabla>
  </DomainObject.Predmet.ProtustrankaNazivFormated>
  <DomainObject.Predmet.ProtustrankaNazivFormatedOIB>
    <izvorni_sadrzaj>AB NEKRETNINE I SAVJETOVANJE d.o.o. Zadar, OIB 14615710927</izvorni_sadrzaj>
    <derivirana_varijabla naziv="DomainObject.Predmet.ProtustrankaNazivFormatedOIB_1">AB NEKRETNINE I SAVJETOVANJE d.o.o. Zadar, OIB 14615710927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ZADRU</izvorni_sadrzaj>
    <derivirana_varijabla naziv="DomainObject.Predmet.StrankaFormated_1">  ŽUPANIJSKO DRŽAVNO ODVJETNIŠTVO U ZADRU</derivirana_varijabla>
  </DomainObject.Predmet.StrankaFormated>
  <DomainObject.Predmet.StrankaFormatedOIB>
    <izvorni_sadrzaj>  ŽUPANIJSKO DRŽAVNO ODVJETNIŠTVO U ZADRU</izvorni_sadrzaj>
    <derivirana_varijabla naziv="DomainObject.Predmet.StrankaFormatedOIB_1">  ŽUPANIJSKO DRŽAVNO ODVJETNIŠTVO U ZADRU</derivirana_varijabla>
  </DomainObject.Predmet.StrankaFormatedOIB>
  <DomainObject.Predmet.StrankaFormatedWithAdress>
    <izvorni_sadrzaj> ŽUPANIJSKO DRŽAVNO ODVJETNIŠTVO U ZADRU</izvorni_sadrzaj>
    <derivirana_varijabla naziv="DomainObject.Predmet.StrankaFormatedWithAdress_1"> ŽUPANIJSKO DRŽAVNO ODVJETNIŠTVO U ZADRU</derivirana_varijabla>
  </DomainObject.Predmet.StrankaFormatedWithAdress>
  <DomainObject.Predmet.StrankaFormatedWithAdressOIB>
    <izvorni_sadrzaj> ŽUPANIJSKO DRŽAVNO ODVJETNIŠTVO U ZADRU</izvorni_sadrzaj>
    <derivirana_varijabla naziv="DomainObject.Predmet.StrankaFormatedWithAdressOIB_1"> ŽUPANIJSKO DRŽAVNO ODVJETNIŠTVO U ZADRU</derivirana_varijabla>
  </DomainObject.Predmet.StrankaFormatedWithAdressOIB>
  <DomainObject.Predmet.StrankaWithAdress>
    <izvorni_sadrzaj>ŽUPANIJSKO DRŽAVNO ODVJETNIŠTVO U ZADRU </izvorni_sadrzaj>
    <derivirana_varijabla naziv="DomainObject.Predmet.StrankaWithAdress_1">ŽUPANIJSKO DRŽAVNO ODVJETNIŠTVO U ZADRU </derivirana_varijabla>
  </DomainObject.Predmet.StrankaWithAdress>
  <DomainObject.Predmet.StrankaWithAdressOIB>
    <izvorni_sadrzaj>ŽUPANIJSKO DRŽAVNO ODVJETNIŠTVO U ZADRU</izvorni_sadrzaj>
    <derivirana_varijabla naziv="DomainObject.Predmet.StrankaWithAdressOIB_1">ŽUPANIJSKO DRŽAVNO ODVJETNIŠTVO U ZADRU</derivirana_varijabla>
  </DomainObject.Predmet.StrankaWithAdressOIB>
  <DomainObject.Predmet.StrankaNazivFormated>
    <izvorni_sadrzaj>ŽUPANIJSKO DRŽAVNO ODVJETNIŠTVO U ZADRU</izvorni_sadrzaj>
    <derivirana_varijabla naziv="DomainObject.Predmet.StrankaNazivFormated_1">ŽUPANIJSKO DRŽAVNO ODVJETNIŠTVO U ZADRU</derivirana_varijabla>
  </DomainObject.Predmet.StrankaNazivFormated>
  <DomainObject.Predmet.StrankaNazivFormatedOIB>
    <izvorni_sadrzaj>ŽUPANIJSKO DRŽAVNO ODVJETNIŠTVO U ZADRU</izvorni_sadrzaj>
    <derivirana_varijabla naziv="DomainObject.Predmet.StrankaNazivFormatedOIB_1">ŽUPANIJSKO DRŽAVNO ODVJETNIŠTVO U ZADRU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914575.75</izvorni_sadrzaj>
    <derivirana_varijabla naziv="DomainObject.Predmet.TrenutnaVrijednost_1">914575.75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ŽUPANIJSKO DRŽAVNO ODVJETNIŠTVO U ZADRU</item>
    </izvorni_sadrzaj>
    <derivirana_varijabla naziv="DomainObject.Predmet.StrankaListFormated_1">
      <item>ŽUPANIJSKO DRŽAVNO ODVJETNIŠTVO U ZADRU</item>
    </derivirana_varijabla>
  </DomainObject.Predmet.StrankaListFormated>
  <DomainObject.Predmet.StrankaListFormatedOIB>
    <izvorni_sadrzaj>
      <item>ŽUPANIJSKO DRŽAVNO ODVJETNIŠTVO U ZADRU</item>
    </izvorni_sadrzaj>
    <derivirana_varijabla naziv="DomainObject.Predmet.StrankaListFormatedOIB_1">
      <item>ŽUPANIJSKO DRŽAVNO ODVJETNIŠTVO U ZADRU</item>
    </derivirana_varijabla>
  </DomainObject.Predmet.StrankaListFormatedOIB>
  <DomainObject.Predmet.StrankaListFormatedWithAdress>
    <izvorni_sadrzaj>
      <item>ŽUPANIJSKO DRŽAVNO ODVJETNIŠTVO U ZADRU</item>
    </izvorni_sadrzaj>
    <derivirana_varijabla naziv="DomainObject.Predmet.StrankaListFormatedWithAdress_1">
      <item>ŽUPANIJSKO DRŽAVNO ODVJETNIŠTVO U ZADRU</item>
    </derivirana_varijabla>
  </DomainObject.Predmet.StrankaListFormatedWithAdress>
  <DomainObject.Predmet.StrankaListFormatedWithAdressOIB>
    <izvorni_sadrzaj>
      <item>ŽUPANIJSKO DRŽAVNO ODVJETNIŠTVO U ZADRU</item>
    </izvorni_sadrzaj>
    <derivirana_varijabla naziv="DomainObject.Predmet.StrankaListFormatedWithAdressOIB_1">
      <item>ŽUPANIJSKO DRŽAVNO ODVJETNIŠTVO U ZADRU</item>
    </derivirana_varijabla>
  </DomainObject.Predmet.StrankaListFormatedWithAdressOIB>
  <DomainObject.Predmet.StrankaListNazivFormated>
    <izvorni_sadrzaj>
      <item>ŽUPANIJSKO DRŽAVNO ODVJETNIŠTVO U ZADRU</item>
    </izvorni_sadrzaj>
    <derivirana_varijabla naziv="DomainObject.Predmet.StrankaListNazivFormated_1">
      <item>ŽUPANIJSKO DRŽAVNO ODVJETNIŠTVO U ZADRU</item>
    </derivirana_varijabla>
  </DomainObject.Predmet.StrankaListNazivFormated>
  <DomainObject.Predmet.StrankaListNazivFormatedOIB>
    <izvorni_sadrzaj>
      <item>ŽUPANIJSKO DRŽAVNO ODVJETNIŠTVO U ZADRU</item>
    </izvorni_sadrzaj>
    <derivirana_varijabla naziv="DomainObject.Predmet.StrankaListNazivFormatedOIB_1">
      <item>ŽUPANIJSKO DRŽAVNO ODVJETNIŠTVO U ZADRU</item>
    </derivirana_varijabla>
  </DomainObject.Predmet.StrankaListNazivFormatedOIB>
  <DomainObject.Predmet.ProtuStrankaListFormated>
    <izvorni_sadrzaj>
      <item>AB NEKRETNINE I SAVJETOVANJE d.o.o. Zadar</item>
    </izvorni_sadrzaj>
    <derivirana_varijabla naziv="DomainObject.Predmet.ProtuStrankaListFormated_1">
      <item>AB NEKRETNINE I SAVJETOVANJE d.o.o. Zadar</item>
    </derivirana_varijabla>
  </DomainObject.Predmet.ProtuStrankaListFormated>
  <DomainObject.Predmet.ProtuStrankaListFormatedOIB>
    <izvorni_sadrzaj>
      <item>AB NEKRETNINE I SAVJETOVANJE d.o.o. Zadar, OIB 14615710927</item>
    </izvorni_sadrzaj>
    <derivirana_varijabla naziv="DomainObject.Predmet.ProtuStrankaListFormatedOIB_1">
      <item>AB NEKRETNINE I SAVJETOVANJE d.o.o. Zadar, OIB 14615710927</item>
    </derivirana_varijabla>
  </DomainObject.Predmet.ProtuStrankaListFormatedOIB>
  <DomainObject.Predmet.ProtuStrankaListFormatedWithAdress>
    <izvorni_sadrzaj>
      <item>AB NEKRETNINE I SAVJETOVANJE d.o.o. Zadar</item>
    </izvorni_sadrzaj>
    <derivirana_varijabla naziv="DomainObject.Predmet.ProtuStrankaListFormatedWithAdress_1">
      <item>AB NEKRETNINE I SAVJETOVANJE d.o.o. Zadar</item>
    </derivirana_varijabla>
  </DomainObject.Predmet.ProtuStrankaListFormatedWithAdress>
  <DomainObject.Predmet.ProtuStrankaListFormatedWithAdressOIB>
    <izvorni_sadrzaj>
      <item>AB NEKRETNINE I SAVJETOVANJE d.o.o. Zadar, OIB 14615710927</item>
    </izvorni_sadrzaj>
    <derivirana_varijabla naziv="DomainObject.Predmet.ProtuStrankaListFormatedWithAdressOIB_1">
      <item>AB NEKRETNINE I SAVJETOVANJE d.o.o. Zadar, OIB 14615710927</item>
    </derivirana_varijabla>
  </DomainObject.Predmet.ProtuStrankaListFormatedWithAdressOIB>
  <DomainObject.Predmet.ProtuStrankaListNazivFormated>
    <izvorni_sadrzaj>
      <item>AB NEKRETNINE I SAVJETOVANJE d.o.o. Zadar</item>
    </izvorni_sadrzaj>
    <derivirana_varijabla naziv="DomainObject.Predmet.ProtuStrankaListNazivFormated_1">
      <item>AB NEKRETNINE I SAVJETOVANJE d.o.o. Zadar</item>
    </derivirana_varijabla>
  </DomainObject.Predmet.ProtuStrankaListNazivFormated>
  <DomainObject.Predmet.ProtuStrankaListNazivFormatedOIB>
    <izvorni_sadrzaj>
      <item>AB NEKRETNINE I SAVJETOVANJE d.o.o. Zadar, OIB 14615710927</item>
    </izvorni_sadrzaj>
    <derivirana_varijabla naziv="DomainObject.Predmet.ProtuStrankaListNazivFormatedOIB_1">
      <item>AB NEKRETNINE I SAVJETOVANJE d.o.o. Zadar, OIB 14615710927</item>
    </derivirana_varijabla>
  </DomainObject.Predmet.ProtuStrankaListNazivFormatedOIB>
  <DomainObject.Predmet.OstaliListFormated>
    <izvorni_sadrzaj>
      <item>Ivanka Bosotina</item>
    </izvorni_sadrzaj>
    <derivirana_varijabla naziv="DomainObject.Predmet.OstaliListFormated_1">
      <item>Ivanka Bosotina</item>
    </derivirana_varijabla>
  </DomainObject.Predmet.OstaliListFormated>
  <DomainObject.Predmet.OstaliListFormatedOIB>
    <izvorni_sadrzaj>
      <item>Ivanka Bosotina, OIB 81654623800</item>
    </izvorni_sadrzaj>
    <derivirana_varijabla naziv="DomainObject.Predmet.OstaliListFormatedOIB_1">
      <item>Ivanka Bosotina, OIB 81654623800</item>
    </derivirana_varijabla>
  </DomainObject.Predmet.OstaliListFormatedOIB>
  <DomainObject.Predmet.OstaliListFormatedWithAdress>
    <izvorni_sadrzaj>
      <item>Ivanka Bosotina</item>
    </izvorni_sadrzaj>
    <derivirana_varijabla naziv="DomainObject.Predmet.OstaliListFormatedWithAdress_1">
      <item>Ivanka Bosotina</item>
    </derivirana_varijabla>
  </DomainObject.Predmet.OstaliListFormatedWithAdress>
  <DomainObject.Predmet.OstaliListFormatedWithAdressOIB>
    <izvorni_sadrzaj>
      <item>Ivanka Bosotina, OIB 81654623800</item>
    </izvorni_sadrzaj>
    <derivirana_varijabla naziv="DomainObject.Predmet.OstaliListFormatedWithAdressOIB_1">
      <item>Ivanka Bosotina, OIB 81654623800</item>
    </derivirana_varijabla>
  </DomainObject.Predmet.OstaliListFormatedWithAdressOIB>
  <DomainObject.Predmet.OstaliListNazivFormated>
    <izvorni_sadrzaj>
      <item>Ivanka Bosotina</item>
    </izvorni_sadrzaj>
    <derivirana_varijabla naziv="DomainObject.Predmet.OstaliListNazivFormated_1">
      <item>Ivanka Bosotina</item>
    </derivirana_varijabla>
  </DomainObject.Predmet.OstaliListNazivFormated>
  <DomainObject.Predmet.OstaliListNazivFormatedOIB>
    <izvorni_sadrzaj>
      <item>Ivanka Bosotina, OIB 81654623800</item>
    </izvorni_sadrzaj>
    <derivirana_varijabla naziv="DomainObject.Predmet.OstaliListNazivFormatedOIB_1"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U ZADRU</izvorni_sadrzaj>
    <derivirana_varijabla naziv="DomainObject.Predmet.StrankaIDrugi_1">ŽUPANIJSKO DRŽAVNO ODVJETNIŠTVO U ZADRU</derivirana_varijabla>
  </DomainObject.Predmet.StrankaIDrugi>
  <DomainObject.Predmet.ProtustrankaIDrugi>
    <izvorni_sadrzaj>AB NEKRETNINE I SAVJETOVANJE d.o.o. Zadar</izvorni_sadrzaj>
    <derivirana_varijabla naziv="DomainObject.Predmet.ProtustrankaIDrugi_1">AB NEKRETNINE I SAVJETOVANJE d.o.o. Zadar</derivirana_varijabla>
  </DomainObject.Predmet.ProtustrankaIDrugi>
  <DomainObject.Predmet.StrankaIDrugiAdressOIB>
    <izvorni_sadrzaj>ŽUPANIJSKO DRŽAVNO ODVJETNIŠTVO U ZADRU</izvorni_sadrzaj>
    <derivirana_varijabla naziv="DomainObject.Predmet.StrankaIDrugiAdressOIB_1">ŽUPANIJSKO DRŽAVNO ODVJETNIŠTVO U ZADRU</derivirana_varijabla>
  </DomainObject.Predmet.StrankaIDrugiAdressOIB>
  <DomainObject.Predmet.ProtustrankaIDrugiAdressOIB>
    <izvorni_sadrzaj>AB NEKRETNINE I SAVJETOVANJE d.o.o. Zadar, OIB 14615710927</izvorni_sadrzaj>
    <derivirana_varijabla naziv="DomainObject.Predmet.ProtustrankaIDrugiAdressOIB_1">AB NEKRETNINE I SAVJETOVANJE d.o.o. Zadar, OIB 14615710927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NEKRETNINE I SAVJETOVANJE d.o.o. Zadar</item>
      <item>ŽUPANIJSKO DRŽAVNO ODVJETNIŠTVO U ZADRU</item>
      <item>Ivanka Bosotina</item>
    </izvorni_sadrzaj>
    <derivirana_varijabla naziv="DomainObject.Predmet.SudioniciListNaziv_1">
      <item>AB NEKRETNINE I SAVJETOVANJE d.o.o. Zadar</item>
      <item>ŽUPANIJSKO DRŽAVNO ODVJETNIŠTVO U ZADRU</item>
      <item>Ivanka Bosotina</item>
    </derivirana_varijabla>
  </DomainObject.Predmet.SudioniciListNaziv>
  <DomainObject.Predmet.SudioniciListAdressOIB>
    <izvorni_sadrzaj>
      <item>AB NEKRETNINE I SAVJETOVANJE d.o.o. Zadar, OIB 14615710927</item>
      <item>ŽUPANIJSKO DRŽAVNO ODVJETNIŠTVO U ZADRU</item>
      <item>Ivanka Bosotina, OIB 81654623800</item>
    </izvorni_sadrzaj>
    <derivirana_varijabla naziv="DomainObject.Predmet.SudioniciListAdressOIB_1">
      <item>AB NEKRETNINE I SAVJETOVANJE d.o.o. Zadar, OIB 14615710927</item>
      <item>ŽUPANIJSKO DRŽAVNO ODVJETNIŠTVO U ZADRU</item>
      <item>Ivanka Bosotina, OIB 81654623800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14615710927</item>
      <item>, OIB null</item>
      <item>, OIB 81654623800</item>
    </izvorni_sadrzaj>
    <derivirana_varijabla naziv="DomainObject.Predmet.SudioniciListNazivOIB_1">
      <item>, OIB 14615710927</item>
      <item>, OIB null</item>
      <item>, OIB 81654623800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221</properties:Words>
  <properties:Characters>1070</properties:Characters>
  <properties:Lines>49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2015-09-04T08:20:00Z</dcterms:created>
  <dc:creator>Korisnik</dc:creator>
  <cp:lastModifiedBy>wsadmin</cp:lastModifiedBy>
  <cp:lastPrinted>2015-09-04T08:28:00Z</cp:lastPrinted>
  <dcterms:modified xmlns:xsi="http://www.w3.org/2001/XMLSchema-instance" xsi:type="dcterms:W3CDTF">2015-09-07T06:01:00Z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