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9a15" w14:paraId="c539a15" w:rsidRDefault="00580592" w:rsidP="00B542FA" w:rsidR="00580592">
      <w:pPr>
        <w:jc w:val="both"/>
        <w15:collapsed w:val="false"/>
      </w:pPr>
      <w:bookmarkStart w:name="_GoBack" w:id="0"/>
      <w:bookmarkEnd w:id="0"/>
    </w:p>
    <w:p w:rsidRDefault="00580592" w:rsidP="00B542FA" w:rsidR="00580592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</w:t>
      </w:r>
      <w:r w:rsidR="00572C3F">
        <w:t xml:space="preserve">                             </w:t>
      </w:r>
      <w:r w:rsidR="0009683E">
        <w:t>67. St-344/09</w:t>
      </w:r>
      <w:r w:rsidR="00572C3F">
        <w:t>-113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</w:t>
      </w:r>
      <w:r w:rsidR="0009683E" w:rsidRPr="0009683E">
        <w:t xml:space="preserve">Trgovački sud u Zagrebu, po sucu Gordanu </w:t>
      </w:r>
      <w:proofErr w:type="spellStart"/>
      <w:r w:rsidR="0009683E" w:rsidRPr="0009683E">
        <w:t>Zubaku</w:t>
      </w:r>
      <w:proofErr w:type="spellEnd"/>
      <w:r w:rsidR="0009683E" w:rsidRPr="0009683E">
        <w:t>, u stečajnom  postupku nad dužnikom INAS LAG d.o.o. u stečaju, Zagreb, Žitnjak b.b., OIB: 14301332253</w:t>
      </w:r>
      <w:r w:rsidR="00EF7780">
        <w:t xml:space="preserve">, </w:t>
      </w:r>
      <w:r w:rsidR="0009683E">
        <w:t>1. rujna</w:t>
      </w:r>
      <w:r w:rsidR="005F3401">
        <w:t xml:space="preserve"> </w:t>
      </w:r>
      <w:r w:rsidR="00CA3FBB">
        <w:t>2017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723D85" w:rsidR="00F06723" w:rsidRPr="00D40EE8">
      <w:pPr>
        <w:jc w:val="both"/>
      </w:pPr>
    </w:p>
    <w:p w:rsidRDefault="00F06723" w:rsidP="008710AE" w:rsidR="005078C7" w:rsidRPr="00D40EE8">
      <w:pPr>
        <w:ind w:firstLine="708" w:left="2832"/>
        <w:jc w:val="both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  <w:r w:rsidR="005078C7" w:rsidRPr="00D40EE8">
        <w:t xml:space="preserve">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</w:t>
      </w:r>
      <w:r w:rsidR="0041649A">
        <w:t>dužnikom</w:t>
      </w:r>
      <w:r w:rsidRPr="00D40EE8">
        <w:t xml:space="preserve"> </w:t>
      </w:r>
      <w:r w:rsidR="0009683E" w:rsidRPr="0009683E">
        <w:rPr>
          <w:bCs/>
        </w:rPr>
        <w:t>INAS LAG d.o.o. u stečaju, Zagreb, Žitnjak b.b.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CA3FBB">
        <w:t xml:space="preserve">17. </w:t>
      </w:r>
      <w:r w:rsidR="0009683E">
        <w:t>listopad</w:t>
      </w:r>
      <w:r w:rsidR="0041649A">
        <w:t xml:space="preserve"> 2017</w:t>
      </w:r>
      <w:r w:rsidR="00723D85" w:rsidRPr="005C7AC0">
        <w:t>.</w:t>
      </w:r>
      <w:r w:rsidR="0090700A" w:rsidRPr="005C7AC0">
        <w:t xml:space="preserve"> </w:t>
      </w:r>
      <w:r w:rsidR="00A5628F">
        <w:t>u 10</w:t>
      </w:r>
      <w:r w:rsidR="0009683E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CA3FBB">
        <w:t xml:space="preserve">govačkog suda u Zagrebu, soba </w:t>
      </w:r>
      <w:r w:rsidR="0009683E">
        <w:t>96 (mala dvorana)</w:t>
      </w:r>
      <w:r w:rsidR="00CA3FBB">
        <w:t>,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580592" w:rsidP="00580592" w:rsidR="00580592">
      <w:pPr>
        <w:ind w:left="1428"/>
        <w:jc w:val="both"/>
      </w:pPr>
    </w:p>
    <w:p w:rsidRDefault="00F06723" w:rsidP="00580592" w:rsidR="00F06723" w:rsidRPr="00D40EE8">
      <w:pPr>
        <w:numPr>
          <w:ilvl w:val="0"/>
          <w:numId w:val="2"/>
        </w:numPr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723D85" w:rsidR="0090700A" w:rsidRPr="00D40EE8">
      <w:pPr>
        <w:ind w:left="708"/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41649A">
        <w:t xml:space="preserve"> je dao suglasnost z</w:t>
      </w:r>
      <w:r w:rsidR="00F06723" w:rsidRPr="00D40EE8">
        <w:t xml:space="preserve">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09683E">
        <w:t>1. rujna</w:t>
      </w:r>
      <w:r w:rsidR="00CA3FBB">
        <w:t xml:space="preserve"> 2017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>
      <w:pPr>
        <w:ind w:firstLine="708" w:left="5664"/>
        <w:jc w:val="both"/>
      </w:pPr>
      <w:r w:rsidRPr="00D40EE8">
        <w:t xml:space="preserve">    Gordan Zubak</w:t>
      </w:r>
      <w:r w:rsidR="00572C3F">
        <w:t>,v.r.</w:t>
      </w:r>
    </w:p>
    <w:p w:rsidRDefault="00580592" w:rsidP="00723D85" w:rsidR="00580592">
      <w:pPr>
        <w:ind w:firstLine="708" w:left="5664"/>
        <w:jc w:val="both"/>
      </w:pPr>
    </w:p>
    <w:p w:rsidRDefault="00580592" w:rsidP="00723D85" w:rsidR="00580592" w:rsidRPr="00D40EE8">
      <w:pPr>
        <w:ind w:firstLine="708" w:left="5664"/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580592" w:rsidP="00723D85" w:rsidR="00580592" w:rsidRPr="00D40EE8">
      <w:pPr>
        <w:jc w:val="both"/>
      </w:pPr>
    </w:p>
    <w:p w:rsidRDefault="00572C3F" w:rsidP="00BA7734" w:rsidR="00572C3F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572C3F" w:rsidP="00BA7734" w:rsidR="00572C3F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572C3F" w:rsidR="005078C7" w:rsidRPr="00D40EE8">
      <w:pPr>
        <w:ind w:left="720"/>
        <w:jc w:val="both"/>
      </w:pPr>
    </w:p>
    <w:sectPr w:rsidSect="00580592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9683E"/>
    <w:rsid w:val="000C4A2B"/>
    <w:rsid w:val="00386163"/>
    <w:rsid w:val="003A02F2"/>
    <w:rsid w:val="003E6C5A"/>
    <w:rsid w:val="0041649A"/>
    <w:rsid w:val="0046020C"/>
    <w:rsid w:val="005078C7"/>
    <w:rsid w:val="005447B3"/>
    <w:rsid w:val="00572C3F"/>
    <w:rsid w:val="00580592"/>
    <w:rsid w:val="005C7AC0"/>
    <w:rsid w:val="005F3401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A5628F"/>
    <w:rsid w:val="00A66BD2"/>
    <w:rsid w:val="00A77317"/>
    <w:rsid w:val="00BB4D3C"/>
    <w:rsid w:val="00CA3FBB"/>
    <w:rsid w:val="00CB2690"/>
    <w:rsid w:val="00CD535F"/>
    <w:rsid w:val="00D40EE8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80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05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80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05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2009.</izvorni_sadrzaj>
    <derivirana_varijabla naziv="DomainObject.Predmet.DatumOsnivanja_1">24.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St-344/2009</izvorni_sadrzaj>
    <derivirana_varijabla naziv="DomainObject.Predmet.OznakaBroj_1">St-344/2009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INAS LAG d.o.o.</izvorni_sadrzaj>
    <derivirana_varijabla naziv="DomainObject.Predmet.ProtustrankaFormated_1">  INAS LAG d.o.o.</derivirana_varijabla>
  </DomainObject.Predmet.ProtustrankaFormated>
  <DomainObject.Predmet.ProtustrankaFormatedOIB>
    <izvorni_sadrzaj>  INAS LAG d.o.o., OIB 14301332253</izvorni_sadrzaj>
    <derivirana_varijabla naziv="DomainObject.Predmet.ProtustrankaFormatedOIB_1">  INAS LAG d.o.o., OIB 14301332253</derivirana_varijabla>
  </DomainObject.Predmet.ProtustrankaFormatedOIB>
  <DomainObject.Predmet.ProtustrankaFormatedWithAdress>
    <izvorni_sadrzaj> INAS LAG d.o.o., Žitnjak bb, 10000 Zagreb</izvorni_sadrzaj>
    <derivirana_varijabla naziv="DomainObject.Predmet.ProtustrankaFormatedWithAdress_1"> INAS LAG d.o.o., Žitnjak bb, 10000 Zagreb</derivirana_varijabla>
  </DomainObject.Predmet.ProtustrankaFormatedWithAdress>
  <DomainObject.Predmet.ProtustrankaFormatedWithAdressOIB>
    <izvorni_sadrzaj> INAS LAG d.o.o., OIB 14301332253, Žitnjak bb, 10000 Zagreb</izvorni_sadrzaj>
    <derivirana_varijabla naziv="DomainObject.Predmet.ProtustrankaFormatedWithAdressOIB_1"> INAS LAG d.o.o., OIB 14301332253, Žitnjak bb, 10000 Zagreb</derivirana_varijabla>
  </DomainObject.Predmet.ProtustrankaFormatedWithAdressOIB>
  <DomainObject.Predmet.ProtustrankaWithAdress>
    <izvorni_sadrzaj>INAS LAG d.o.o. Žitnjak bb, 10000 Zagreb</izvorni_sadrzaj>
    <derivirana_varijabla naziv="DomainObject.Predmet.ProtustrankaWithAdress_1">INAS LAG d.o.o. Žitnjak bb, 10000 Zagreb</derivirana_varijabla>
  </DomainObject.Predmet.ProtustrankaWithAdress>
  <DomainObject.Predmet.ProtustrankaWithAdressOIB>
    <izvorni_sadrzaj>INAS LAG d.o.o., OIB 14301332253, Žitnjak bb, 10000 Zagreb</izvorni_sadrzaj>
    <derivirana_varijabla naziv="DomainObject.Predmet.ProtustrankaWithAdressOIB_1">INAS LAG d.o.o., OIB 14301332253, Žitnjak bb, 10000 Zagreb</derivirana_varijabla>
  </DomainObject.Predmet.ProtustrankaWithAdressOIB>
  <DomainObject.Predmet.ProtustrankaNazivFormated>
    <izvorni_sadrzaj>INAS LAG d.o.o.</izvorni_sadrzaj>
    <derivirana_varijabla naziv="DomainObject.Predmet.ProtustrankaNazivFormated_1">INAS LAG d.o.o.</derivirana_varijabla>
  </DomainObject.Predmet.ProtustrankaNazivFormated>
  <DomainObject.Predmet.ProtustrankaNazivFormatedOIB>
    <izvorni_sadrzaj>INAS LAG d.o.o., OIB 14301332253</izvorni_sadrzaj>
    <derivirana_varijabla naziv="DomainObject.Predmet.ProtustrankaNazivFormatedOIB_1">INAS LAG d.o.o., OIB 14301332253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FIKRET MEŠIĆ i dr.; IVICA ČIŽMEK; VINKO SAVIĆ; MAG-TEC DEGGINGEN GmbH zastupanog po punomoćniku OD Kovač &amp; Miše Bobinac, odvj. Kristijan Kovač</izvorni_sadrzaj>
    <derivirana_varijabla naziv="DomainObject.Predmet.StrankaFormated_1">  FIKRET MEŠIĆ i dr.; IVICA ČIŽMEK; VINKO SAVIĆ; MAG-TEC DEGGINGEN GmbH zastupanog po punomoćniku OD Kovač &amp; Miše Bobinac, odvj. Kristijan Kovač</derivirana_varijabla>
  </DomainObject.Predmet.StrankaFormated>
  <DomainObject.Predmet.StrankaFormatedOIB>
    <izvorni_sadrzaj>  FIKRET MEŠIĆ i dr.; IVICA ČIŽMEK; VINKO SAVIĆ; MAG-TEC DEGGINGEN GmbH zastupanog po punomoćniku OD Kovač &amp; Miše Bobinac, odvj. Kristijan Kovač</izvorni_sadrzaj>
    <derivirana_varijabla naziv="DomainObject.Predmet.StrankaFormatedOIB_1">  FIKRET MEŠIĆ i dr.; IVICA ČIŽMEK; VINKO SAVIĆ; MAG-TEC DEGGINGEN GmbH zastupanog po punomoćniku OD Kovač &amp; Miše Bobinac, odvj. Kristijan Kovač</derivirana_varijabla>
  </DomainObject.Predmet.StrankaFormatedOIB>
  <DomainObject.Predmet.StrankaFormatedWithAdress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>
  <DomainObject.Predmet.StrankaFormatedWithAdressOIB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OIB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OIB>
  <DomainObject.Predmet.StrankaWithAdress>
    <izvorni_sadrzaj>FIKRET MEŠIĆ i dr. Gornjopoljska 15,Sesvetski Kraljevec,IVICA ČIŽMEK Grgošićeva 13,Dugo Selo,VINKO SAVIĆ Krizmana 5,10000 Zagreb,MAG-TEC DEGGINGEN GmbH Jahnstrasse 17,73 326 Deggingen</izvorni_sadrzaj>
    <derivirana_varijabla naziv="DomainObject.Predmet.StrankaWithAdress_1">FIKRET MEŠIĆ i dr. Gornjopoljska 15,Sesvetski Kraljevec,IVICA ČIŽMEK Grgošićeva 13,Dugo Selo,VINKO SAVIĆ Krizmana 5,10000 Zagreb,MAG-TEC DEGGINGEN GmbH Jahnstrasse 17,73 326 Deggingen</derivirana_varijabla>
  </DomainObject.Predmet.StrankaWithAdress>
  <DomainObject.Predmet.StrankaWithAdressOIB>
    <izvorni_sadrzaj>FIKRET MEŠIĆ i dr., Gornjopoljska 15,Sesvetski Kraljevec,IVICA ČIŽMEK, Grgošićeva 13,Dugo Selo,VINKO SAVIĆ, Krizmana 5,10000 Zagreb,MAG-TEC DEGGINGEN GmbH, Jahnstrasse 17,73 326 Deggingen</izvorni_sadrzaj>
    <derivirana_varijabla naziv="DomainObject.Predmet.StrankaWithAdressOIB_1">FIKRET MEŠIĆ i dr., Gornjopoljska 15,Sesvetski Kraljevec,IVICA ČIŽMEK, Grgošićeva 13,Dugo Selo,VINKO SAVIĆ, Krizmana 5,10000 Zagreb,MAG-TEC DEGGINGEN GmbH, Jahnstrasse 17,73 326 Deggingen</derivirana_varijabla>
  </DomainObject.Predmet.StrankaWithAdressOIB>
  <DomainObject.Predmet.StrankaNazivFormated>
    <izvorni_sadrzaj>FIKRET MEŠIĆ i dr.,IVICA ČIŽMEK,VINKO SAVIĆ,MAG-TEC DEGGINGEN GmbH</izvorni_sadrzaj>
    <derivirana_varijabla naziv="DomainObject.Predmet.StrankaNazivFormated_1">FIKRET MEŠIĆ i dr.,IVICA ČIŽMEK,VINKO SAVIĆ,MAG-TEC DEGGINGEN GmbH</derivirana_varijabla>
  </DomainObject.Predmet.StrankaNazivFormated>
  <DomainObject.Predmet.StrankaNazivFormatedOIB>
    <izvorni_sadrzaj>FIKRET MEŠIĆ i dr.,IVICA ČIŽMEK,VINKO SAVIĆ,MAG-TEC DEGGINGEN GmbH</izvorni_sadrzaj>
    <derivirana_varijabla naziv="DomainObject.Predmet.StrankaNazivFormatedOIB_1">FIKRET MEŠIĆ i dr.,IVICA ČIŽMEK,VINKO SAVIĆ,MAG-TEC DEGGINGEN GmbH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>
  <DomainObject.Predmet.StrankaListFormatedOIB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OIB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OIB>
  <DomainObject.Predmet.StrankaListFormatedWithAdress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>
  <DomainObject.Predmet.StrankaListFormatedWithAdressOIB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OIB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OIB>
  <DomainObject.Predmet.StrankaListNazivFormated>
    <izvorni_sadrzaj>
      <item>FIKRET MEŠIĆ i dr.</item>
      <item>IVICA ČIŽMEK</item>
      <item>VINKO SAVIĆ</item>
      <item>MAG-TEC DEGGINGEN GmbH</item>
    </izvorni_sadrzaj>
    <derivirana_varijabla naziv="DomainObject.Predmet.StrankaListNazivFormated_1">
      <item>FIKRET MEŠIĆ i dr.</item>
      <item>IVICA ČIŽMEK</item>
      <item>VINKO SAVIĆ</item>
      <item>MAG-TEC DEGGINGEN GmbH</item>
    </derivirana_varijabla>
  </DomainObject.Predmet.StrankaListNazivFormated>
  <DomainObject.Predmet.StrankaListNazivFormatedOIB>
    <izvorni_sadrzaj>
      <item>FIKRET MEŠIĆ i dr.</item>
      <item>IVICA ČIŽMEK</item>
      <item>VINKO SAVIĆ</item>
      <item>MAG-TEC DEGGINGEN GmbH</item>
    </izvorni_sadrzaj>
    <derivirana_varijabla naziv="DomainObject.Predmet.StrankaListNazivFormatedOIB_1">
      <item>FIKRET MEŠIĆ i dr.</item>
      <item>IVICA ČIŽMEK</item>
      <item>VINKO SAVIĆ</item>
      <item>MAG-TEC DEGGINGEN GmbH</item>
    </derivirana_varijabla>
  </DomainObject.Predmet.StrankaListNazivFormatedOIB>
  <DomainObject.Predmet.ProtuStrankaListFormated>
    <izvorni_sadrzaj>
      <item>INAS LAG d.o.o.</item>
    </izvorni_sadrzaj>
    <derivirana_varijabla naziv="DomainObject.Predmet.ProtuStrankaListFormated_1">
      <item>INAS LAG d.o.o.</item>
    </derivirana_varijabla>
  </DomainObject.Predmet.ProtuStrankaListFormated>
  <DomainObject.Predmet.ProtuStrankaListFormatedOIB>
    <izvorni_sadrzaj>
      <item>INAS LAG d.o.o., OIB 14301332253</item>
    </izvorni_sadrzaj>
    <derivirana_varijabla naziv="DomainObject.Predmet.ProtuStrankaListFormatedOIB_1">
      <item>INAS LAG d.o.o., OIB 14301332253</item>
    </derivirana_varijabla>
  </DomainObject.Predmet.ProtuStrankaListFormatedOIB>
  <DomainObject.Predmet.ProtuStrankaListFormatedWithAdress>
    <izvorni_sadrzaj>
      <item>INAS LAG d.o.o., Žitnjak bb, 10000 Zagreb</item>
    </izvorni_sadrzaj>
    <derivirana_varijabla naziv="DomainObject.Predmet.ProtuStrankaListFormatedWithAdress_1">
      <item>INAS LAG d.o.o., Žitnjak bb, 10000 Zagreb</item>
    </derivirana_varijabla>
  </DomainObject.Predmet.ProtuStrankaListFormatedWithAdress>
  <DomainObject.Predmet.ProtuStrankaListFormatedWithAdressOIB>
    <izvorni_sadrzaj>
      <item>INAS LAG d.o.o., OIB 14301332253, Žitnjak bb, 10000 Zagreb</item>
    </izvorni_sadrzaj>
    <derivirana_varijabla naziv="DomainObject.Predmet.ProtuStrankaListFormatedWithAdressOIB_1">
      <item>INAS LAG d.o.o., OIB 14301332253, Žitnjak bb, 10000 Zagreb</item>
    </derivirana_varijabla>
  </DomainObject.Predmet.ProtuStrankaListFormatedWithAdressOIB>
  <DomainObject.Predmet.ProtuStrankaListNazivFormated>
    <izvorni_sadrzaj>
      <item>INAS LAG d.o.o.</item>
    </izvorni_sadrzaj>
    <derivirana_varijabla naziv="DomainObject.Predmet.ProtuStrankaListNazivFormated_1">
      <item>INAS LAG d.o.o.</item>
    </derivirana_varijabla>
  </DomainObject.Predmet.ProtuStrankaListNazivFormated>
  <DomainObject.Predmet.ProtuStrankaListNazivFormatedOIB>
    <izvorni_sadrzaj>
      <item>INAS LAG d.o.o., OIB 14301332253</item>
    </izvorni_sadrzaj>
    <derivirana_varijabla naziv="DomainObject.Predmet.ProtuStrankaListNazivFormatedOIB_1">
      <item>INAS LAG d.o.o., OIB 14301332253</item>
    </derivirana_varijabla>
  </DomainObject.Predmet.ProtuStrankaListNazivFormatedOIB>
  <DomainObject.Predmet.OstaliListFormated>
    <izvorni_sadrzaj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izvorni_sadrzaj>
    <derivirana_varijabla naziv="DomainObject.Predmet.OstaliListFormated_1"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derivirana_varijabla>
  </DomainObject.Predmet.OstaliListFormated>
  <DomainObject.Predmet.OstaliList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izvorni_sadrzaj>
    <derivirana_varijabla naziv="DomainObject.Predmet.OstaliListFormatedOIB_1"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derivirana_varijabla>
  </DomainObject.Predmet.OstaliListFormatedOIB>
  <DomainObject.Predmet.OstaliListFormatedWithAdress>
    <izvorni_sadrzaj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izvorni_sadrzaj>
    <derivirana_varijabla naziv="DomainObject.Predmet.OstaliListFormatedWithAdress_1"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derivirana_varijabla>
  </DomainObject.Predmet.OstaliListFormatedWithAdress>
  <DomainObject.Predmet.OstaliListFormatedWithAdressOIB>
    <izvorni_sadrzaj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izvorni_sadrzaj>
    <derivirana_varijabla naziv="DomainObject.Predmet.OstaliListFormatedWithAdressOIB_1"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derivirana_varijabla>
  </DomainObject.Predmet.OstaliListFormatedWithAdressOIB>
  <DomainObject.Predmet.OstaliListNazivFormated>
    <izvorni_sadrzaj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izvorni_sadrzaj>
    <derivirana_varijabla naziv="DomainObject.Predmet.OstaliListNazivFormated_1"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derivirana_varijabla>
  </DomainObject.Predmet.OstaliListNazivFormated>
  <DomainObject.Predmet.OstaliListNaziv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izvorni_sadrzaj>
    <derivirana_varijabla naziv="DomainObject.Predmet.OstaliListNazivFormatedOIB_1"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FIKRET MEŠIĆ i dr. i dr.</izvorni_sadrzaj>
    <derivirana_varijabla naziv="DomainObject.Predmet.StrankaIDrugi_1">FIKRET MEŠIĆ i dr. i dr.</derivirana_varijabla>
  </DomainObject.Predmet.StrankaIDrugi>
  <DomainObject.Predmet.ProtustrankaIDrugi>
    <izvorni_sadrzaj>INAS LAG d.o.o.</izvorni_sadrzaj>
    <derivirana_varijabla naziv="DomainObject.Predmet.ProtustrankaIDrugi_1">INAS LAG d.o.o.</derivirana_varijabla>
  </DomainObject.Predmet.ProtustrankaIDrugi>
  <DomainObject.Predmet.StrankaIDrugiAdressOIB>
    <izvorni_sadrzaj>FIKRET MEŠIĆ i dr., Gornjopoljska 15, Sesvetski Kraljevec i dr.</izvorni_sadrzaj>
    <derivirana_varijabla naziv="DomainObject.Predmet.StrankaIDrugiAdressOIB_1">FIKRET MEŠIĆ i dr., Gornjopoljska 15, Sesvetski Kraljevec i dr.</derivirana_varijabla>
  </DomainObject.Predmet.StrankaIDrugiAdressOIB>
  <DomainObject.Predmet.ProtustrankaIDrugiAdressOIB>
    <izvorni_sadrzaj>INAS LAG d.o.o., OIB 14301332253, Žitnjak bb, 10000 Zagreb</izvorni_sadrzaj>
    <derivirana_varijabla naziv="DomainObject.Predmet.ProtustrankaIDrugiAdressOIB_1">INAS LAG d.o.o., OIB 14301332253,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izvorni_sadrzaj>
    <derivirana_varijabla naziv="DomainObject.Predmet.SudioniciListNaziv_1"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derivirana_varijabla>
  </DomainObject.Predmet.SudioniciListNaziv>
  <DomainObject.Predmet.SudioniciListAdressOIB>
    <izvorni_sadrzaj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izvorni_sadrzaj>
    <derivirana_varijabla naziv="DomainObject.Predmet.SudioniciListAdressOIB_1"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izvorni_sadrzaj>
    <derivirana_varijabla naziv="DomainObject.Predmet.SudioniciListNazivOIB_1"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887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2017-08-31T12:08:00Z</dcterms:created>
  <dc:creator>nribaric</dc:creator>
  <cp:lastModifiedBy>Katica Franjić</cp:lastModifiedBy>
  <cp:lastPrinted>2017-09-01T06:42:00Z</cp:lastPrinted>
  <dcterms:modified xmlns:xsi="http://www.w3.org/2001/XMLSchema-instance" xsi:type="dcterms:W3CDTF">2017-09-01T06:43:00Z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