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c9d2" w14:paraId="6e1c9d2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07269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280D5C">
        <w:rPr>
          <w:rFonts w:cs="Times New Roman" w:eastAsia="Times New Roman" w:hAnsi="Times New Roman" w:ascii="Times New Roman"/>
          <w:sz w:val="24"/>
          <w:szCs w:val="24"/>
          <w:lang w:eastAsia="hr-HR"/>
        </w:rPr>
        <w:t>620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23026E">
        <w:rPr>
          <w:rFonts w:hAnsi="Times New Roman" w:ascii="Times New Roman"/>
          <w:sz w:val="24"/>
          <w:szCs w:val="24"/>
        </w:rPr>
        <w:t>LUXURIA MOTUS</w:t>
      </w:r>
      <w:r w:rsidR="009C2B65">
        <w:rPr>
          <w:rFonts w:hAnsi="Times New Roman" w:ascii="Times New Roman"/>
          <w:sz w:val="24"/>
          <w:szCs w:val="24"/>
        </w:rPr>
        <w:t xml:space="preserve"> </w:t>
      </w:r>
      <w:r w:rsidR="0023026E">
        <w:rPr>
          <w:rFonts w:hAnsi="Times New Roman" w:ascii="Times New Roman"/>
          <w:sz w:val="24"/>
          <w:szCs w:val="24"/>
        </w:rPr>
        <w:t>j.</w:t>
      </w:r>
      <w:r w:rsidR="009C2B65">
        <w:rPr>
          <w:rFonts w:hAnsi="Times New Roman" w:ascii="Times New Roman"/>
          <w:sz w:val="24"/>
          <w:szCs w:val="24"/>
        </w:rPr>
        <w:t xml:space="preserve">d.o.o., Zagreb, </w:t>
      </w:r>
      <w:r w:rsidR="0023026E">
        <w:rPr>
          <w:rFonts w:hAnsi="Times New Roman" w:ascii="Times New Roman"/>
          <w:sz w:val="24"/>
          <w:szCs w:val="24"/>
        </w:rPr>
        <w:t>Gospočak 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3026E">
        <w:rPr>
          <w:rFonts w:cs="Times New Roman" w:eastAsia="Times New Roman" w:hAnsi="Times New Roman" w:ascii="Times New Roman"/>
          <w:sz w:val="24"/>
          <w:szCs w:val="24"/>
          <w:lang w:eastAsia="hr-HR"/>
        </w:rPr>
        <w:t>42914349779</w:t>
      </w:r>
      <w:r w:rsidR="00FD2B92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25A84">
        <w:rPr>
          <w:rFonts w:hAnsi="Times New Roman" w:ascii="Times New Roman"/>
          <w:sz w:val="24"/>
          <w:szCs w:val="24"/>
        </w:rPr>
        <w:t>LUXURIA MOTUS j.d.o.o., Zagreb, Gospočak 17</w:t>
      </w:r>
      <w:r w:rsidR="00B25A84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25A84">
        <w:rPr>
          <w:rFonts w:cs="Times New Roman" w:eastAsia="Times New Roman" w:hAnsi="Times New Roman" w:ascii="Times New Roman"/>
          <w:sz w:val="24"/>
          <w:szCs w:val="24"/>
          <w:lang w:eastAsia="hr-HR"/>
        </w:rPr>
        <w:t>42914349779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FD2B92">
        <w:rPr>
          <w:rFonts w:cs="Times New Roman" w:eastAsia="Times New Roman" w:hAnsi="Times New Roman" w:ascii="Times New Roman"/>
          <w:sz w:val="24"/>
          <w:szCs w:val="24"/>
          <w:lang w:eastAsia="hr-HR"/>
        </w:rPr>
        <w:t>na 18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6228B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A456F">
        <w:rPr>
          <w:rFonts w:cs="Times New Roman" w:eastAsia="Times New Roman" w:hAnsi="Times New Roman" w:ascii="Times New Roman"/>
          <w:sz w:val="24"/>
          <w:szCs w:val="24"/>
          <w:lang w:eastAsia="hr-HR"/>
        </w:rPr>
        <w:t>Tomislav Čoga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773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04A1">
        <w:rPr>
          <w:rFonts w:cs="Times New Roman" w:eastAsia="Times New Roman" w:hAnsi="Times New Roman" w:ascii="Times New Roman"/>
          <w:sz w:val="24"/>
          <w:szCs w:val="24"/>
          <w:lang w:eastAsia="hr-HR"/>
        </w:rPr>
        <w:t>82870226709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103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8A456F">
        <w:rPr>
          <w:rFonts w:cs="Times New Roman" w:eastAsia="Times New Roman" w:hAnsi="Times New Roman" w:ascii="Times New Roman"/>
          <w:sz w:val="24"/>
          <w:szCs w:val="24"/>
          <w:lang w:eastAsia="hr-HR"/>
        </w:rPr>
        <w:t>Vranovinski o</w:t>
      </w:r>
      <w:r w:rsidR="00A73C50">
        <w:rPr>
          <w:rFonts w:cs="Times New Roman" w:eastAsia="Times New Roman" w:hAnsi="Times New Roman" w:ascii="Times New Roman"/>
          <w:sz w:val="24"/>
          <w:szCs w:val="24"/>
          <w:lang w:eastAsia="hr-HR"/>
        </w:rPr>
        <w:t>granak</w:t>
      </w:r>
      <w:r w:rsidR="008A45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2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25A84">
        <w:rPr>
          <w:rFonts w:hAnsi="Times New Roman" w:ascii="Times New Roman"/>
          <w:sz w:val="24"/>
          <w:szCs w:val="24"/>
        </w:rPr>
        <w:t>LUXURIA MOTUS j.d.o.o., Zagreb, Gospočak 17</w:t>
      </w:r>
      <w:r w:rsidR="00B25A84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25A84">
        <w:rPr>
          <w:rFonts w:cs="Times New Roman" w:eastAsia="Times New Roman" w:hAnsi="Times New Roman" w:ascii="Times New Roman"/>
          <w:sz w:val="24"/>
          <w:szCs w:val="24"/>
          <w:lang w:eastAsia="hr-HR"/>
        </w:rPr>
        <w:t>42914349779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AD5E09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E1016" w:rsidP="003E1016" w:rsidR="0032668B" w:rsidRPr="0015109B">
      <w:pPr>
        <w:tabs>
          <w:tab w:pos="5774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2B92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18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F1A4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072691">
      <w:rPr>
        <w:rFonts w:cs="Times New Roman" w:hAnsi="Times New Roman" w:ascii="Times New Roman"/>
        <w:sz w:val="24"/>
        <w:szCs w:val="24"/>
      </w:rPr>
      <w:t>St-4</w:t>
    </w:r>
    <w:r w:rsidR="00280D5C">
      <w:rPr>
        <w:rFonts w:cs="Times New Roman" w:hAnsi="Times New Roman" w:ascii="Times New Roman"/>
        <w:sz w:val="24"/>
        <w:szCs w:val="24"/>
      </w:rPr>
      <w:t>620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42774"/>
    <w:rsid w:val="0005730B"/>
    <w:rsid w:val="0006645F"/>
    <w:rsid w:val="00072691"/>
    <w:rsid w:val="000732B3"/>
    <w:rsid w:val="000C4DCE"/>
    <w:rsid w:val="000D0F92"/>
    <w:rsid w:val="000F36D9"/>
    <w:rsid w:val="0011340C"/>
    <w:rsid w:val="0012620F"/>
    <w:rsid w:val="001314D4"/>
    <w:rsid w:val="001357CC"/>
    <w:rsid w:val="0015109B"/>
    <w:rsid w:val="001668CF"/>
    <w:rsid w:val="00185C41"/>
    <w:rsid w:val="001870C0"/>
    <w:rsid w:val="00194974"/>
    <w:rsid w:val="001C5B0B"/>
    <w:rsid w:val="001D04A1"/>
    <w:rsid w:val="00207DF2"/>
    <w:rsid w:val="0021076F"/>
    <w:rsid w:val="00210C17"/>
    <w:rsid w:val="0021433F"/>
    <w:rsid w:val="00216085"/>
    <w:rsid w:val="0023026E"/>
    <w:rsid w:val="00235E28"/>
    <w:rsid w:val="00256F88"/>
    <w:rsid w:val="00260D8E"/>
    <w:rsid w:val="00271149"/>
    <w:rsid w:val="00280D5C"/>
    <w:rsid w:val="002C0897"/>
    <w:rsid w:val="002C4F7C"/>
    <w:rsid w:val="003013E0"/>
    <w:rsid w:val="00311FA1"/>
    <w:rsid w:val="0032668B"/>
    <w:rsid w:val="00330EFC"/>
    <w:rsid w:val="00344F96"/>
    <w:rsid w:val="003A5268"/>
    <w:rsid w:val="003A70F1"/>
    <w:rsid w:val="003B2C53"/>
    <w:rsid w:val="003E1016"/>
    <w:rsid w:val="003F26D1"/>
    <w:rsid w:val="003F6F63"/>
    <w:rsid w:val="00412DAC"/>
    <w:rsid w:val="004228DB"/>
    <w:rsid w:val="00426AF4"/>
    <w:rsid w:val="00460AB8"/>
    <w:rsid w:val="00470C3F"/>
    <w:rsid w:val="00484EBE"/>
    <w:rsid w:val="004E71C6"/>
    <w:rsid w:val="0051039D"/>
    <w:rsid w:val="00522DAD"/>
    <w:rsid w:val="00532772"/>
    <w:rsid w:val="00565E27"/>
    <w:rsid w:val="00570285"/>
    <w:rsid w:val="005809EE"/>
    <w:rsid w:val="005A2FE9"/>
    <w:rsid w:val="005B5F04"/>
    <w:rsid w:val="005D1065"/>
    <w:rsid w:val="005F049A"/>
    <w:rsid w:val="005F2D80"/>
    <w:rsid w:val="00605485"/>
    <w:rsid w:val="0061318A"/>
    <w:rsid w:val="00621154"/>
    <w:rsid w:val="006228B2"/>
    <w:rsid w:val="00622F4E"/>
    <w:rsid w:val="006247A7"/>
    <w:rsid w:val="00682E17"/>
    <w:rsid w:val="0068301D"/>
    <w:rsid w:val="00683462"/>
    <w:rsid w:val="006A778A"/>
    <w:rsid w:val="006B126B"/>
    <w:rsid w:val="006B7A6F"/>
    <w:rsid w:val="006C3451"/>
    <w:rsid w:val="006D0DAE"/>
    <w:rsid w:val="006F1A4B"/>
    <w:rsid w:val="00725F4E"/>
    <w:rsid w:val="00737C5D"/>
    <w:rsid w:val="007434F2"/>
    <w:rsid w:val="007741C7"/>
    <w:rsid w:val="007773F8"/>
    <w:rsid w:val="00786829"/>
    <w:rsid w:val="007A4ACA"/>
    <w:rsid w:val="007B497E"/>
    <w:rsid w:val="007B6B18"/>
    <w:rsid w:val="007C26A2"/>
    <w:rsid w:val="007D0B34"/>
    <w:rsid w:val="00801063"/>
    <w:rsid w:val="00821E19"/>
    <w:rsid w:val="00837830"/>
    <w:rsid w:val="008606B1"/>
    <w:rsid w:val="008A456F"/>
    <w:rsid w:val="008A6F6E"/>
    <w:rsid w:val="008B3CD9"/>
    <w:rsid w:val="008C08AB"/>
    <w:rsid w:val="008D1480"/>
    <w:rsid w:val="008D39DB"/>
    <w:rsid w:val="008F5778"/>
    <w:rsid w:val="009030D2"/>
    <w:rsid w:val="0092246F"/>
    <w:rsid w:val="00936071"/>
    <w:rsid w:val="00940833"/>
    <w:rsid w:val="0096775B"/>
    <w:rsid w:val="00995051"/>
    <w:rsid w:val="00997692"/>
    <w:rsid w:val="009C2B65"/>
    <w:rsid w:val="009D675B"/>
    <w:rsid w:val="009F05F6"/>
    <w:rsid w:val="009F158A"/>
    <w:rsid w:val="009F1827"/>
    <w:rsid w:val="009F4509"/>
    <w:rsid w:val="00A12269"/>
    <w:rsid w:val="00A73C50"/>
    <w:rsid w:val="00A768A7"/>
    <w:rsid w:val="00AC253B"/>
    <w:rsid w:val="00AC26B4"/>
    <w:rsid w:val="00AD2FCB"/>
    <w:rsid w:val="00AD5AA5"/>
    <w:rsid w:val="00AD5E09"/>
    <w:rsid w:val="00AE7D60"/>
    <w:rsid w:val="00B05646"/>
    <w:rsid w:val="00B25A84"/>
    <w:rsid w:val="00B4146F"/>
    <w:rsid w:val="00B7104D"/>
    <w:rsid w:val="00B73EDF"/>
    <w:rsid w:val="00B74833"/>
    <w:rsid w:val="00BA7D38"/>
    <w:rsid w:val="00BE49F6"/>
    <w:rsid w:val="00C12987"/>
    <w:rsid w:val="00C404E2"/>
    <w:rsid w:val="00C523A1"/>
    <w:rsid w:val="00C73785"/>
    <w:rsid w:val="00C7657B"/>
    <w:rsid w:val="00C87A74"/>
    <w:rsid w:val="00C97402"/>
    <w:rsid w:val="00CA7D17"/>
    <w:rsid w:val="00CD41F2"/>
    <w:rsid w:val="00D10399"/>
    <w:rsid w:val="00D30732"/>
    <w:rsid w:val="00D65FCE"/>
    <w:rsid w:val="00DA4126"/>
    <w:rsid w:val="00DA5192"/>
    <w:rsid w:val="00DD21E0"/>
    <w:rsid w:val="00DE465C"/>
    <w:rsid w:val="00DF27A6"/>
    <w:rsid w:val="00E24A4A"/>
    <w:rsid w:val="00E452D3"/>
    <w:rsid w:val="00E45F86"/>
    <w:rsid w:val="00E602FA"/>
    <w:rsid w:val="00E605B5"/>
    <w:rsid w:val="00EA08C5"/>
    <w:rsid w:val="00EC4216"/>
    <w:rsid w:val="00EF0B2D"/>
    <w:rsid w:val="00F51A2B"/>
    <w:rsid w:val="00F52ABC"/>
    <w:rsid w:val="00F55CFE"/>
    <w:rsid w:val="00F86536"/>
    <w:rsid w:val="00FB3B9B"/>
    <w:rsid w:val="00FC65C3"/>
    <w:rsid w:val="00FD2B92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A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A4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1A4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1A4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1A4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A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A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F1A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F1A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F1A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4620</izvorni_sadrzaj>
    <derivirana_varijabla naziv="DomainObject.Predmet.Broj_1">4620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St-4620/2016</izvorni_sadrzaj>
    <derivirana_varijabla naziv="DomainObject.Predmet.OznakaBroj_1">St-4620/2016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LUXURIA MOTUS j.d.o.o. za trgovinu i usluge, turistička agencija</izvorni_sadrzaj>
    <derivirana_varijabla naziv="DomainObject.Predmet.ProtustrankaFormated_1">  LUXURIA MOTUS j.d.o.o. za trgovinu i usluge, turistička agencija</derivirana_varijabla>
  </DomainObject.Predmet.ProtustrankaFormated>
  <DomainObject.Predmet.ProtustrankaFormatedOIB>
    <izvorni_sadrzaj>  LUXURIA MOTUS j.d.o.o. za trgovinu i usluge, turistička agencija, OIB 42914349779</izvorni_sadrzaj>
    <derivirana_varijabla naziv="DomainObject.Predmet.ProtustrankaFormatedOIB_1">  LUXURIA MOTUS j.d.o.o. za trgovinu i usluge, turistička agencija, OIB 42914349779</derivirana_varijabla>
  </DomainObject.Predmet.ProtustrankaFormatedOIB>
  <DomainObject.Predmet.ProtustrankaFormatedWithAdress>
    <izvorni_sadrzaj> LUXURIA MOTUS j.d.o.o. za trgovinu i usluge, turistička agencija, Gospočak 17, 10000 Zagreb</izvorni_sadrzaj>
    <derivirana_varijabla naziv="DomainObject.Predmet.ProtustrankaFormatedWithAdress_1"> LUXURIA MOTUS j.d.o.o. za trgovinu i usluge, turistička agencija, Gospočak 17, 10000 Zagreb</derivirana_varijabla>
  </DomainObject.Predmet.ProtustrankaFormatedWithAdress>
  <DomainObject.Predmet.ProtustrankaFormatedWithAdressOIB>
    <izvorni_sadrzaj> LUXURIA MOTUS j.d.o.o. za trgovinu i usluge, turistička agencija, OIB 42914349779, Gospočak 17, 10000 Zagreb</izvorni_sadrzaj>
    <derivirana_varijabla naziv="DomainObject.Predmet.ProtustrankaFormatedWithAdressOIB_1"> LUXURIA MOTUS j.d.o.o. za trgovinu i usluge, turistička agencija, OIB 42914349779, Gospočak 17, 10000 Zagreb</derivirana_varijabla>
  </DomainObject.Predmet.ProtustrankaFormatedWithAdressOIB>
  <DomainObject.Predmet.ProtustrankaWithAdress>
    <izvorni_sadrzaj>LUXURIA MOTUS j.d.o.o. za trgovinu i usluge, turistička agencija Gospočak 17, 10000 Zagreb</izvorni_sadrzaj>
    <derivirana_varijabla naziv="DomainObject.Predmet.ProtustrankaWithAdress_1">LUXURIA MOTUS j.d.o.o. za trgovinu i usluge, turistička agencija Gospočak 17, 10000 Zagreb</derivirana_varijabla>
  </DomainObject.Predmet.ProtustrankaWithAdress>
  <DomainObject.Predmet.ProtustrankaWithAdressOIB>
    <izvorni_sadrzaj>LUXURIA MOTUS j.d.o.o. za trgovinu i usluge, turistička agencija, OIB 42914349779, Gospočak 17, 10000 Zagreb</izvorni_sadrzaj>
    <derivirana_varijabla naziv="DomainObject.Predmet.ProtustrankaWithAdressOIB_1">LUXURIA MOTUS j.d.o.o. za trgovinu i usluge, turistička agencija, OIB 42914349779, Gospočak 17, 10000 Zagreb</derivirana_varijabla>
  </DomainObject.Predmet.ProtustrankaWithAdressOIB>
  <DomainObject.Predmet.ProtustrankaNazivFormated>
    <izvorni_sadrzaj>LUXURIA MOTUS j.d.o.o. za trgovinu i usluge, turistička agencija</izvorni_sadrzaj>
    <derivirana_varijabla naziv="DomainObject.Predmet.ProtustrankaNazivFormated_1">LUXURIA MOTUS j.d.o.o. za trgovinu i usluge, turistička agencija</derivirana_varijabla>
  </DomainObject.Predmet.ProtustrankaNazivFormated>
  <DomainObject.Predmet.ProtustrankaNazivFormatedOIB>
    <izvorni_sadrzaj>LUXURIA MOTUS j.d.o.o. za trgovinu i usluge, turistička agencija, OIB 42914349779</izvorni_sadrzaj>
    <derivirana_varijabla naziv="DomainObject.Predmet.ProtustrankaNazivFormatedOIB_1">LUXURIA MOTUS j.d.o.o. za trgovinu i usluge, turistička agencija, OIB 42914349779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LUXURIA MOTUS j.d.o.o. za trgovinu i usluge, turistička agencija</item>
    </izvorni_sadrzaj>
    <derivirana_varijabla naziv="DomainObject.Predmet.ProtuStrankaListFormated_1">
      <item>LUXURIA MOTUS j.d.o.o. za trgovinu i usluge, turistička agencija</item>
    </derivirana_varijabla>
  </DomainObject.Predmet.ProtuStrankaListFormated>
  <DomainObject.Predmet.ProtuStrankaListFormatedOIB>
    <izvorni_sadrzaj>
      <item>LUXURIA MOTUS j.d.o.o. za trgovinu i usluge, turistička agencija, OIB 42914349779</item>
    </izvorni_sadrzaj>
    <derivirana_varijabla naziv="DomainObject.Predmet.ProtuStrankaListFormatedOIB_1">
      <item>LUXURIA MOTUS j.d.o.o. za trgovinu i usluge, turistička agencija, OIB 42914349779</item>
    </derivirana_varijabla>
  </DomainObject.Predmet.ProtuStrankaListFormatedOIB>
  <DomainObject.Predmet.ProtuStrankaListFormatedWithAdress>
    <izvorni_sadrzaj>
      <item>LUXURIA MOTUS j.d.o.o. za trgovinu i usluge, turistička agencija, Gospočak 17, 10000 Zagreb</item>
    </izvorni_sadrzaj>
    <derivirana_varijabla naziv="DomainObject.Predmet.ProtuStrankaListFormatedWithAdress_1">
      <item>LUXURIA MOTUS j.d.o.o. za trgovinu i usluge, turistička agencija, Gospočak 17, 10000 Zagreb</item>
    </derivirana_varijabla>
  </DomainObject.Predmet.ProtuStrankaListFormatedWithAdress>
  <DomainObject.Predmet.ProtuStrankaListFormatedWithAdressOIB>
    <izvorni_sadrzaj>
      <item>LUXURIA MOTUS j.d.o.o. za trgovinu i usluge, turistička agencija, OIB 42914349779, Gospočak 17, 10000 Zagreb</item>
    </izvorni_sadrzaj>
    <derivirana_varijabla naziv="DomainObject.Predmet.ProtuStrankaListFormatedWithAdressOIB_1">
      <item>LUXURIA MOTUS j.d.o.o. za trgovinu i usluge, turistička agencija, OIB 42914349779, Gospočak 17, 10000 Zagreb</item>
    </derivirana_varijabla>
  </DomainObject.Predmet.ProtuStrankaListFormatedWithAdressOIB>
  <DomainObject.Predmet.ProtuStrankaListNazivFormated>
    <izvorni_sadrzaj>
      <item>LUXURIA MOTUS j.d.o.o. za trgovinu i usluge, turistička agencija</item>
    </izvorni_sadrzaj>
    <derivirana_varijabla naziv="DomainObject.Predmet.ProtuStrankaListNazivFormated_1">
      <item>LUXURIA MOTUS j.d.o.o. za trgovinu i usluge, turistička agencija</item>
    </derivirana_varijabla>
  </DomainObject.Predmet.ProtuStrankaListNazivFormated>
  <DomainObject.Predmet.ProtuStrankaListNazivFormatedOIB>
    <izvorni_sadrzaj>
      <item>LUXURIA MOTUS j.d.o.o. za trgovinu i usluge, turistička agencija, OIB 42914349779</item>
    </izvorni_sadrzaj>
    <derivirana_varijabla naziv="DomainObject.Predmet.ProtuStrankaListNazivFormatedOIB_1">
      <item>LUXURIA MOTUS j.d.o.o. za trgovinu i usluge, turistička agencija, OIB 42914349779</item>
    </derivirana_varijabla>
  </DomainObject.Predmet.ProtuStrankaListNazivFormatedOIB>
  <DomainObject.Predmet.OstaliListFormated>
    <izvorni_sadrzaj>
      <item>Kristina Blagec</item>
    </izvorni_sadrzaj>
    <derivirana_varijabla naziv="DomainObject.Predmet.OstaliListFormated_1">
      <item>Kristina Blagec</item>
    </derivirana_varijabla>
  </DomainObject.Predmet.OstaliListFormated>
  <DomainObject.Predmet.OstaliListFormatedOIB>
    <izvorni_sadrzaj>
      <item>Kristina Blagec, OIB 38167128906</item>
    </izvorni_sadrzaj>
    <derivirana_varijabla naziv="DomainObject.Predmet.OstaliListFormatedOIB_1">
      <item>Kristina Blagec, OIB 38167128906</item>
    </derivirana_varijabla>
  </DomainObject.Predmet.OstaliListFormatedOIB>
  <DomainObject.Predmet.OstaliListFormatedWithAdress>
    <izvorni_sadrzaj>
      <item>Kristina Blagec, Pustodol 123, 49240 Pustodol</item>
    </izvorni_sadrzaj>
    <derivirana_varijabla naziv="DomainObject.Predmet.OstaliListFormatedWithAdress_1">
      <item>Kristina Blagec, Pustodol 123, 49240 Pustodol</item>
    </derivirana_varijabla>
  </DomainObject.Predmet.OstaliListFormatedWithAdress>
  <DomainObject.Predmet.OstaliListFormatedWithAdressOIB>
    <izvorni_sadrzaj>
      <item>Kristina Blagec, OIB 38167128906, Pustodol 123, 49240 Pustodol</item>
    </izvorni_sadrzaj>
    <derivirana_varijabla naziv="DomainObject.Predmet.OstaliListFormatedWithAdressOIB_1">
      <item>Kristina Blagec, OIB 38167128906, Pustodol 123, 49240 Pustodol</item>
    </derivirana_varijabla>
  </DomainObject.Predmet.OstaliListFormatedWithAdressOIB>
  <DomainObject.Predmet.OstaliListNazivFormated>
    <izvorni_sadrzaj>
      <item>Kristina Blagec</item>
    </izvorni_sadrzaj>
    <derivirana_varijabla naziv="DomainObject.Predmet.OstaliListNazivFormated_1">
      <item>Kristina Blagec</item>
    </derivirana_varijabla>
  </DomainObject.Predmet.OstaliListNazivFormated>
  <DomainObject.Predmet.OstaliListNazivFormatedOIB>
    <izvorni_sadrzaj>
      <item>Kristina Blagec, OIB 38167128906</item>
    </izvorni_sadrzaj>
    <derivirana_varijabla naziv="DomainObject.Predmet.OstaliListNazivFormatedOIB_1">
      <item>Kristina Blagec, OIB 38167128906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LUXURIA MOTUS j.d.o.o. za trgovinu i usluge, turistička agencija</izvorni_sadrzaj>
    <derivirana_varijabla naziv="DomainObject.Predmet.ProtustrankaIDrugi_1">LUXURIA MOTUS j.d.o.o. za trgovinu i usluge,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LUXURIA MOTUS j.d.o.o. za trgovinu i usluge, turistička agencija, OIB 42914349779, Gospočak 17, 10000 Zagreb</izvorni_sadrzaj>
    <derivirana_varijabla naziv="DomainObject.Predmet.ProtustrankaIDrugiAdressOIB_1">LUXURIA MOTUS j.d.o.o. za trgovinu i usluge, turistička agencija, OIB 42914349779, Gospočak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LUXURIA MOTUS j.d.o.o. za trgovinu i usluge, turistička agencija</item>
      <item>Kristina Blagec</item>
    </izvorni_sadrzaj>
    <derivirana_varijabla naziv="DomainObject.Predmet.SudioniciListNaziv_1">
      <item>FINA Regionalni centar Zagreb</item>
      <item>LUXURIA MOTUS j.d.o.o. za trgovinu i usluge, turistička agencija</item>
      <item>Kristina Blagec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LUXURIA MOTUS j.d.o.o. za trgovinu i usluge, turistička agencija, OIB 42914349779, Gospočak 17,10000 Zagreb</item>
      <item>Kristina Blagec, OIB 38167128906, Pustodol 123,49240 Pustodol</item>
    </izvorni_sadrzaj>
    <derivirana_varijabla naziv="DomainObject.Predmet.SudioniciListAdressOIB_1">
      <item>FINA Regionalni centar Zagreb, OIB 85821130368, Trg svibanjskih žrtava 1995. br. 1,10000 Zagreb</item>
      <item>LUXURIA MOTUS j.d.o.o. za trgovinu i usluge, turistička agencija, OIB 42914349779, Gospočak 17,10000 Zagreb</item>
      <item>Kristina Blagec, OIB 38167128906, Pustodol 123,49240 Pustodol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42914349779</item>
      <item>, OIB 38167128906</item>
    </izvorni_sadrzaj>
    <derivirana_varijabla naziv="DomainObject.Predmet.SudioniciListNazivOIB_1">
      <item>, OIB 85821130368</item>
      <item>, OIB 42914349779</item>
      <item>, OIB 38167128906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2490</properties:Characters>
  <properties:Lines>86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2017-04-18T07:42:00Z</dcterms:created>
  <dc:creator>Teuta Klinžić Zajec</dc:creator>
  <cp:lastModifiedBy>Teuta Klinžić Zajec</cp:lastModifiedBy>
  <cp:lastPrinted>2017-04-07T07:50:00Z</cp:lastPrinted>
  <dcterms:modified xmlns:xsi="http://www.w3.org/2001/XMLSchema-instance" xsi:type="dcterms:W3CDTF">2017-04-18T07:53:00Z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