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b0e3" w14:paraId="2ccb0e3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403F01" w:rsidRPr="00CB5399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CB5399" w:rsidP="00D4027A" w:rsidR="00CB5399">
      <w:pPr>
        <w:pStyle w:val="Naslov1"/>
        <w:jc w:val="both"/>
        <w:rPr>
          <w:b w:val="false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CB5399" w:rsidP="00403F01" w:rsidR="00CB5399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B0D44">
        <w:t>KAŠTELA MONT, d.o.o., dr. A. Starčevića 42, Kaštel Sućurac, OIB: 85496134384</w:t>
      </w:r>
      <w:r w:rsidR="000203E1">
        <w:t xml:space="preserve">, </w:t>
      </w:r>
      <w:r w:rsidR="00634348">
        <w:rPr>
          <w:lang w:val="hr-HR"/>
        </w:rPr>
        <w:t xml:space="preserve">dana </w:t>
      </w:r>
      <w:r w:rsidR="006D2126">
        <w:rPr>
          <w:lang w:val="hr-HR"/>
        </w:rPr>
        <w:t>24. kolovoza 2017.</w:t>
      </w:r>
      <w:r w:rsidR="00634348">
        <w:rPr>
          <w:lang w:val="hr-HR"/>
        </w:rPr>
        <w:t xml:space="preserve">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FB3EB3" w:rsidR="00634348" w:rsidRPr="00FB3EB3">
      <w:pPr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dužnikom </w:t>
      </w:r>
      <w:r w:rsidR="00FB0D44">
        <w:t>KAŠTELA MONT, d.o.o., dr. A. Starčevića 42, Kaštel Sućurac, OIB: 85496134384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6D2126">
        <w:rPr>
          <w:lang w:val="hr-HR"/>
        </w:rPr>
        <w:t>24. kolovoza 2017.</w:t>
      </w:r>
      <w:r w:rsidR="002D3D3D" w:rsidRPr="00FB3EB3">
        <w:rPr>
          <w:lang w:val="hr-HR"/>
        </w:rPr>
        <w:t xml:space="preserve"> godine u </w:t>
      </w:r>
      <w:r w:rsidR="006E3253">
        <w:rPr>
          <w:lang w:val="hr-HR"/>
        </w:rPr>
        <w:t>10.30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FB3EB3" w:rsidR="00CB5399" w:rsidRPr="00FB3EB3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C32561">
        <w:rPr>
          <w:lang w:val="hr-HR"/>
        </w:rPr>
        <w:t>Daniela Kovač, Cesta dr. Franje Tuđmana 238A, Kaštel Sućurac, OIB: 73917202839.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FB3EB3" w:rsidR="00634348" w:rsidRPr="00FB3EB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dužnikom </w:t>
      </w:r>
      <w:r w:rsidR="00FB0D44">
        <w:t>KAŠTELA MONT, d.o.o., dr. A. Starčevića 42, Kaštel Sućurac, OIB: 85496134384</w:t>
      </w:r>
      <w:r w:rsidR="00634348" w:rsidRPr="00FB3EB3">
        <w:rPr>
          <w:lang w:val="hr-HR"/>
        </w:rPr>
        <w:t xml:space="preserve">. 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FB3EB3" w:rsidR="00634348" w:rsidRPr="00FB3EB3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CB5399" w:rsidP="00E14AE2" w:rsidR="00CB5399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427718">
        <w:rPr>
          <w:lang w:val="hr-HR"/>
        </w:rPr>
        <w:t>30</w:t>
      </w:r>
      <w:r w:rsidR="009952B0">
        <w:rPr>
          <w:lang w:val="hr-HR"/>
        </w:rPr>
        <w:t>. listopada</w:t>
      </w:r>
      <w:r w:rsidR="00583FBB">
        <w:rPr>
          <w:lang w:val="hr-HR"/>
        </w:rPr>
        <w:t xml:space="preserve"> </w:t>
      </w:r>
      <w:r w:rsidR="00F67351">
        <w:rPr>
          <w:lang w:val="hr-HR"/>
        </w:rPr>
        <w:t>2015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FB0D44">
        <w:t>KAŠTELA MONT, d.o.o., dr. A. Starčevića 42, Kaštel Sućurac, OIB: 85496134384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F67351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B0D44">
        <w:rPr>
          <w:lang w:val="hr-HR"/>
        </w:rPr>
        <w:t>1280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B0D44">
        <w:rPr>
          <w:lang w:val="hr-HR"/>
        </w:rPr>
        <w:t>159.455,04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FC2A11">
        <w:rPr>
          <w:lang w:val="hr-HR"/>
        </w:rPr>
        <w:t>11. siječnja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6D2126" w:rsidP="006D2126" w:rsidR="006D2126">
      <w:pPr>
        <w:ind w:firstLine="708"/>
        <w:jc w:val="both"/>
        <w:rPr>
          <w:lang w:val="hr-HR"/>
        </w:rPr>
      </w:pPr>
      <w:r>
        <w:rPr>
          <w:lang w:val="hr-HR"/>
        </w:rPr>
        <w:t>Prije donošenja ovog rješenja sud je elektronskim putem zatražio podatak da li je uvodno navedeni dužnik ima zaposlenih, te je HZMO odgovorio da isti dužnik provjerom podataka u aktivnoj banci osiguranika u matičnoj evidenciji Zavoda nema prijavljenih osiguranika na dan 22. kolovoza 2017. godine (list 7 spisa).</w:t>
      </w:r>
    </w:p>
    <w:p w:rsidRDefault="006D2126" w:rsidP="006D2126" w:rsidR="006D2126">
      <w:pPr>
        <w:ind w:firstLine="708"/>
        <w:jc w:val="both"/>
        <w:rPr>
          <w:lang w:val="hr-HR"/>
        </w:rPr>
      </w:pPr>
    </w:p>
    <w:p w:rsidRDefault="006D2126" w:rsidP="006D2126" w:rsidR="006D2126">
      <w:pPr>
        <w:ind w:firstLine="708"/>
        <w:jc w:val="both"/>
        <w:rPr>
          <w:lang w:val="hr-HR"/>
        </w:rPr>
      </w:pPr>
      <w:r>
        <w:rPr>
          <w:lang w:val="hr-HR"/>
        </w:rPr>
        <w:t xml:space="preserve">Isto tako, 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EE3B53">
        <w:rPr>
          <w:lang w:val="hr-HR"/>
        </w:rPr>
        <w:t>23</w:t>
      </w:r>
      <w:r>
        <w:rPr>
          <w:lang w:val="hr-HR"/>
        </w:rPr>
        <w:t xml:space="preserve">. kolovoza 2017. godine evidentirano </w:t>
      </w:r>
      <w:r w:rsidR="009A45B2">
        <w:rPr>
          <w:lang w:val="hr-HR"/>
        </w:rPr>
        <w:t>2001</w:t>
      </w:r>
      <w:r>
        <w:rPr>
          <w:lang w:val="hr-HR"/>
        </w:rPr>
        <w:t xml:space="preserve"> dana neprekidne blokade, a nepodmirene obveze na dan </w:t>
      </w:r>
      <w:r w:rsidR="00EE3B53">
        <w:rPr>
          <w:lang w:val="hr-HR"/>
        </w:rPr>
        <w:t>23</w:t>
      </w:r>
      <w:r>
        <w:rPr>
          <w:lang w:val="hr-HR"/>
        </w:rPr>
        <w:t xml:space="preserve">. kolovoza 2017. godine iznose </w:t>
      </w:r>
      <w:r w:rsidR="00EE3B53">
        <w:rPr>
          <w:lang w:val="hr-HR"/>
        </w:rPr>
        <w:t>238.361,18</w:t>
      </w:r>
      <w:r>
        <w:rPr>
          <w:lang w:val="hr-HR"/>
        </w:rPr>
        <w:t xml:space="preserve"> kuna (list 8 spisa). 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E3B53">
        <w:rPr>
          <w:lang w:val="hr-HR"/>
        </w:rPr>
        <w:t>24. kolovoza 2017.</w:t>
      </w:r>
      <w:r w:rsidR="002C3EEF">
        <w:rPr>
          <w:lang w:val="hr-HR"/>
        </w:rPr>
        <w:t xml:space="preserve">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  <w:r w:rsidR="00EE3B53">
        <w:rPr>
          <w:lang w:val="hr-HR"/>
        </w:rPr>
        <w:t xml:space="preserve"> uz izjavu i potvrdu 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FB0D44">
        <w:rPr>
          <w:lang w:val="hr-HR"/>
        </w:rPr>
        <w:t xml:space="preserve">Kaštel Sućurac </w:t>
      </w:r>
      <w:r w:rsidR="00427718">
        <w:rPr>
          <w:lang w:val="hr-HR"/>
        </w:rPr>
        <w:t xml:space="preserve"> </w:t>
      </w:r>
      <w:r w:rsidR="00FC2A11">
        <w:rPr>
          <w:lang w:val="hr-HR"/>
        </w:rPr>
        <w:t xml:space="preserve"> </w:t>
      </w:r>
      <w:r w:rsidR="0050393F">
        <w:rPr>
          <w:lang w:val="hr-HR"/>
        </w:rPr>
        <w:t xml:space="preserve"> </w:t>
      </w:r>
      <w:r w:rsidR="004864FA">
        <w:rPr>
          <w:lang w:val="hr-HR"/>
        </w:rPr>
        <w:t xml:space="preserve"> </w:t>
      </w:r>
      <w:r w:rsidR="000D402B">
        <w:rPr>
          <w:lang w:val="hr-HR"/>
        </w:rPr>
        <w:t xml:space="preserve"> </w:t>
      </w:r>
      <w:r w:rsidR="00A61852">
        <w:rPr>
          <w:lang w:val="hr-HR"/>
        </w:rPr>
        <w:t xml:space="preserve"> </w:t>
      </w:r>
      <w:r w:rsidR="008D648C">
        <w:rPr>
          <w:lang w:val="hr-HR"/>
        </w:rPr>
        <w:t xml:space="preserve"> </w:t>
      </w:r>
      <w:r w:rsidR="00B52484">
        <w:rPr>
          <w:lang w:val="hr-HR"/>
        </w:rPr>
        <w:t xml:space="preserve"> </w:t>
      </w:r>
      <w:r w:rsidR="00573C9D">
        <w:rPr>
          <w:lang w:val="hr-HR"/>
        </w:rPr>
        <w:t xml:space="preserve"> </w:t>
      </w:r>
      <w:r w:rsidR="00060F24">
        <w:rPr>
          <w:lang w:val="hr-HR"/>
        </w:rPr>
        <w:t xml:space="preserve"> </w:t>
      </w:r>
      <w:r w:rsidR="00F67351">
        <w:rPr>
          <w:lang w:val="hr-HR"/>
        </w:rPr>
        <w:t xml:space="preserve"> </w:t>
      </w:r>
      <w:r w:rsidR="00D27E4D">
        <w:rPr>
          <w:lang w:val="hr-HR"/>
        </w:rPr>
        <w:t xml:space="preserve"> </w:t>
      </w:r>
      <w:r w:rsidR="000E1138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EE3B53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145" w:rsidRPr="00351145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.St-</w:t>
    </w:r>
    <w:r w:rsidR="00FB0D44">
      <w:t>969</w:t>
    </w:r>
    <w:r w:rsidR="00F67351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FB0D44">
      <w:t>969</w:t>
    </w:r>
    <w:r w:rsidR="00F67351">
      <w:t>/2015</w:t>
    </w:r>
  </w:p>
  <w:p w:rsidRDefault="00144537" w:rsidP="00144537" w:rsidR="00B25EAD">
    <w:pPr>
      <w:pStyle w:val="Zaglavlje"/>
      <w:tabs>
        <w:tab w:pos="4536" w:val="clear"/>
        <w:tab w:pos="9072" w:val="clear"/>
        <w:tab w:pos="831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707"/>
    <w:rsid w:val="00050ED9"/>
    <w:rsid w:val="00055BC5"/>
    <w:rsid w:val="00060F24"/>
    <w:rsid w:val="00062AEB"/>
    <w:rsid w:val="00063C3A"/>
    <w:rsid w:val="000666DB"/>
    <w:rsid w:val="000863C9"/>
    <w:rsid w:val="00094B4F"/>
    <w:rsid w:val="000A631E"/>
    <w:rsid w:val="000D402B"/>
    <w:rsid w:val="000E1138"/>
    <w:rsid w:val="000F6C0B"/>
    <w:rsid w:val="0010318C"/>
    <w:rsid w:val="00110325"/>
    <w:rsid w:val="00133015"/>
    <w:rsid w:val="00144537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25435"/>
    <w:rsid w:val="002702A4"/>
    <w:rsid w:val="002802C0"/>
    <w:rsid w:val="002C3EEF"/>
    <w:rsid w:val="002D048F"/>
    <w:rsid w:val="002D3D3D"/>
    <w:rsid w:val="003148C7"/>
    <w:rsid w:val="0032488A"/>
    <w:rsid w:val="00327698"/>
    <w:rsid w:val="00334223"/>
    <w:rsid w:val="00341AF1"/>
    <w:rsid w:val="00351145"/>
    <w:rsid w:val="00367AA5"/>
    <w:rsid w:val="003734BE"/>
    <w:rsid w:val="00382327"/>
    <w:rsid w:val="00385497"/>
    <w:rsid w:val="003855E7"/>
    <w:rsid w:val="003929B4"/>
    <w:rsid w:val="003A48E6"/>
    <w:rsid w:val="003D304E"/>
    <w:rsid w:val="00403F01"/>
    <w:rsid w:val="004133AD"/>
    <w:rsid w:val="004171BE"/>
    <w:rsid w:val="00427718"/>
    <w:rsid w:val="00440C3D"/>
    <w:rsid w:val="00471F9B"/>
    <w:rsid w:val="00473132"/>
    <w:rsid w:val="004777B1"/>
    <w:rsid w:val="00484C49"/>
    <w:rsid w:val="004851EE"/>
    <w:rsid w:val="004864FA"/>
    <w:rsid w:val="004A37EF"/>
    <w:rsid w:val="004A6CA0"/>
    <w:rsid w:val="004D23AF"/>
    <w:rsid w:val="0050393F"/>
    <w:rsid w:val="00505BDD"/>
    <w:rsid w:val="00520023"/>
    <w:rsid w:val="00520266"/>
    <w:rsid w:val="00520582"/>
    <w:rsid w:val="005250CC"/>
    <w:rsid w:val="00536E4F"/>
    <w:rsid w:val="00573C9D"/>
    <w:rsid w:val="00583FBB"/>
    <w:rsid w:val="005B6A56"/>
    <w:rsid w:val="005D78D5"/>
    <w:rsid w:val="005E013C"/>
    <w:rsid w:val="005E6DCD"/>
    <w:rsid w:val="005F7162"/>
    <w:rsid w:val="00634348"/>
    <w:rsid w:val="00636ACA"/>
    <w:rsid w:val="00641FD6"/>
    <w:rsid w:val="00642955"/>
    <w:rsid w:val="00664952"/>
    <w:rsid w:val="0066735D"/>
    <w:rsid w:val="006767AE"/>
    <w:rsid w:val="006B2D21"/>
    <w:rsid w:val="006C0489"/>
    <w:rsid w:val="006D2126"/>
    <w:rsid w:val="006E3253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542F0"/>
    <w:rsid w:val="00870E42"/>
    <w:rsid w:val="00876209"/>
    <w:rsid w:val="00892B6F"/>
    <w:rsid w:val="008B040D"/>
    <w:rsid w:val="008D2D3B"/>
    <w:rsid w:val="008D3F54"/>
    <w:rsid w:val="008D648C"/>
    <w:rsid w:val="00904B9D"/>
    <w:rsid w:val="009133B9"/>
    <w:rsid w:val="0091535A"/>
    <w:rsid w:val="009374AD"/>
    <w:rsid w:val="00956DFE"/>
    <w:rsid w:val="00984E8A"/>
    <w:rsid w:val="009952B0"/>
    <w:rsid w:val="009966BF"/>
    <w:rsid w:val="009A23E9"/>
    <w:rsid w:val="009A45B2"/>
    <w:rsid w:val="009D46D2"/>
    <w:rsid w:val="009F2DEE"/>
    <w:rsid w:val="009F79BB"/>
    <w:rsid w:val="009F7B0D"/>
    <w:rsid w:val="00A159AD"/>
    <w:rsid w:val="00A31ADC"/>
    <w:rsid w:val="00A33BEC"/>
    <w:rsid w:val="00A479A0"/>
    <w:rsid w:val="00A61852"/>
    <w:rsid w:val="00A83CF1"/>
    <w:rsid w:val="00A90D05"/>
    <w:rsid w:val="00A97762"/>
    <w:rsid w:val="00AA1815"/>
    <w:rsid w:val="00AC4892"/>
    <w:rsid w:val="00B25EAD"/>
    <w:rsid w:val="00B32A5D"/>
    <w:rsid w:val="00B347F0"/>
    <w:rsid w:val="00B52484"/>
    <w:rsid w:val="00B54D39"/>
    <w:rsid w:val="00B6615F"/>
    <w:rsid w:val="00B72B1A"/>
    <w:rsid w:val="00B852F5"/>
    <w:rsid w:val="00BA7EC5"/>
    <w:rsid w:val="00BB1553"/>
    <w:rsid w:val="00BD03FF"/>
    <w:rsid w:val="00BF6161"/>
    <w:rsid w:val="00C30FC8"/>
    <w:rsid w:val="00C32561"/>
    <w:rsid w:val="00C435B4"/>
    <w:rsid w:val="00C5093E"/>
    <w:rsid w:val="00C85A91"/>
    <w:rsid w:val="00C90F08"/>
    <w:rsid w:val="00CB5399"/>
    <w:rsid w:val="00CC1B3F"/>
    <w:rsid w:val="00CE1BBC"/>
    <w:rsid w:val="00CF00E9"/>
    <w:rsid w:val="00D230DD"/>
    <w:rsid w:val="00D27E4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3B53"/>
    <w:rsid w:val="00EE403D"/>
    <w:rsid w:val="00F03BAA"/>
    <w:rsid w:val="00F27E79"/>
    <w:rsid w:val="00F5507B"/>
    <w:rsid w:val="00F67351"/>
    <w:rsid w:val="00F85A66"/>
    <w:rsid w:val="00F864B3"/>
    <w:rsid w:val="00FA1FE0"/>
    <w:rsid w:val="00FA4900"/>
    <w:rsid w:val="00FB0D44"/>
    <w:rsid w:val="00FB3EB3"/>
    <w:rsid w:val="00FB77D9"/>
    <w:rsid w:val="00FC2A11"/>
    <w:rsid w:val="00FC2EF9"/>
    <w:rsid w:val="00FD3619"/>
    <w:rsid w:val="00FD679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St-969/2015</izvorni_sadrzaj>
    <derivirana_varijabla naziv="DomainObject.Predmet.OznakaBroj_1">St-969/2015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KAŠTELA MONT, d.o.o. za građenje i trgovinu, turistička agencija</izvorni_sadrzaj>
    <derivirana_varijabla naziv="DomainObject.Predmet.ProtustrankaFormated_1">  KAŠTELA MONT, d.o.o. za građenje i trgovinu, turistička agencija</derivirana_varijabla>
  </DomainObject.Predmet.ProtustrankaFormated>
  <DomainObject.Predmet.ProtustrankaFormatedOIB>
    <izvorni_sadrzaj>  KAŠTELA MONT, d.o.o. za građenje i trgovinu, turistička agencija, OIB 85496134384</izvorni_sadrzaj>
    <derivirana_varijabla naziv="DomainObject.Predmet.ProtustrankaFormatedOIB_1">  KAŠTELA MONT, d.o.o. za građenje i trgovinu, turistička agencija, OIB 85496134384</derivirana_varijabla>
  </DomainObject.Predmet.ProtustrankaFormatedOIB>
  <DomainObject.Predmet.ProtustrankaFormatedWithAdress>
    <izvorni_sadrzaj> KAŠTELA MONT, d.o.o. za građenje i trgovinu, turistička agencija, Dr. A. Starčevića 42, 21212 Kaštel Sućurac</izvorni_sadrzaj>
    <derivirana_varijabla naziv="DomainObject.Predmet.ProtustrankaFormatedWithAdress_1"> KAŠTELA MONT, d.o.o. za građenje i trgovinu, turistička agencija, Dr. A. Starčevića 42, 21212 Kaštel Sućurac</derivirana_varijabla>
  </DomainObject.Predmet.ProtustrankaFormatedWithAdress>
  <DomainObject.Predmet.ProtustrankaFormatedWithAdressOIB>
    <izvorni_sadrzaj> KAŠTELA MONT, d.o.o. za građenje i trgovinu, turistička agencija, OIB 85496134384, Dr. A. Starčevića 42, 21212 Kaštel Sućurac</izvorni_sadrzaj>
    <derivirana_varijabla naziv="DomainObject.Predmet.ProtustrankaFormatedWithAdressOIB_1"> KAŠTELA MONT, d.o.o. za građenje i trgovinu, turistička agencija, OIB 85496134384, Dr. A. Starčevića 42, 21212 Kaštel Sućurac</derivirana_varijabla>
  </DomainObject.Predmet.ProtustrankaFormatedWithAdressOIB>
  <DomainObject.Predmet.ProtustrankaWithAdress>
    <izvorni_sadrzaj>KAŠTELA MONT, d.o.o. za građenje i trgovinu, turistička agencija Dr. A. Starčevića 42, 21212 Kaštel Sućurac</izvorni_sadrzaj>
    <derivirana_varijabla naziv="DomainObject.Predmet.ProtustrankaWithAdress_1">KAŠTELA MONT, d.o.o. za građenje i trgovinu, turistička agencija Dr. A. Starčevića 42, 21212 Kaštel Sućurac</derivirana_varijabla>
  </DomainObject.Predmet.ProtustrankaWithAdress>
  <DomainObject.Predmet.ProtustrankaWithAdressOIB>
    <izvorni_sadrzaj>KAŠTELA MONT, d.o.o. za građenje i trgovinu, turistička agencija, OIB 85496134384, Dr. A. Starčevića 42, 21212 Kaštel Sućurac</izvorni_sadrzaj>
    <derivirana_varijabla naziv="DomainObject.Predmet.ProtustrankaWithAdressOIB_1">KAŠTELA MONT, d.o.o. za građenje i trgovinu, turistička agencija, OIB 85496134384, Dr. A. Starčevića 42, 21212 Kaštel Sućurac</derivirana_varijabla>
  </DomainObject.Predmet.ProtustrankaWithAdressOIB>
  <DomainObject.Predmet.ProtustrankaNazivFormated>
    <izvorni_sadrzaj>KAŠTELA MONT, d.o.o. za građenje i trgovinu, turistička agencija</izvorni_sadrzaj>
    <derivirana_varijabla naziv="DomainObject.Predmet.ProtustrankaNazivFormated_1">KAŠTELA MONT, d.o.o. za građenje i trgovinu, turistička agencija</derivirana_varijabla>
  </DomainObject.Predmet.ProtustrankaNazivFormated>
  <DomainObject.Predmet.ProtustrankaNazivFormatedOIB>
    <izvorni_sadrzaj>KAŠTELA MONT, d.o.o. za građenje i trgovinu, turistička agencija, OIB 85496134384</izvorni_sadrzaj>
    <derivirana_varijabla naziv="DomainObject.Predmet.ProtustrankaNazivFormatedOIB_1">KAŠTELA MONT, d.o.o. za građenje i trgovinu, turistička agencija, OIB 85496134384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159455.04</izvorni_sadrzaj>
    <derivirana_varijabla naziv="DomainObject.Predmet.TrenutnaVrijednost_1">159455.04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KAŠTELA MONT, d.o.o. za građenje i trgovinu, turistička agencija</item>
    </izvorni_sadrzaj>
    <derivirana_varijabla naziv="DomainObject.Predmet.ProtuStrankaListFormated_1">
      <item>KAŠTELA MONT, d.o.o. za građenje i trgovinu, turistička agencija</item>
    </derivirana_varijabla>
  </DomainObject.Predmet.ProtuStrankaListFormated>
  <DomainObject.Predmet.ProtuStrankaListFormatedOIB>
    <izvorni_sadrzaj>
      <item>KAŠTELA MONT, d.o.o. za građenje i trgovinu, turistička agencija, OIB 85496134384</item>
    </izvorni_sadrzaj>
    <derivirana_varijabla naziv="DomainObject.Predmet.ProtuStrankaListFormatedOIB_1">
      <item>KAŠTELA MONT, d.o.o. za građenje i trgovinu, turistička agencija, OIB 85496134384</item>
    </derivirana_varijabla>
  </DomainObject.Predmet.ProtuStrankaListFormatedOIB>
  <DomainObject.Predmet.ProtuStrankaListFormatedWithAdress>
    <izvorni_sadrzaj>
      <item>KAŠTELA MONT, d.o.o. za građenje i trgovinu, turistička agencija, Dr. A. Starčevića 42, 21212 Kaštel Sućurac</item>
    </izvorni_sadrzaj>
    <derivirana_varijabla naziv="DomainObject.Predmet.ProtuStrankaListFormatedWithAdress_1">
      <item>KAŠTELA MONT, d.o.o. za građenje i trgovinu, turistička agencija, Dr. A. Starčevića 42, 21212 Kaštel Sućurac</item>
    </derivirana_varijabla>
  </DomainObject.Predmet.ProtuStrankaListFormatedWithAdress>
  <DomainObject.Predmet.ProtuStrankaListFormatedWithAdressOIB>
    <izvorni_sadrzaj>
      <item>KAŠTELA MONT, d.o.o. za građenje i trgovinu, turistička agencija, OIB 85496134384, Dr. A. Starčevića 42, 21212 Kaštel Sućurac</item>
    </izvorni_sadrzaj>
    <derivirana_varijabla naziv="DomainObject.Predmet.ProtuStrankaListFormatedWithAdressOIB_1">
      <item>KAŠTELA MONT, d.o.o. za građenje i trgovinu, turistička agencija, OIB 85496134384, Dr. A. Starčevića 42, 21212 Kaštel Sućurac</item>
    </derivirana_varijabla>
  </DomainObject.Predmet.ProtuStrankaListFormatedWithAdressOIB>
  <DomainObject.Predmet.ProtuStrankaListNazivFormated>
    <izvorni_sadrzaj>
      <item>KAŠTELA MONT, d.o.o. za građenje i trgovinu, turistička agencija</item>
    </izvorni_sadrzaj>
    <derivirana_varijabla naziv="DomainObject.Predmet.ProtuStrankaListNazivFormated_1">
      <item>KAŠTELA MONT, d.o.o. za građenje i trgovinu, turistička agencija</item>
    </derivirana_varijabla>
  </DomainObject.Predmet.ProtuStrankaListNazivFormated>
  <DomainObject.Predmet.ProtuStrankaListNazivFormatedOIB>
    <izvorni_sadrzaj>
      <item>KAŠTELA MONT, d.o.o. za građenje i trgovinu, turistička agencija, OIB 85496134384</item>
    </izvorni_sadrzaj>
    <derivirana_varijabla naziv="DomainObject.Predmet.ProtuStrankaListNazivFormatedOIB_1">
      <item>KAŠTELA MONT, d.o.o. za građenje i trgovinu, turistička agencija, OIB 85496134384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KAŠTELA MONT, d.o.o. za građenje i trgovinu, turistička agencija</izvorni_sadrzaj>
    <derivirana_varijabla naziv="DomainObject.Predmet.ProtustrankaIDrugi_1">KAŠTELA MONT, d.o.o. za građenje i trgovinu, turistička agencija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KAŠTELA MONT, d.o.o. za građenje i trgovinu, turistička agencija, OIB 85496134384, Dr. A. Starčevića 42, 21212 Kaštel Sućurac</izvorni_sadrzaj>
    <derivirana_varijabla naziv="DomainObject.Predmet.ProtustrankaIDrugiAdressOIB_1">KAŠTELA MONT, d.o.o. za građenje i trgovinu, turistička agencija, OIB 85496134384, Dr. A. Starčevića 42,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KAŠTELA MONT, d.o.o. za građenje i trgovinu, turistička agencija</item>
      <item>FINANCIJSKA AGENCIJA, RC SPLIT</item>
    </izvorni_sadrzaj>
    <derivirana_varijabla naziv="DomainObject.Predmet.SudioniciListNaziv_1">
      <item>KAŠTELA MONT, d.o.o. za građenje i trgovinu, turistička agencija</item>
      <item>FINANCIJSKA AGENCIJA, RC SPLIT</item>
    </derivirana_varijabla>
  </DomainObject.Predmet.SudioniciListNaziv>
  <DomainObject.Predmet.SudioniciListAdressOIB>
    <izvorni_sadrzaj>
      <item>KAŠTELA MONT, d.o.o. za građenje i trgovinu, turistička agencija, OIB 85496134384, Dr. A. Starčevića 42,21212 Kaštel Sućurac</item>
      <item>FINANCIJSKA AGENCIJA, RC SPLIT, OIB 85821130368, Mažuranićevo šet. 24 b,21000 Split</item>
    </izvorni_sadrzaj>
    <derivirana_varijabla naziv="DomainObject.Predmet.SudioniciListAdressOIB_1">
      <item>KAŠTELA MONT, d.o.o. za građenje i trgovinu, turistička agencija, OIB 85496134384, Dr. A. Starčevića 42,21212 Kaštel Sućurac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85496134384</item>
      <item>, OIB 85821130368</item>
    </izvorni_sadrzaj>
    <derivirana_varijabla naziv="DomainObject.Predmet.SudioniciListNazivOIB_1">
      <item>, OIB 85496134384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895307-677C-42A8-AC2F-7728947725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878</properties:Words>
  <properties:Characters>4725</properties:Characters>
  <properties:Lines>126</properties:Lines>
  <properties:Paragraphs>36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2017-08-24T08:20:00Z</cp:lastPrinted>
  <dcterms:modified xmlns:xsi="http://www.w3.org/2001/XMLSchema-instance" xsi:type="dcterms:W3CDTF">2017-08-24T08:21:00Z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