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655" w14:paraId="4c5165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20672">
        <w:t>763</w:t>
      </w:r>
      <w:r w:rsidR="001A2481" w:rsidRPr="000351DA">
        <w:t>/1</w:t>
      </w:r>
      <w:r w:rsidR="0068218C">
        <w:t>6</w:t>
      </w:r>
      <w:r w:rsidR="0024291D">
        <w:t>-</w:t>
      </w:r>
      <w:r w:rsidR="00320672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511E98">
        <w:t>EX RUŠKO j.</w:t>
      </w:r>
      <w:r w:rsidR="001713D2">
        <w:t xml:space="preserve">d.o.o., </w:t>
      </w:r>
      <w:r w:rsidR="00511E98">
        <w:t>Vir</w:t>
      </w:r>
      <w:r w:rsidR="001713D2">
        <w:t xml:space="preserve">, </w:t>
      </w:r>
      <w:r w:rsidR="00511E98">
        <w:t>Prezida VIII 22</w:t>
      </w:r>
      <w:r w:rsidR="001713D2">
        <w:t xml:space="preserve">, </w:t>
      </w:r>
      <w:r w:rsidR="00511E98">
        <w:t>Vir</w:t>
      </w:r>
      <w:r w:rsidR="001713D2">
        <w:t xml:space="preserve">, OIB: </w:t>
      </w:r>
      <w:r w:rsidR="00511E98">
        <w:t>35474427668</w:t>
      </w:r>
    </w:p>
    <w:p w:rsidRDefault="00DA1786" w:rsidP="00AC26FF" w:rsidR="00DA1786" w:rsidRPr="00AC26FF"/>
    <w:p w:rsidRDefault="00F75AF5" w:rsidP="00511E98" w:rsidR="00511E9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11E98">
        <w:t>EX RUŠKO j.d.o.o., Vir, Prezida VIII 22, Vir, OIB: 35474427668</w:t>
      </w:r>
    </w:p>
    <w:p w:rsidRDefault="001B2FDA" w:rsidP="0049309B" w:rsidR="00F75AF5">
      <w:pPr>
        <w:ind w:firstLine="708"/>
      </w:pPr>
      <w:r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64397E">
        <w:t>4. travnja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64397E" w:rsidP="0064397E" w:rsidR="0064397E" w:rsidRPr="0064397E">
      <w:r w:rsidRPr="0064397E">
        <w:t>Za točnost otpravka – ovlaštena službenica                                                 Sutkinja</w:t>
      </w:r>
    </w:p>
    <w:p w:rsidRDefault="0064397E" w:rsidP="0064397E" w:rsidR="0064397E" w:rsidRPr="0064397E">
      <w:r w:rsidRPr="0064397E">
        <w:t>Željena Dražić                                                                                              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20672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A6B17"/>
    <w:rsid w:val="004B2F71"/>
    <w:rsid w:val="004C5586"/>
    <w:rsid w:val="004E784D"/>
    <w:rsid w:val="004F1F63"/>
    <w:rsid w:val="004F68BD"/>
    <w:rsid w:val="00511E98"/>
    <w:rsid w:val="00523B13"/>
    <w:rsid w:val="0054170C"/>
    <w:rsid w:val="00546865"/>
    <w:rsid w:val="0056041E"/>
    <w:rsid w:val="00574B57"/>
    <w:rsid w:val="00587C2C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4397E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779F0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B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B1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B1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B1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B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B1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B1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B1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RUŠKO j.d.o.o. za ugostiteljstvo i usluge</izvorni_sadrzaj>
    <derivirana_varijabla naziv="DomainObject.Predmet.ProtustrankaFormated_1">  EX RUŠKO j.d.o.o. za ugostiteljstvo i usluge</derivirana_varijabla>
  </DomainObject.Predmet.ProtustrankaFormated>
  <DomainObject.Predmet.ProtustrankaFormatedOIB>
    <izvorni_sadrzaj>  EX RUŠKO j.d.o.o. za ugostiteljstvo i usluge, OIB 35474427668</izvorni_sadrzaj>
    <derivirana_varijabla naziv="DomainObject.Predmet.ProtustrankaFormatedOIB_1">  EX RUŠKO j.d.o.o. za ugostiteljstvo i usluge, OIB 35474427668</derivirana_varijabla>
  </DomainObject.Predmet.ProtustrankaFormatedOIB>
  <DomainObject.Predmet.ProtustrankaFormatedWithAdress>
    <izvorni_sadrzaj> EX RUŠKO j.d.o.o. za ugostiteljstvo i usluge, Prezida VIII 22, 23234 Vir</izvorni_sadrzaj>
    <derivirana_varijabla naziv="DomainObject.Predmet.ProtustrankaFormatedWithAdress_1"> EX RUŠKO j.d.o.o. za ugostiteljstvo i usluge, Prezida VIII 22, 23234 Vir</derivirana_varijabla>
  </DomainObject.Predmet.ProtustrankaFormatedWithAdress>
  <DomainObject.Predmet.ProtustrankaFormatedWithAdressOIB>
    <izvorni_sadrzaj> EX RUŠKO j.d.o.o. za ugostiteljstvo i usluge, OIB 35474427668, Prezida VIII 22, 23234 Vir</izvorni_sadrzaj>
    <derivirana_varijabla naziv="DomainObject.Predmet.ProtustrankaFormatedWithAdressOIB_1"> EX RUŠKO j.d.o.o. za ugostiteljstvo i usluge, OIB 35474427668, Prezida VIII 22, 23234 Vir</derivirana_varijabla>
  </DomainObject.Predmet.ProtustrankaFormatedWithAdressOIB>
  <DomainObject.Predmet.ProtustrankaWithAdress>
    <izvorni_sadrzaj>EX RUŠKO j.d.o.o. za ugostiteljstvo i usluge Prezida VIII 22, 23234 Vir</izvorni_sadrzaj>
    <derivirana_varijabla naziv="DomainObject.Predmet.ProtustrankaWithAdress_1">EX RUŠKO j.d.o.o. za ugostiteljstvo i usluge Prezida VIII 22, 23234 Vir</derivirana_varijabla>
  </DomainObject.Predmet.ProtustrankaWithAdress>
  <DomainObject.Predmet.ProtustrankaWithAdressOIB>
    <izvorni_sadrzaj>EX RUŠKO j.d.o.o. za ugostiteljstvo i usluge, OIB 35474427668, Prezida VIII 22, 23234 Vir</izvorni_sadrzaj>
    <derivirana_varijabla naziv="DomainObject.Predmet.ProtustrankaWithAdressOIB_1">EX RUŠKO j.d.o.o. za ugostiteljstvo i usluge, OIB 35474427668, Prezida VIII 22, 23234 Vir</derivirana_varijabla>
  </DomainObject.Predmet.ProtustrankaWithAdressOIB>
  <DomainObject.Predmet.ProtustrankaNazivFormated>
    <izvorni_sadrzaj>EX RUŠKO j.d.o.o. za ugostiteljstvo i usluge</izvorni_sadrzaj>
    <derivirana_varijabla naziv="DomainObject.Predmet.ProtustrankaNazivFormated_1">EX RUŠKO j.d.o.o. za ugostiteljstvo i usluge</derivirana_varijabla>
  </DomainObject.Predmet.ProtustrankaNazivFormated>
  <DomainObject.Predmet.ProtustrankaNazivFormatedOIB>
    <izvorni_sadrzaj>EX RUŠKO j.d.o.o. za ugostiteljstvo i usluge, OIB 35474427668</izvorni_sadrzaj>
    <derivirana_varijabla naziv="DomainObject.Predmet.ProtustrankaNazivFormatedOIB_1">EX RUŠKO j.d.o.o. za ugostiteljstvo i usluge, OIB 35474427668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25325.00</izvorni_sadrzaj>
    <derivirana_varijabla naziv="DomainObject.Predmet.TrenutnaVrijednost_1">25325.00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RUŠKO j.d.o.o. za ugostiteljstvo i usluge</item>
    </izvorni_sadrzaj>
    <derivirana_varijabla naziv="DomainObject.Predmet.ProtuStrankaListFormated_1">
      <item>EX RUŠKO j.d.o.o. za ugostiteljstvo i usluge</item>
    </derivirana_varijabla>
  </DomainObject.Predmet.ProtuStrankaListFormated>
  <DomainObject.Predmet.ProtuStrankaListFormatedOIB>
    <izvorni_sadrzaj>
      <item>EX RUŠKO j.d.o.o. za ugostiteljstvo i usluge, OIB 35474427668</item>
    </izvorni_sadrzaj>
    <derivirana_varijabla naziv="DomainObject.Predmet.ProtuStrankaListFormatedOIB_1">
      <item>EX RUŠKO j.d.o.o. za ugostiteljstvo i usluge, OIB 35474427668</item>
    </derivirana_varijabla>
  </DomainObject.Predmet.ProtuStrankaListFormatedOIB>
  <DomainObject.Predmet.ProtuStrankaListFormatedWithAdress>
    <izvorni_sadrzaj>
      <item>EX RUŠKO j.d.o.o. za ugostiteljstvo i usluge, Prezida VIII 22, 23234 Vir</item>
    </izvorni_sadrzaj>
    <derivirana_varijabla naziv="DomainObject.Predmet.ProtuStrankaListFormatedWithAdress_1">
      <item>EX RUŠKO j.d.o.o. za ugostiteljstvo i usluge, Prezida VIII 22, 23234 Vir</item>
    </derivirana_varijabla>
  </DomainObject.Predmet.ProtuStrankaListFormatedWithAdress>
  <DomainObject.Predmet.ProtuStrankaListFormatedWithAdressOIB>
    <izvorni_sadrzaj>
      <item>EX RUŠKO j.d.o.o. za ugostiteljstvo i usluge, OIB 35474427668, Prezida VIII 22, 23234 Vir</item>
    </izvorni_sadrzaj>
    <derivirana_varijabla naziv="DomainObject.Predmet.ProtuStrankaListFormatedWithAdressOIB_1">
      <item>EX RUŠKO j.d.o.o. za ugostiteljstvo i usluge, OIB 35474427668, Prezida VIII 22, 23234 Vir</item>
    </derivirana_varijabla>
  </DomainObject.Predmet.ProtuStrankaListFormatedWithAdressOIB>
  <DomainObject.Predmet.ProtuStrankaListNazivFormated>
    <izvorni_sadrzaj>
      <item>EX RUŠKO j.d.o.o. za ugostiteljstvo i usluge</item>
    </izvorni_sadrzaj>
    <derivirana_varijabla naziv="DomainObject.Predmet.ProtuStrankaListNazivFormated_1">
      <item>EX RUŠKO j.d.o.o. za ugostiteljstvo i usluge</item>
    </derivirana_varijabla>
  </DomainObject.Predmet.ProtuStrankaListNazivFormated>
  <DomainObject.Predmet.ProtuStrankaListNazivFormatedOIB>
    <izvorni_sadrzaj>
      <item>EX RUŠKO j.d.o.o. za ugostiteljstvo i usluge, OIB 35474427668</item>
    </izvorni_sadrzaj>
    <derivirana_varijabla naziv="DomainObject.Predmet.ProtuStrankaListNazivFormatedOIB_1">
      <item>EX RUŠKO j.d.o.o. za ugostiteljstvo i usluge, OIB 35474427668</item>
    </derivirana_varijabla>
  </DomainObject.Predmet.ProtuStrankaListNazivFormatedOIB>
  <DomainObject.Predmet.OstaliListFormated>
    <izvorni_sadrzaj>
      <item>Slava Ruško</item>
    </izvorni_sadrzaj>
    <derivirana_varijabla naziv="DomainObject.Predmet.OstaliListFormated_1">
      <item>Slava Ruško</item>
    </derivirana_varijabla>
  </DomainObject.Predmet.OstaliListFormated>
  <DomainObject.Predmet.OstaliListFormatedOIB>
    <izvorni_sadrzaj>
      <item>Slava Ruško, OIB 57273740761</item>
    </izvorni_sadrzaj>
    <derivirana_varijabla naziv="DomainObject.Predmet.OstaliListFormatedOIB_1">
      <item>Slava Ruško, OIB 57273740761</item>
    </derivirana_varijabla>
  </DomainObject.Predmet.OstaliListFormatedOIB>
  <DomainObject.Predmet.OstaliListFormatedWithAdress>
    <izvorni_sadrzaj>
      <item>Slava Ruško, Prezida X 10, 23234 Vir</item>
    </izvorni_sadrzaj>
    <derivirana_varijabla naziv="DomainObject.Predmet.OstaliListFormatedWithAdress_1">
      <item>Slava Ruško, Prezida X 10, 23234 Vir</item>
    </derivirana_varijabla>
  </DomainObject.Predmet.OstaliListFormatedWithAdress>
  <DomainObject.Predmet.OstaliListFormatedWithAdressOIB>
    <izvorni_sadrzaj>
      <item>Slava Ruško, OIB 57273740761, Prezida X 10, 23234 Vir</item>
    </izvorni_sadrzaj>
    <derivirana_varijabla naziv="DomainObject.Predmet.OstaliListFormatedWithAdressOIB_1">
      <item>Slava Ruško, OIB 57273740761, Prezida X 10, 23234 Vir</item>
    </derivirana_varijabla>
  </DomainObject.Predmet.OstaliListFormatedWithAdressOIB>
  <DomainObject.Predmet.OstaliListNazivFormated>
    <izvorni_sadrzaj>
      <item>Slava Ruško</item>
    </izvorni_sadrzaj>
    <derivirana_varijabla naziv="DomainObject.Predmet.OstaliListNazivFormated_1">
      <item>Slava Ruško</item>
    </derivirana_varijabla>
  </DomainObject.Predmet.OstaliListNazivFormated>
  <DomainObject.Predmet.OstaliListNazivFormatedOIB>
    <izvorni_sadrzaj>
      <item>Slava Ruško, OIB 57273740761</item>
    </izvorni_sadrzaj>
    <derivirana_varijabla naziv="DomainObject.Predmet.OstaliListNazivFormatedOIB_1">
      <item>Slava Ruško, OIB 57273740761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RUŠKO j.d.o.o. za ugostiteljstvo i usluge</izvorni_sadrzaj>
    <derivirana_varijabla naziv="DomainObject.Predmet.ProtustrankaIDrugi_1">EX RUŠKO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 RUŠKO j.d.o.o. za ugostiteljstvo i usluge, OIB 35474427668, Prezida VIII 22, 23234 Vir</izvorni_sadrzaj>
    <derivirana_varijabla naziv="DomainObject.Predmet.ProtustrankaIDrugiAdressOIB_1">EX RUŠKO j.d.o.o. za ugostiteljstvo i usluge, OIB 35474427668,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RUŠKO j.d.o.o. za ugostiteljstvo i usluge</item>
      <item>Slava Ruško</item>
    </izvorni_sadrzaj>
    <derivirana_varijabla naziv="DomainObject.Predmet.SudioniciListNaziv_1">
      <item>Financijska agencija</item>
      <item>EX RUŠKO j.d.o.o. za ugostiteljstvo i usluge</item>
      <item>Slava Ruško</item>
    </derivirana_varijabla>
  </DomainObject.Predmet.SudioniciListNaziv>
  <DomainObject.Predmet.SudioniciListAdressOIB>
    <izvorni_sadrzaj>
      <item>Financijska agencija, OIB 85821130368, Ivana Danila 4,23000 Zadar</item>
      <item>EX RUŠKO j.d.o.o. za ugostiteljstvo i usluge, OIB 35474427668, Prezida VIII 22,23234 Vir</item>
      <item>Slava Ruško, OIB 57273740761, Prezida X 10,23234 Vir</item>
    </izvorni_sadrzaj>
    <derivirana_varijabla naziv="DomainObject.Predmet.SudioniciListAdressOIB_1">
      <item>Financijska agencija, OIB 85821130368, Ivana Danila 4,23000 Zadar</item>
      <item>EX RUŠKO j.d.o.o. za ugostiteljstvo i usluge, OIB 35474427668, Prezida VIII 22,23234 Vir</item>
      <item>Slava Ruško, OIB 57273740761, Prezida X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35474427668</item>
      <item>, OIB 57273740761</item>
    </izvorni_sadrzaj>
    <derivirana_varijabla naziv="DomainObject.Predmet.SudioniciListNazivOIB_1">
      <item>, OIB 85821130368</item>
      <item>, OIB 35474427668</item>
      <item>, OIB 57273740761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94</properties:Words>
  <properties:Characters>512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2017-04-04T09:43:00Z</dcterms:created>
  <dc:creator>Administrator</dc:creator>
  <cp:lastModifiedBy>Nena Mužanović</cp:lastModifiedBy>
  <cp:lastPrinted>2017-04-04T09:37:00Z</cp:lastPrinted>
  <dcterms:modified xmlns:xsi="http://www.w3.org/2001/XMLSchema-instance" xsi:type="dcterms:W3CDTF">2017-04-04T09:47:00Z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