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9e234" w14:paraId="c29e234" w:rsidRDefault="00935920" w:rsidP="00935920" w:rsidR="0093592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5920" w:rsidP="00935920" w:rsidR="0093592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35920" w:rsidP="00935920" w:rsidR="0093592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35920" w:rsidP="00935920" w:rsidR="0093592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35920" w:rsidP="00935920" w:rsidR="0093592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35920" w:rsidP="00935920" w:rsidR="0093592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35920" w:rsidP="00935920" w:rsidR="00935920" w:rsidRPr="005D578C">
      <w:pPr>
        <w:jc w:val="center"/>
        <w:rPr>
          <w:rFonts w:cs="Times New Roman" w:eastAsia="Times New Roman"/>
          <w:szCs w:val="24"/>
        </w:rPr>
      </w:pPr>
    </w:p>
    <w:p w:rsidRDefault="00935920" w:rsidP="00935920" w:rsidR="0093592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35920" w:rsidP="00935920" w:rsidR="00935920" w:rsidRPr="005D578C">
      <w:pPr>
        <w:rPr>
          <w:rFonts w:cs="Times New Roman" w:eastAsia="Times New Roman"/>
          <w:szCs w:val="24"/>
        </w:rPr>
      </w:pPr>
    </w:p>
    <w:p w:rsidRDefault="00935920" w:rsidP="00935920" w:rsidR="0093592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Regionalnog centra Rijeka, Podružnice Pula, </w:t>
      </w:r>
      <w:r>
        <w:rPr>
          <w:rFonts w:cs="Times New Roman" w:eastAsia="Times New Roman"/>
          <w:szCs w:val="24"/>
        </w:rPr>
        <w:t xml:space="preserve">OIB 85821130368, 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10187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30.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SMOLJKIĆ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Novigrad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Podravska Ulica 14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94993810484, MBS 040224177, </w:t>
      </w:r>
      <w:r w:rsidR="005226DF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5C5E14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</w:t>
      </w:r>
    </w:p>
    <w:p w:rsidRDefault="00935920" w:rsidP="00935920" w:rsidR="00935920" w:rsidRPr="005D578C">
      <w:pPr>
        <w:rPr>
          <w:rFonts w:cs="Times New Roman" w:eastAsia="Times New Roman"/>
          <w:szCs w:val="24"/>
        </w:rPr>
      </w:pPr>
    </w:p>
    <w:p w:rsidRDefault="00935920" w:rsidP="00935920" w:rsidR="0093592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35920" w:rsidP="00935920" w:rsidR="00935920" w:rsidRPr="005D578C">
      <w:pPr>
        <w:rPr>
          <w:rFonts w:cs="Times New Roman" w:eastAsia="Times New Roman"/>
          <w:szCs w:val="24"/>
        </w:rPr>
      </w:pPr>
    </w:p>
    <w:p w:rsidRDefault="00935920" w:rsidP="00935920" w:rsidR="0093592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SMOLJKIĆ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Novigrad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Podravska Ulica 14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94993810484, MBS 040224177,</w:t>
      </w:r>
      <w:r w:rsidRPr="005D578C">
        <w:rPr>
          <w:rFonts w:cs="Times New Roman" w:eastAsia="Times New Roman"/>
          <w:szCs w:val="24"/>
        </w:rPr>
        <w:t xml:space="preserve"> s danom </w:t>
      </w:r>
      <w:r w:rsidR="005226DF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5C5E14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 w:rsidR="005C5E14">
        <w:rPr>
          <w:rFonts w:cs="Times New Roman" w:eastAsia="Times New Roman"/>
          <w:szCs w:val="24"/>
        </w:rPr>
        <w:t>08</w:t>
      </w:r>
      <w:r>
        <w:rPr>
          <w:rFonts w:cs="Times New Roman" w:eastAsia="Times New Roman"/>
          <w:szCs w:val="24"/>
        </w:rPr>
        <w:t>,</w:t>
      </w:r>
      <w:r w:rsidR="005C5E14">
        <w:rPr>
          <w:rFonts w:cs="Times New Roman" w:eastAsia="Times New Roman"/>
          <w:szCs w:val="24"/>
        </w:rPr>
        <w:t>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935920" w:rsidP="00935920" w:rsidR="00935920" w:rsidRPr="005D578C">
      <w:pPr>
        <w:rPr>
          <w:rFonts w:cs="Times New Roman" w:eastAsia="Times New Roman"/>
          <w:szCs w:val="24"/>
        </w:rPr>
      </w:pPr>
    </w:p>
    <w:p w:rsidRDefault="00935920" w:rsidP="00935920" w:rsidR="0093592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935920" w:rsidP="00935920" w:rsidR="00935920">
      <w:pPr>
        <w:ind w:firstLine="708"/>
        <w:rPr>
          <w:rFonts w:cs="Times New Roman" w:eastAsia="Times New Roman"/>
          <w:szCs w:val="20"/>
        </w:rPr>
      </w:pPr>
    </w:p>
    <w:p w:rsidRDefault="00935920" w:rsidP="00935920" w:rsidR="0093592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SMOLJKIĆ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Novigrad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Podravska Ulica 14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94993810484, MBS 040224177.</w:t>
      </w:r>
    </w:p>
    <w:p w:rsidRDefault="00935920" w:rsidP="00935920" w:rsidR="00935920">
      <w:pPr>
        <w:rPr>
          <w:rFonts w:cs="Times New Roman" w:eastAsia="Times New Roman"/>
          <w:szCs w:val="24"/>
        </w:rPr>
      </w:pPr>
    </w:p>
    <w:p w:rsidRDefault="00935920" w:rsidP="00935920" w:rsidR="0093592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SMOLJKIĆ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Novigrad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Podravska Ulica 14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94993810484, MBS 040224177.</w:t>
      </w:r>
    </w:p>
    <w:p w:rsidRDefault="00935920" w:rsidP="00935920" w:rsidR="00935920">
      <w:pPr>
        <w:rPr>
          <w:rFonts w:cs="Times New Roman" w:eastAsia="Times New Roman"/>
          <w:szCs w:val="24"/>
        </w:rPr>
      </w:pPr>
    </w:p>
    <w:p w:rsidRDefault="00935920" w:rsidP="00935920" w:rsidR="00935920" w:rsidRPr="005D578C">
      <w:pPr>
        <w:rPr>
          <w:rFonts w:cs="Times New Roman" w:eastAsia="Times New Roman"/>
          <w:szCs w:val="24"/>
        </w:rPr>
      </w:pPr>
    </w:p>
    <w:p w:rsidRDefault="00935920" w:rsidP="00935920" w:rsidR="0093592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35920" w:rsidP="00935920" w:rsidR="00935920">
      <w:pPr>
        <w:ind w:firstLine="708"/>
        <w:rPr>
          <w:rFonts w:cs="Times New Roman" w:eastAsia="Times New Roman"/>
          <w:szCs w:val="24"/>
        </w:rPr>
      </w:pPr>
    </w:p>
    <w:p w:rsidRDefault="00935920" w:rsidP="00935920" w:rsidR="0093592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SMOLJKIĆ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Novigrad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St-239/2015-3 od 17. studenog 2015. pokrenuo skraćeni stečajni postupak nad dužnikom SMOLJKIĆ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Novigrad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18. studenog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St-239/2015-4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935920" w:rsidP="00935920" w:rsidR="0093592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temelju </w:t>
      </w:r>
      <w:r w:rsidR="005C5E14">
        <w:rPr>
          <w:rFonts w:cs="Times New Roman" w:eastAsia="Times New Roman"/>
          <w:szCs w:val="24"/>
        </w:rPr>
        <w:t>odredbi</w:t>
      </w:r>
      <w:r>
        <w:rPr>
          <w:rFonts w:cs="Times New Roman" w:eastAsia="Times New Roman"/>
          <w:szCs w:val="24"/>
        </w:rPr>
        <w:t xml:space="preserve">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935920" w:rsidP="00935920" w:rsidR="00935920" w:rsidRPr="005D578C">
      <w:pPr>
        <w:rPr>
          <w:rFonts w:cs="Times New Roman" w:eastAsia="Times New Roman"/>
          <w:szCs w:val="24"/>
        </w:rPr>
      </w:pPr>
    </w:p>
    <w:p w:rsidRDefault="00935920" w:rsidP="00935920" w:rsidR="0093592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5226DF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5C5E14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35920" w:rsidP="00935920" w:rsidR="00935920" w:rsidRPr="005D578C">
      <w:pPr>
        <w:jc w:val="center"/>
        <w:rPr>
          <w:rFonts w:cs="Times New Roman" w:eastAsia="Times New Roman"/>
          <w:szCs w:val="24"/>
        </w:rPr>
      </w:pPr>
    </w:p>
    <w:p w:rsidRDefault="00935920" w:rsidP="00B424A9" w:rsidR="00935920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935920" w:rsidP="00B424A9" w:rsidR="00935920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5226DF">
        <w:rPr>
          <w:rFonts w:cs="Times New Roman" w:eastAsia="Times New Roman"/>
          <w:szCs w:val="24"/>
        </w:rPr>
        <w:t xml:space="preserve">, v. r. </w:t>
      </w:r>
    </w:p>
    <w:p w:rsidRDefault="00935920" w:rsidP="00935920" w:rsidR="00935920">
      <w:pPr>
        <w:jc w:val="left"/>
        <w:rPr>
          <w:rFonts w:cs="Times New Roman" w:eastAsia="Times New Roman"/>
          <w:szCs w:val="24"/>
        </w:rPr>
      </w:pPr>
    </w:p>
    <w:p w:rsidRDefault="00B424A9" w:rsidP="00935920" w:rsidR="00B424A9" w:rsidRPr="005D578C">
      <w:pPr>
        <w:jc w:val="left"/>
        <w:rPr>
          <w:rFonts w:cs="Times New Roman" w:eastAsia="Times New Roman"/>
          <w:szCs w:val="24"/>
        </w:rPr>
      </w:pPr>
    </w:p>
    <w:p w:rsidRDefault="00935920" w:rsidP="00935920" w:rsidR="0093592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935920" w:rsidP="00935920" w:rsidR="00935920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935920" w:rsidP="00935920" w:rsidR="009359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935920" w:rsidP="00935920" w:rsidR="00935920">
      <w:pPr>
        <w:rPr>
          <w:rFonts w:cs="Times New Roman" w:eastAsia="Times New Roman"/>
          <w:szCs w:val="24"/>
        </w:rPr>
      </w:pPr>
    </w:p>
    <w:p w:rsidRDefault="00935920" w:rsidP="00935920" w:rsidR="00935920" w:rsidRPr="005D578C">
      <w:pPr>
        <w:rPr>
          <w:rFonts w:cs="Times New Roman" w:eastAsia="Times New Roman"/>
          <w:szCs w:val="24"/>
        </w:rPr>
      </w:pPr>
    </w:p>
    <w:p w:rsidRDefault="00935920" w:rsidP="00935920" w:rsidR="0093592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35920" w:rsidP="00935920" w:rsidR="009359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35920" w:rsidP="00935920" w:rsidR="009359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SMOLJKIĆ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Novigrad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Podravska Ulica 14,</w:t>
      </w:r>
    </w:p>
    <w:p w:rsidRDefault="00935920" w:rsidP="00935920" w:rsidR="009359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</w:t>
      </w:r>
      <w:r w:rsidR="00DE3C91">
        <w:rPr>
          <w:rFonts w:cs="Times New Roman" w:eastAsia="Times New Roman"/>
          <w:szCs w:val="24"/>
        </w:rPr>
        <w:t>Josip</w:t>
      </w:r>
      <w:r>
        <w:rPr>
          <w:rFonts w:cs="Times New Roman" w:eastAsia="Times New Roman"/>
          <w:szCs w:val="24"/>
        </w:rPr>
        <w:t xml:space="preserve"> Smoljkić, Novigrad, Podravska 14,</w:t>
      </w:r>
    </w:p>
    <w:p w:rsidRDefault="00935920" w:rsidP="005E5C0E" w:rsidR="005E5C0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5E5C0E">
        <w:rPr>
          <w:rFonts w:cs="Times New Roman" w:eastAsia="Times New Roman"/>
          <w:szCs w:val="20"/>
        </w:rPr>
        <w:t>Poreč – Parenzo, Porezno mjesto Umag – Umago, Umag, Novigradska ulica 28,</w:t>
      </w:r>
    </w:p>
    <w:p w:rsidRDefault="00935920" w:rsidP="00935920" w:rsidR="009359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935920" w:rsidP="00935920" w:rsidR="009359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Damir Debeljuh, Pula, Laginjina 6,</w:t>
      </w:r>
    </w:p>
    <w:p w:rsidRDefault="00935920" w:rsidP="00935920" w:rsidR="009359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935920" w:rsidP="00935920" w:rsidR="009359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935920" w:rsidP="00935920" w:rsidR="009359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935920" w:rsidP="00935920" w:rsidR="00935920" w:rsidRPr="00EB7ECC"/>
    <w:p w:rsidRDefault="00935920" w:rsidP="00935920" w:rsidR="00935920">
      <w:pPr>
        <w:jc w:val="left"/>
        <w:rPr>
          <w:rFonts w:cs="Times New Roman" w:eastAsia="Times New Roman"/>
          <w:szCs w:val="24"/>
        </w:rPr>
      </w:pPr>
    </w:p>
    <w:p w:rsidRDefault="00C13AD5" w:rsidR="00C13AD5">
      <w:pPr>
        <w:rPr>
          <w:rFonts w:eastAsiaTheme="minorHAnsi"/>
          <w:lang w:eastAsia="en-US"/>
        </w:rPr>
      </w:pPr>
    </w:p>
    <w:p w:rsidRDefault="00935920" w:rsidR="00935920">
      <w:pPr>
        <w:rPr>
          <w:rFonts w:eastAsiaTheme="minorHAnsi"/>
          <w:lang w:eastAsia="en-US"/>
        </w:rPr>
      </w:pPr>
    </w:p>
    <w:p w:rsidRDefault="00935920" w:rsidR="00935920">
      <w:pPr>
        <w:rPr>
          <w:rFonts w:eastAsiaTheme="minorHAnsi"/>
          <w:lang w:eastAsia="en-US"/>
        </w:rPr>
      </w:pPr>
    </w:p>
    <w:p w:rsidRDefault="00935920" w:rsidR="00935920">
      <w:pPr>
        <w:rPr>
          <w:rFonts w:eastAsiaTheme="minorHAnsi"/>
          <w:lang w:eastAsia="en-US"/>
        </w:rPr>
      </w:pPr>
    </w:p>
    <w:sectPr w:rsidSect="00A074C3" w:rsidR="0093592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0B68" w:rsidP="00B10B68" w:rsidR="00B10B68">
      <w:r>
        <w:separator/>
      </w:r>
    </w:p>
  </w:endnote>
  <w:endnote w:id="0" w:type="continuationSeparator">
    <w:p w:rsidRDefault="00B10B68" w:rsidP="00B10B68" w:rsidR="00B10B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0B68" w:rsidP="00B10B68" w:rsidR="00B10B68">
      <w:r>
        <w:separator/>
      </w:r>
    </w:p>
  </w:footnote>
  <w:footnote w:id="0" w:type="continuationSeparator">
    <w:p w:rsidRDefault="00B10B68" w:rsidP="00B10B68" w:rsidR="00B10B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0B68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91C7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St-239/2015-5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0B68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St-239/2015-5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5EA"/>
    <w:rsid w:val="005226DF"/>
    <w:rsid w:val="005C5E14"/>
    <w:rsid w:val="005E5C0E"/>
    <w:rsid w:val="00691C74"/>
    <w:rsid w:val="006A144F"/>
    <w:rsid w:val="00935920"/>
    <w:rsid w:val="00AD05EA"/>
    <w:rsid w:val="00B10B68"/>
    <w:rsid w:val="00B424A9"/>
    <w:rsid w:val="00C13AD5"/>
    <w:rsid w:val="00DE3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10B6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10B6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10B6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0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0B6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10B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10B6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1C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C7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91C7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91C7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91C7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10B6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10B6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10B6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0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0B6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10B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10B6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1C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C7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91C7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91C7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91C7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St-239/2015</izvorni_sadrzaj>
    <derivirana_varijabla naziv="DomainObject.Predmet.OznakaBroj_1">St-239/2015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SMOLJKIĆ d.o.o. NOVIGRAD</izvorni_sadrzaj>
    <derivirana_varijabla naziv="DomainObject.Predmet.ProtustrankaFormated_1">  SMOLJKIĆ d.o.o. NOVIGRAD</derivirana_varijabla>
  </DomainObject.Predmet.ProtustrankaFormated>
  <DomainObject.Predmet.ProtustrankaFormatedOIB>
    <izvorni_sadrzaj>  SMOLJKIĆ d.o.o. NOVIGRAD, OIB 94993810484</izvorni_sadrzaj>
    <derivirana_varijabla naziv="DomainObject.Predmet.ProtustrankaFormatedOIB_1">  SMOLJKIĆ d.o.o. NOVIGRAD, OIB 94993810484</derivirana_varijabla>
  </DomainObject.Predmet.ProtustrankaFormatedOIB>
  <DomainObject.Predmet.ProtustrankaFormatedWithAdress>
    <izvorni_sadrzaj> SMOLJKIĆ d.o.o. NOVIGRAD, Podravska Ulica 14, 52466 Novigrad</izvorni_sadrzaj>
    <derivirana_varijabla naziv="DomainObject.Predmet.ProtustrankaFormatedWithAdress_1"> SMOLJKIĆ d.o.o. NOVIGRAD, Podravska Ulica 14, 52466 Novigrad</derivirana_varijabla>
  </DomainObject.Predmet.ProtustrankaFormatedWithAdress>
  <DomainObject.Predmet.ProtustrankaFormatedWithAdressOIB>
    <izvorni_sadrzaj> SMOLJKIĆ d.o.o. NOVIGRAD, OIB 94993810484, Podravska Ulica 14, 52466 Novigrad</izvorni_sadrzaj>
    <derivirana_varijabla naziv="DomainObject.Predmet.ProtustrankaFormatedWithAdressOIB_1"> SMOLJKIĆ d.o.o. NOVIGRAD, OIB 94993810484, Podravska Ulica 14, 52466 Novigrad</derivirana_varijabla>
  </DomainObject.Predmet.ProtustrankaFormatedWithAdressOIB>
  <DomainObject.Predmet.ProtustrankaWithAdress>
    <izvorni_sadrzaj>SMOLJKIĆ d.o.o. NOVIGRAD Podravska Ulica 14, 52466 Novigrad</izvorni_sadrzaj>
    <derivirana_varijabla naziv="DomainObject.Predmet.ProtustrankaWithAdress_1">SMOLJKIĆ d.o.o. NOVIGRAD Podravska Ulica 14, 52466 Novigrad</derivirana_varijabla>
  </DomainObject.Predmet.ProtustrankaWithAdress>
  <DomainObject.Predmet.ProtustrankaWithAdressOIB>
    <izvorni_sadrzaj>SMOLJKIĆ d.o.o. NOVIGRAD, OIB 94993810484, Podravska Ulica 14, 52466 Novigrad</izvorni_sadrzaj>
    <derivirana_varijabla naziv="DomainObject.Predmet.ProtustrankaWithAdressOIB_1">SMOLJKIĆ d.o.o. NOVIGRAD, OIB 94993810484, Podravska Ulica 14, 52466 Novigrad</derivirana_varijabla>
  </DomainObject.Predmet.ProtustrankaWithAdressOIB>
  <DomainObject.Predmet.ProtustrankaNazivFormated>
    <izvorni_sadrzaj>SMOLJKIĆ d.o.o. NOVIGRAD</izvorni_sadrzaj>
    <derivirana_varijabla naziv="DomainObject.Predmet.ProtustrankaNazivFormated_1">SMOLJKIĆ d.o.o. NOVIGRAD</derivirana_varijabla>
  </DomainObject.Predmet.ProtustrankaNazivFormated>
  <DomainObject.Predmet.ProtustrankaNazivFormatedOIB>
    <izvorni_sadrzaj>SMOLJKIĆ d.o.o. NOVIGRAD, OIB 94993810484</izvorni_sadrzaj>
    <derivirana_varijabla naziv="DomainObject.Predmet.ProtustrankaNazivFormatedOIB_1">SMOLJKIĆ d.o.o. NOVIGRAD, OIB 94993810484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3585526.83</izvorni_sadrzaj>
    <derivirana_varijabla naziv="DomainObject.Predmet.TrenutnaVrijednost_1">3585526.83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SMOLJKIĆ d.o.o. NOVIGRAD</item>
    </izvorni_sadrzaj>
    <derivirana_varijabla naziv="DomainObject.Predmet.ProtuStrankaListFormated_1">
      <item>SMOLJKIĆ d.o.o. NOVIGRAD</item>
    </derivirana_varijabla>
  </DomainObject.Predmet.ProtuStrankaListFormated>
  <DomainObject.Predmet.ProtuStrankaListFormatedOIB>
    <izvorni_sadrzaj>
      <item>SMOLJKIĆ d.o.o. NOVIGRAD, OIB 94993810484</item>
    </izvorni_sadrzaj>
    <derivirana_varijabla naziv="DomainObject.Predmet.ProtuStrankaListFormatedOIB_1">
      <item>SMOLJKIĆ d.o.o. NOVIGRAD, OIB 94993810484</item>
    </derivirana_varijabla>
  </DomainObject.Predmet.ProtuStrankaListFormatedOIB>
  <DomainObject.Predmet.ProtuStrankaListFormatedWithAdress>
    <izvorni_sadrzaj>
      <item>SMOLJKIĆ d.o.o. NOVIGRAD, Podravska Ulica 14, 52466 Novigrad</item>
    </izvorni_sadrzaj>
    <derivirana_varijabla naziv="DomainObject.Predmet.ProtuStrankaListFormatedWithAdress_1">
      <item>SMOLJKIĆ d.o.o. NOVIGRAD, Podravska Ulica 14, 52466 Novigrad</item>
    </derivirana_varijabla>
  </DomainObject.Predmet.ProtuStrankaListFormatedWithAdress>
  <DomainObject.Predmet.ProtuStrankaListFormatedWithAdressOIB>
    <izvorni_sadrzaj>
      <item>SMOLJKIĆ d.o.o. NOVIGRAD, OIB 94993810484, Podravska Ulica 14, 52466 Novigrad</item>
    </izvorni_sadrzaj>
    <derivirana_varijabla naziv="DomainObject.Predmet.ProtuStrankaListFormatedWithAdressOIB_1">
      <item>SMOLJKIĆ d.o.o. NOVIGRAD, OIB 94993810484, Podravska Ulica 14, 52466 Novigrad</item>
    </derivirana_varijabla>
  </DomainObject.Predmet.ProtuStrankaListFormatedWithAdressOIB>
  <DomainObject.Predmet.ProtuStrankaListNazivFormated>
    <izvorni_sadrzaj>
      <item>SMOLJKIĆ d.o.o. NOVIGRAD</item>
    </izvorni_sadrzaj>
    <derivirana_varijabla naziv="DomainObject.Predmet.ProtuStrankaListNazivFormated_1">
      <item>SMOLJKIĆ d.o.o. NOVIGRAD</item>
    </derivirana_varijabla>
  </DomainObject.Predmet.ProtuStrankaListNazivFormated>
  <DomainObject.Predmet.ProtuStrankaListNazivFormatedOIB>
    <izvorni_sadrzaj>
      <item>SMOLJKIĆ d.o.o. NOVIGRAD, OIB 94993810484</item>
    </izvorni_sadrzaj>
    <derivirana_varijabla naziv="DomainObject.Predmet.ProtuStrankaListNazivFormatedOIB_1">
      <item>SMOLJKIĆ d.o.o. NOVIGRAD, OIB 94993810484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SMOLJKIĆ d.o.o. NOVIGRAD</izvorni_sadrzaj>
    <derivirana_varijabla naziv="DomainObject.Predmet.ProtustrankaIDrugi_1">SMOLJKIĆ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SMOLJKIĆ d.o.o. NOVIGRAD, OIB 94993810484, Podravska Ulica 14, 52466 Novigrad</izvorni_sadrzaj>
    <derivirana_varijabla naziv="DomainObject.Predmet.ProtustrankaIDrugiAdressOIB_1">SMOLJKIĆ d.o.o. NOVIGRAD, OIB 94993810484, Podravska Ulica 14,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SMOLJKIĆ d.o.o. NOVIGRAD</item>
    </izvorni_sadrzaj>
    <derivirana_varijabla naziv="DomainObject.Predmet.SudioniciListNaziv_1">
      <item>FINANCIJSKA AGENCIJA, RC RIJEKA, PODRUŽNICA PULA, PULA</item>
      <item>SMOLJKIĆ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SMOLJKIĆ d.o.o. NOVIGRAD, OIB 94993810484, Podravska Ulica 14,52466 Novigrad</item>
    </izvorni_sadrzaj>
    <derivirana_varijabla naziv="DomainObject.Predmet.SudioniciListAdressOIB_1">
      <item>FINANCIJSKA AGENCIJA, RC RIJEKA, PODRUŽNICA PULA, PULA, OIB 85821130368, Giardini 5,52100 Pula</item>
      <item>SMOLJKIĆ d.o.o. NOVIGRAD, OIB 94993810484, Podravska Ulica 14,52466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94993810484</item>
    </izvorni_sadrzaj>
    <derivirana_varijabla naziv="DomainObject.Predmet.SudioniciListNazivOIB_1">
      <item>, OIB 85821130368</item>
      <item>, OIB 94993810484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608</properties:Words>
  <properties:Characters>3296</properties:Characters>
  <properties:Lines>83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2016-01-22T07:46:00Z</dcterms:created>
  <dc:creator>Mihaela Kaligari</dc:creator>
  <dc:description/>
  <cp:keywords/>
  <cp:lastModifiedBy>Mihaela Kaligari</cp:lastModifiedBy>
  <cp:lastPrinted>2016-02-02T07:07:00Z</cp:lastPrinted>
  <dcterms:modified xmlns:xsi="http://www.w3.org/2001/XMLSchema-instance" xsi:type="dcterms:W3CDTF">2016-02-02T07:57:00Z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