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1b24f" w14:paraId="991b24f" w:rsidRDefault="001527AD" w:rsidP="001527AD" w:rsidR="001527AD" w:rsidRPr="006F44C4">
      <w:pPr>
        <w:jc w:val="both"/>
        <w15:collapsed w:val="false"/>
      </w:pPr>
      <w:bookmarkStart w:name="_GoBack" w:id="0"/>
      <w:bookmarkEnd w:id="0"/>
      <w:r>
        <w:rPr>
          <w:bCs/>
        </w:rPr>
        <w:t xml:space="preserve">                     </w:t>
      </w:r>
      <w:r w:rsidRPr="006F44C4">
        <w:rPr>
          <w:noProof/>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1527AD" w:rsidP="001527AD" w:rsidR="001527AD" w:rsidRPr="006F44C4">
      <w:pPr>
        <w:jc w:val="both"/>
      </w:pPr>
      <w:r w:rsidRPr="006F44C4">
        <w:t xml:space="preserve">       REPUBLIKA HRVATSKA</w:t>
      </w:r>
    </w:p>
    <w:p w:rsidRDefault="001527AD" w:rsidP="001527AD" w:rsidR="001527AD" w:rsidRPr="006F44C4">
      <w:pPr>
        <w:jc w:val="both"/>
      </w:pPr>
      <w:r w:rsidRPr="006F44C4">
        <w:t>TRGOVAČKI SUD U VARAŽDINU</w:t>
      </w:r>
    </w:p>
    <w:p w:rsidRDefault="001527AD" w:rsidP="001527AD" w:rsidR="001527AD"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B274D0" w:rsidP="00B274D0" w:rsidR="00B274D0">
      <w:pPr>
        <w:jc w:val="both"/>
        <w:rPr>
          <w:b/>
          <w:bCs/>
          <w:sz w:val="22"/>
        </w:rPr>
      </w:pPr>
    </w:p>
    <w:p w:rsidRDefault="00B274D0" w:rsidP="00B274D0" w:rsidR="00B274D0" w:rsidRPr="00BA54D5">
      <w:pPr>
        <w:jc w:val="center"/>
        <w:rPr>
          <w:bCs/>
          <w:sz w:val="22"/>
        </w:rPr>
      </w:pPr>
      <w:r w:rsidRPr="00BA54D5">
        <w:rPr>
          <w:bCs/>
          <w:sz w:val="22"/>
        </w:rPr>
        <w:t>R E P U B L I K A    H R V A T S K A</w:t>
      </w:r>
    </w:p>
    <w:p w:rsidRDefault="00B274D0" w:rsidP="00B274D0" w:rsidR="00B274D0">
      <w:pPr>
        <w:jc w:val="both"/>
        <w:rPr>
          <w:sz w:val="22"/>
        </w:rPr>
      </w:pPr>
    </w:p>
    <w:p w:rsidRDefault="00B274D0" w:rsidP="00B274D0" w:rsidR="00B274D0" w:rsidRPr="00BA54D5">
      <w:pPr>
        <w:pStyle w:val="Naslov1"/>
        <w:rPr>
          <w:b w:val="false"/>
          <w:sz w:val="24"/>
        </w:rPr>
      </w:pPr>
      <w:r w:rsidRPr="00BA54D5">
        <w:rPr>
          <w:b w:val="false"/>
          <w:sz w:val="24"/>
        </w:rPr>
        <w:t>R  J  E  Š  E  NJ  E</w:t>
      </w:r>
    </w:p>
    <w:p w:rsidRDefault="00B274D0" w:rsidP="00B274D0" w:rsidR="00B274D0">
      <w:pPr>
        <w:jc w:val="both"/>
        <w:rPr>
          <w:sz w:val="22"/>
        </w:rPr>
      </w:pPr>
    </w:p>
    <w:p w:rsidRDefault="006463FA" w:rsidP="006463FA" w:rsidR="006463FA">
      <w:pPr>
        <w:rPr>
          <w:sz w:val="22"/>
        </w:rPr>
      </w:pPr>
    </w:p>
    <w:p w:rsidRDefault="00B274D0" w:rsidP="001330C0" w:rsidR="001330C0">
      <w:pPr>
        <w:ind w:firstLine="708"/>
        <w:jc w:val="both"/>
      </w:pPr>
      <w:r w:rsidRPr="00600433">
        <w:t>Trgovački sud u Varaždinu,</w:t>
      </w:r>
      <w:r w:rsidRPr="00600433">
        <w:rPr>
          <w:b/>
          <w:bCs/>
        </w:rPr>
        <w:t xml:space="preserve"> </w:t>
      </w:r>
      <w:r w:rsidRPr="00600433">
        <w:t xml:space="preserve">po sucu toga suda Kseniji Flack-Makitan, kao stečajnom sucu, u stečajnom postupku nad stečajnim dužnikom </w:t>
      </w:r>
      <w:r w:rsidR="007F4538">
        <w:t xml:space="preserve">VARAŽDINSKI ŠPORTSKI NOGOMETNI KLUB u stečaju, Varaždin, Zagrebačka 94, OIB: 15604286923, </w:t>
      </w:r>
      <w:r w:rsidR="006463FA">
        <w:t>n</w:t>
      </w:r>
      <w:r w:rsidRPr="00600433">
        <w:t>akon održanog ispitnog i izvještajnog ročišta</w:t>
      </w:r>
      <w:r w:rsidR="0017769C">
        <w:t xml:space="preserve">, </w:t>
      </w:r>
      <w:r w:rsidR="00CD242A">
        <w:t>18</w:t>
      </w:r>
      <w:r w:rsidR="007F4538">
        <w:t>. studenog</w:t>
      </w:r>
      <w:r w:rsidR="001330C0">
        <w:t xml:space="preserve"> 2015.</w:t>
      </w:r>
    </w:p>
    <w:p w:rsidRDefault="00A37DB0" w:rsidP="00234CDB" w:rsidR="00A37DB0" w:rsidRPr="00600433">
      <w:pPr>
        <w:ind w:firstLine="708"/>
        <w:jc w:val="both"/>
      </w:pPr>
    </w:p>
    <w:p w:rsidRDefault="00B274D0" w:rsidP="00234CDB" w:rsidR="00B274D0">
      <w:pPr>
        <w:jc w:val="both"/>
        <w:rPr>
          <w:sz w:val="22"/>
        </w:rPr>
      </w:pPr>
    </w:p>
    <w:p w:rsidRDefault="00B274D0" w:rsidP="00B274D0" w:rsidR="00B274D0">
      <w:pPr>
        <w:jc w:val="center"/>
        <w:rPr>
          <w:sz w:val="22"/>
        </w:rPr>
      </w:pPr>
      <w:r>
        <w:rPr>
          <w:sz w:val="22"/>
        </w:rPr>
        <w:t>r i j e š i o       j e</w:t>
      </w:r>
    </w:p>
    <w:p w:rsidRDefault="00B274D0" w:rsidP="00B274D0" w:rsidR="00B274D0">
      <w:pPr>
        <w:jc w:val="center"/>
        <w:rPr>
          <w:sz w:val="22"/>
        </w:rPr>
      </w:pPr>
    </w:p>
    <w:p w:rsidRDefault="00A37DB0" w:rsidP="00D879DB" w:rsidR="00A37DB0">
      <w:pPr>
        <w:rPr>
          <w:sz w:val="22"/>
        </w:rPr>
      </w:pPr>
    </w:p>
    <w:p w:rsidRDefault="00B274D0" w:rsidP="00B274D0" w:rsidR="00B274D0">
      <w:pPr>
        <w:rPr>
          <w:sz w:val="22"/>
        </w:rPr>
      </w:pPr>
      <w:r>
        <w:rPr>
          <w:sz w:val="22"/>
        </w:rPr>
        <w:t>Utvrđuju se sljedeće tražbine:</w:t>
      </w:r>
    </w:p>
    <w:p w:rsidRDefault="00506726" w:rsidP="00B274D0" w:rsidR="00506726">
      <w:pPr>
        <w:rPr>
          <w:sz w:val="22"/>
        </w:rPr>
      </w:pPr>
    </w:p>
    <w:p w:rsidRDefault="00C86EE4" w:rsidP="00B274D0" w:rsidR="00C86EE4">
      <w:pPr>
        <w:rPr>
          <w:sz w:val="22"/>
        </w:rPr>
      </w:pPr>
    </w:p>
    <w:p w:rsidRDefault="00B3039F" w:rsidP="00B274D0" w:rsidR="00B274D0">
      <w:pPr>
        <w:rPr>
          <w:b/>
          <w:bCs/>
        </w:rPr>
      </w:pPr>
      <w:r>
        <w:rPr>
          <w:b/>
          <w:bCs/>
        </w:rPr>
        <w:t>I/   PRVI</w:t>
      </w:r>
      <w:r w:rsidR="00B274D0" w:rsidRPr="00B274D0">
        <w:rPr>
          <w:b/>
          <w:bCs/>
        </w:rPr>
        <w:t xml:space="preserve">  VIŠI  ISPLATNI  RED</w:t>
      </w:r>
    </w:p>
    <w:p w:rsidRDefault="00600433" w:rsidP="00B274D0" w:rsidR="00600433" w:rsidRPr="00B274D0">
      <w:pPr>
        <w:rPr>
          <w:b/>
          <w:bCs/>
        </w:rPr>
      </w:pPr>
    </w:p>
    <w:p w:rsidRDefault="00B274D0" w:rsidP="00C2330A" w:rsidR="00B274D0">
      <w:pPr>
        <w:pStyle w:val="Odlomakpopisa"/>
        <w:numPr>
          <w:ilvl w:val="0"/>
          <w:numId w:val="4"/>
        </w:numPr>
        <w:tabs>
          <w:tab w:pos="5400" w:val="left"/>
        </w:tabs>
        <w:rPr>
          <w:b/>
          <w:bCs/>
        </w:rPr>
      </w:pPr>
      <w:r w:rsidRPr="005A1E31">
        <w:rPr>
          <w:b/>
          <w:bCs/>
        </w:rPr>
        <w:t xml:space="preserve">U  CIJELOSTI  </w:t>
      </w:r>
      <w:r w:rsidR="00B3039F">
        <w:rPr>
          <w:b/>
          <w:bCs/>
        </w:rPr>
        <w:t>PRIZNATE</w:t>
      </w:r>
      <w:r w:rsidRPr="005A1E31">
        <w:rPr>
          <w:b/>
          <w:bCs/>
        </w:rPr>
        <w:t xml:space="preserve"> TRAŽBINE    </w:t>
      </w:r>
    </w:p>
    <w:p w:rsidRDefault="00C2330A" w:rsidR="00C2330A"/>
    <w:p w:rsidRDefault="007F4538" w:rsidP="007F4538" w:rsidR="007F4538"/>
    <w:p w:rsidRDefault="007F4538" w:rsidP="007F4538" w:rsidR="007F4538" w:rsidRPr="00C23116">
      <w:pPr>
        <w:rPr>
          <w:b/>
        </w:rPr>
      </w:pPr>
      <w:r w:rsidRPr="00C23116">
        <w:rPr>
          <w:b/>
          <w:u w:val="single"/>
        </w:rPr>
        <w:t>Red</w:t>
      </w:r>
      <w:r w:rsidRPr="00C23116">
        <w:rPr>
          <w:b/>
        </w:rPr>
        <w:t xml:space="preserve">.  </w:t>
      </w:r>
      <w:r w:rsidRPr="00C23116">
        <w:rPr>
          <w:b/>
          <w:u w:val="single"/>
        </w:rPr>
        <w:t>NAZIV I ADRESA VJEROVNIKA</w:t>
      </w:r>
      <w:r w:rsidRPr="00C23116">
        <w:rPr>
          <w:b/>
        </w:rPr>
        <w:t xml:space="preserve">                             </w:t>
      </w:r>
      <w:r>
        <w:rPr>
          <w:b/>
        </w:rPr>
        <w:t xml:space="preserve">   </w:t>
      </w:r>
      <w:r w:rsidRPr="00C23116">
        <w:rPr>
          <w:b/>
          <w:u w:val="single"/>
        </w:rPr>
        <w:t>PRIJAVLJENO   PRIZNATO</w:t>
      </w:r>
    </w:p>
    <w:p w:rsidRDefault="007F4538" w:rsidP="007F4538" w:rsidR="007F4538" w:rsidRPr="00C23116">
      <w:pPr>
        <w:rPr>
          <w:b/>
          <w:u w:val="single"/>
        </w:rPr>
      </w:pPr>
      <w:r w:rsidRPr="00C23116">
        <w:rPr>
          <w:b/>
          <w:u w:val="single"/>
        </w:rPr>
        <w:t>broj</w:t>
      </w:r>
    </w:p>
    <w:p w:rsidRDefault="007F4538" w:rsidP="007F4538" w:rsidR="007F4538"/>
    <w:p w:rsidRDefault="007F4538" w:rsidP="007F4538" w:rsidR="007F4538" w:rsidRPr="00991306">
      <w:pPr>
        <w:tabs>
          <w:tab w:pos="816" w:val="left"/>
          <w:tab w:pos="3632" w:val="left"/>
          <w:tab w:pos="6872" w:val="left"/>
        </w:tabs>
        <w:ind w:left="93"/>
      </w:pPr>
      <w:r w:rsidRPr="00991306">
        <w:t>1.</w:t>
      </w:r>
      <w:r>
        <w:t xml:space="preserve"> </w:t>
      </w:r>
      <w:r w:rsidRPr="00991306">
        <w:t>Damir Lacko</w:t>
      </w:r>
      <w:r>
        <w:t xml:space="preserve">, </w:t>
      </w:r>
      <w:r w:rsidRPr="00991306">
        <w:t>Trnovec Bartolovečki, Nova 22</w:t>
      </w:r>
      <w:r>
        <w:tab/>
        <w:t xml:space="preserve"> </w:t>
      </w:r>
      <w:r w:rsidRPr="00991306">
        <w:t>66.696,32</w:t>
      </w:r>
      <w:r>
        <w:t xml:space="preserve">         </w:t>
      </w:r>
      <w:r w:rsidRPr="00991306">
        <w:t>66.696,32</w:t>
      </w:r>
    </w:p>
    <w:p w:rsidRDefault="007F4538" w:rsidP="007F4538" w:rsidR="007F4538" w:rsidRPr="00991306">
      <w:pPr>
        <w:tabs>
          <w:tab w:pos="816" w:val="left"/>
          <w:tab w:pos="3632" w:val="left"/>
          <w:tab w:pos="6872" w:val="left"/>
        </w:tabs>
        <w:ind w:left="93"/>
      </w:pPr>
      <w:r w:rsidRPr="00991306">
        <w:t> </w:t>
      </w:r>
      <w:r>
        <w:t xml:space="preserve">   </w:t>
      </w:r>
      <w:r w:rsidRPr="00991306">
        <w:t>zastupan po ZOU Fosin i dr.</w:t>
      </w:r>
      <w:r>
        <w:t xml:space="preserve">, </w:t>
      </w:r>
      <w:r w:rsidRPr="00991306">
        <w:t>Graberje 4/I, Varaždin</w:t>
      </w:r>
      <w:r w:rsidRPr="00991306">
        <w:tab/>
        <w:t> </w:t>
      </w:r>
    </w:p>
    <w:p w:rsidRDefault="007F4538" w:rsidP="007F4538" w:rsidR="007F4538" w:rsidRPr="00991306">
      <w:pPr>
        <w:tabs>
          <w:tab w:pos="816" w:val="left"/>
          <w:tab w:pos="3632" w:val="left"/>
          <w:tab w:pos="6872" w:val="left"/>
        </w:tabs>
        <w:ind w:left="93"/>
      </w:pPr>
      <w:r w:rsidRPr="00991306">
        <w:t>2.</w:t>
      </w:r>
      <w:r>
        <w:t xml:space="preserve"> </w:t>
      </w:r>
      <w:r w:rsidRPr="00991306">
        <w:t>Marina Hokman</w:t>
      </w:r>
      <w:r>
        <w:t xml:space="preserve">, </w:t>
      </w:r>
      <w:r w:rsidRPr="00991306">
        <w:t>Presečno 23B, Novi Marof</w:t>
      </w:r>
      <w:r>
        <w:t xml:space="preserve">                                    </w:t>
      </w:r>
      <w:r w:rsidRPr="00991306">
        <w:t>486.195,58</w:t>
      </w:r>
      <w:r>
        <w:t xml:space="preserve">       </w:t>
      </w:r>
      <w:r w:rsidRPr="00991306">
        <w:t>486.195,58</w:t>
      </w:r>
    </w:p>
    <w:p w:rsidRDefault="007F4538" w:rsidP="007F4538" w:rsidR="007F4538" w:rsidRPr="00991306">
      <w:pPr>
        <w:tabs>
          <w:tab w:pos="816" w:val="left"/>
          <w:tab w:pos="3632" w:val="left"/>
          <w:tab w:pos="6872" w:val="left"/>
        </w:tabs>
        <w:ind w:left="93"/>
      </w:pPr>
      <w:r w:rsidRPr="00991306">
        <w:t>3.</w:t>
      </w:r>
      <w:r>
        <w:t xml:space="preserve"> </w:t>
      </w:r>
      <w:r w:rsidRPr="00991306">
        <w:t>Ivan Črepinko</w:t>
      </w:r>
      <w:r>
        <w:t xml:space="preserve">, Kapelec 32, Maruševec                                             </w:t>
      </w:r>
      <w:r w:rsidRPr="00991306">
        <w:t>313.801,24</w:t>
      </w:r>
      <w:r>
        <w:t xml:space="preserve">       </w:t>
      </w:r>
      <w:r w:rsidRPr="00991306">
        <w:t>313.801,24</w:t>
      </w:r>
    </w:p>
    <w:p w:rsidRDefault="007F4538" w:rsidP="007F4538" w:rsidR="007F4538" w:rsidRPr="00991306">
      <w:pPr>
        <w:tabs>
          <w:tab w:pos="816" w:val="left"/>
          <w:tab w:pos="3632" w:val="left"/>
          <w:tab w:pos="6872" w:val="left"/>
        </w:tabs>
        <w:ind w:left="93"/>
      </w:pPr>
      <w:r w:rsidRPr="00991306">
        <w:t>4.</w:t>
      </w:r>
      <w:r>
        <w:t xml:space="preserve"> </w:t>
      </w:r>
      <w:r w:rsidRPr="00991306">
        <w:rPr>
          <w:color w:val="000000"/>
        </w:rPr>
        <w:t>Zlatko Ivanković</w:t>
      </w:r>
      <w:r>
        <w:rPr>
          <w:color w:val="000000"/>
        </w:rPr>
        <w:t xml:space="preserve">, </w:t>
      </w:r>
      <w:r>
        <w:t xml:space="preserve">Zagrebačka 71, Varaždin                                      </w:t>
      </w:r>
      <w:r w:rsidRPr="00991306">
        <w:t>976.165,45</w:t>
      </w:r>
      <w:r>
        <w:t xml:space="preserve">       </w:t>
      </w:r>
      <w:r w:rsidRPr="00991306">
        <w:t>976.165,45</w:t>
      </w:r>
    </w:p>
    <w:p w:rsidRDefault="007F4538" w:rsidP="007F4538" w:rsidR="007F4538" w:rsidRPr="00991306">
      <w:pPr>
        <w:tabs>
          <w:tab w:pos="816" w:val="left"/>
          <w:tab w:pos="3632" w:val="left"/>
          <w:tab w:pos="6872" w:val="left"/>
        </w:tabs>
        <w:ind w:left="93"/>
      </w:pPr>
      <w:r w:rsidRPr="00991306">
        <w:t>5.</w:t>
      </w:r>
      <w:r>
        <w:t xml:space="preserve"> </w:t>
      </w:r>
      <w:r w:rsidRPr="00991306">
        <w:t>Zvjezdana Kefelja</w:t>
      </w:r>
      <w:r>
        <w:t xml:space="preserve">, </w:t>
      </w:r>
      <w:r w:rsidRPr="00991306">
        <w:t>Črnec Biškupečki, Črnec 55/2</w:t>
      </w:r>
      <w:r w:rsidRPr="00991306">
        <w:tab/>
      </w:r>
      <w:r>
        <w:t xml:space="preserve"> </w:t>
      </w:r>
      <w:r w:rsidRPr="00991306">
        <w:t>53.925,69</w:t>
      </w:r>
      <w:r>
        <w:t xml:space="preserve">         </w:t>
      </w:r>
      <w:r w:rsidRPr="00991306">
        <w:t>53.925,69</w:t>
      </w:r>
    </w:p>
    <w:p w:rsidRDefault="007F4538" w:rsidP="007F4538" w:rsidR="007F4538" w:rsidRPr="00991306">
      <w:pPr>
        <w:tabs>
          <w:tab w:pos="816" w:val="left"/>
          <w:tab w:pos="3632" w:val="left"/>
          <w:tab w:pos="6872" w:val="left"/>
        </w:tabs>
        <w:ind w:left="93"/>
      </w:pPr>
      <w:r w:rsidRPr="00991306">
        <w:t> </w:t>
      </w:r>
      <w:r>
        <w:t xml:space="preserve">   zastupana po odvj. F. Še</w:t>
      </w:r>
      <w:r w:rsidRPr="00991306">
        <w:t>bijan</w:t>
      </w:r>
      <w:r w:rsidRPr="00991306">
        <w:tab/>
      </w:r>
      <w:r w:rsidRPr="00991306">
        <w:tab/>
        <w:t> </w:t>
      </w:r>
    </w:p>
    <w:p w:rsidRDefault="007F4538" w:rsidP="007F4538" w:rsidR="007F4538" w:rsidRPr="00991306">
      <w:pPr>
        <w:tabs>
          <w:tab w:pos="816" w:val="left"/>
          <w:tab w:pos="3632" w:val="left"/>
          <w:tab w:pos="6872" w:val="left"/>
        </w:tabs>
        <w:ind w:left="93"/>
      </w:pPr>
      <w:r w:rsidRPr="00991306">
        <w:t>6.</w:t>
      </w:r>
      <w:r>
        <w:t xml:space="preserve"> </w:t>
      </w:r>
      <w:r w:rsidRPr="00991306">
        <w:t>Nikolina Herceg</w:t>
      </w:r>
      <w:r>
        <w:t xml:space="preserve">, Radnička 34, Donji Kneginec                               </w:t>
      </w:r>
      <w:r w:rsidRPr="00991306">
        <w:t>147.175,36</w:t>
      </w:r>
      <w:r>
        <w:t xml:space="preserve">        </w:t>
      </w:r>
      <w:r w:rsidRPr="00991306">
        <w:t>147.175,36</w:t>
      </w:r>
    </w:p>
    <w:p w:rsidRDefault="007F4538" w:rsidP="007F4538" w:rsidR="007F4538" w:rsidRPr="00991306">
      <w:pPr>
        <w:tabs>
          <w:tab w:pos="816" w:val="left"/>
          <w:tab w:pos="3632" w:val="left"/>
          <w:tab w:pos="6872" w:val="left"/>
        </w:tabs>
        <w:ind w:left="93"/>
      </w:pPr>
      <w:r w:rsidRPr="00991306">
        <w:t>7.</w:t>
      </w:r>
      <w:r>
        <w:t xml:space="preserve"> Republika Hrvatska</w:t>
      </w:r>
      <w:r w:rsidRPr="00991306">
        <w:t>,</w:t>
      </w:r>
      <w:r>
        <w:t xml:space="preserve"> </w:t>
      </w:r>
      <w:r w:rsidRPr="00991306">
        <w:t>M</w:t>
      </w:r>
      <w:r>
        <w:t xml:space="preserve">inistarstvo financija, Porezna uprava       </w:t>
      </w:r>
      <w:r w:rsidRPr="00991306">
        <w:t>10.505.921,89</w:t>
      </w:r>
      <w:r>
        <w:t xml:space="preserve">   </w:t>
      </w:r>
      <w:r w:rsidRPr="00991306">
        <w:t>10.505.921,89</w:t>
      </w:r>
    </w:p>
    <w:p w:rsidRDefault="007F4538" w:rsidP="007F4538" w:rsidR="007F4538" w:rsidRPr="00991306">
      <w:pPr>
        <w:tabs>
          <w:tab w:pos="816" w:val="left"/>
          <w:tab w:pos="3632" w:val="left"/>
          <w:tab w:pos="6872" w:val="left"/>
        </w:tabs>
        <w:ind w:left="93"/>
      </w:pPr>
      <w:r w:rsidRPr="00991306">
        <w:t> </w:t>
      </w:r>
      <w:r>
        <w:t xml:space="preserve">   Sjeverna Hrvatska, </w:t>
      </w:r>
      <w:r w:rsidRPr="00991306">
        <w:t>zastupano po ŽDO Varaždin</w:t>
      </w:r>
      <w:r w:rsidRPr="00991306">
        <w:tab/>
        <w:t> </w:t>
      </w:r>
    </w:p>
    <w:p w:rsidRDefault="007F4538" w:rsidP="007F4538" w:rsidR="007F4538" w:rsidRPr="00991306">
      <w:pPr>
        <w:tabs>
          <w:tab w:pos="816" w:val="left"/>
          <w:tab w:pos="3632" w:val="left"/>
          <w:tab w:pos="6872" w:val="left"/>
        </w:tabs>
        <w:ind w:left="93"/>
      </w:pPr>
      <w:r w:rsidRPr="00991306">
        <w:t>8.</w:t>
      </w:r>
      <w:r>
        <w:t xml:space="preserve"> </w:t>
      </w:r>
      <w:r w:rsidRPr="00991306">
        <w:t>Reuven Kelnerić</w:t>
      </w:r>
      <w:r>
        <w:t xml:space="preserve">, </w:t>
      </w:r>
      <w:r w:rsidRPr="00991306">
        <w:t>Ul. hrvatskih branitelja 11, Varaždin</w:t>
      </w:r>
      <w:r w:rsidRPr="00991306">
        <w:tab/>
        <w:t>87.280,77</w:t>
      </w:r>
      <w:r>
        <w:t xml:space="preserve">          </w:t>
      </w:r>
      <w:r w:rsidRPr="00991306">
        <w:t>87.280,77</w:t>
      </w:r>
      <w:r>
        <w:t xml:space="preserve">  </w:t>
      </w:r>
    </w:p>
    <w:p w:rsidRDefault="007F4538" w:rsidP="007F4538" w:rsidR="007F4538" w:rsidRPr="00991306">
      <w:pPr>
        <w:tabs>
          <w:tab w:pos="816" w:val="left"/>
          <w:tab w:pos="3632" w:val="left"/>
          <w:tab w:pos="6872" w:val="left"/>
        </w:tabs>
        <w:ind w:left="93"/>
      </w:pPr>
      <w:r w:rsidRPr="00991306">
        <w:t>9.</w:t>
      </w:r>
      <w:r>
        <w:t xml:space="preserve"> </w:t>
      </w:r>
      <w:r w:rsidRPr="00991306">
        <w:t>Biserka Košćak</w:t>
      </w:r>
      <w:r>
        <w:t xml:space="preserve">, </w:t>
      </w:r>
      <w:r w:rsidRPr="00991306">
        <w:t>Lug 90, Turčin</w:t>
      </w:r>
      <w:r w:rsidRPr="00991306">
        <w:tab/>
      </w:r>
      <w:r>
        <w:t xml:space="preserve">                                                      </w:t>
      </w:r>
      <w:r w:rsidRPr="00991306">
        <w:t>85.594,70</w:t>
      </w:r>
      <w:r>
        <w:t xml:space="preserve">          </w:t>
      </w:r>
      <w:r w:rsidRPr="00991306">
        <w:t>85.594,70</w:t>
      </w:r>
    </w:p>
    <w:p w:rsidRDefault="007F4538" w:rsidP="007F4538" w:rsidR="007F4538" w:rsidRPr="00991306">
      <w:pPr>
        <w:tabs>
          <w:tab w:pos="816" w:val="left"/>
          <w:tab w:pos="3632" w:val="left"/>
          <w:tab w:pos="6872" w:val="left"/>
        </w:tabs>
        <w:ind w:left="93"/>
      </w:pPr>
      <w:r w:rsidRPr="00991306">
        <w:t>10</w:t>
      </w:r>
      <w:r>
        <w:t xml:space="preserve">. </w:t>
      </w:r>
      <w:r w:rsidRPr="00991306">
        <w:t>Goran Jukić</w:t>
      </w:r>
      <w:r>
        <w:t xml:space="preserve">, B. Radića 26, Varaždin                                               </w:t>
      </w:r>
      <w:r w:rsidRPr="00991306">
        <w:t>554.023,01</w:t>
      </w:r>
      <w:r>
        <w:t xml:space="preserve">       </w:t>
      </w:r>
      <w:r w:rsidRPr="00991306">
        <w:t>554.023,01</w:t>
      </w:r>
    </w:p>
    <w:p w:rsidRDefault="007F4538" w:rsidP="007F4538" w:rsidR="007F4538" w:rsidRPr="00991306">
      <w:pPr>
        <w:tabs>
          <w:tab w:pos="816" w:val="left"/>
          <w:tab w:pos="3632" w:val="left"/>
          <w:tab w:pos="6872" w:val="left"/>
        </w:tabs>
        <w:ind w:left="93"/>
      </w:pPr>
      <w:r w:rsidRPr="00991306">
        <w:t>11.</w:t>
      </w:r>
      <w:r>
        <w:t xml:space="preserve"> </w:t>
      </w:r>
      <w:r w:rsidRPr="00991306">
        <w:t>Dalibor Sačić</w:t>
      </w:r>
      <w:r>
        <w:t xml:space="preserve">, </w:t>
      </w:r>
      <w:r w:rsidRPr="00991306">
        <w:t>Varaždinska 123, Jakopovec</w:t>
      </w:r>
      <w:r w:rsidRPr="00991306">
        <w:tab/>
        <w:t>88.170,76</w:t>
      </w:r>
      <w:r>
        <w:t xml:space="preserve">          </w:t>
      </w:r>
      <w:r w:rsidRPr="00991306">
        <w:t>88.170,76</w:t>
      </w:r>
      <w:r>
        <w:t xml:space="preserve">        </w:t>
      </w:r>
    </w:p>
    <w:p w:rsidRDefault="007F4538" w:rsidP="007F4538" w:rsidR="007F4538" w:rsidRPr="00991306">
      <w:pPr>
        <w:tabs>
          <w:tab w:pos="816" w:val="left"/>
          <w:tab w:pos="3632" w:val="left"/>
          <w:tab w:pos="6872" w:val="left"/>
        </w:tabs>
        <w:ind w:left="93"/>
      </w:pPr>
      <w:r w:rsidRPr="00991306">
        <w:t>12.</w:t>
      </w:r>
      <w:r>
        <w:t xml:space="preserve"> </w:t>
      </w:r>
      <w:r w:rsidRPr="00991306">
        <w:t>Ivana Sačić</w:t>
      </w:r>
      <w:r>
        <w:t xml:space="preserve">, </w:t>
      </w:r>
      <w:r w:rsidRPr="00991306">
        <w:t>Varaždinska 123, Jakopovec</w:t>
      </w:r>
      <w:r w:rsidRPr="00991306">
        <w:tab/>
        <w:t>86.083,79</w:t>
      </w:r>
      <w:r>
        <w:t xml:space="preserve">          </w:t>
      </w:r>
      <w:r w:rsidRPr="00991306">
        <w:t>86.083,79</w:t>
      </w:r>
    </w:p>
    <w:p w:rsidRDefault="007F4538" w:rsidP="007F4538" w:rsidR="007F4538" w:rsidRPr="00991306">
      <w:pPr>
        <w:tabs>
          <w:tab w:pos="816" w:val="left"/>
          <w:tab w:pos="3632" w:val="left"/>
          <w:tab w:pos="6872" w:val="left"/>
        </w:tabs>
        <w:ind w:left="93"/>
      </w:pPr>
      <w:r w:rsidRPr="00991306">
        <w:t>13.</w:t>
      </w:r>
      <w:r>
        <w:t xml:space="preserve"> </w:t>
      </w:r>
      <w:r w:rsidRPr="00991306">
        <w:t>Nderim Redžaj</w:t>
      </w:r>
      <w:r>
        <w:t xml:space="preserve">, R. Boškovića 12c, Varaždin                                  </w:t>
      </w:r>
      <w:r w:rsidRPr="00991306">
        <w:t>185.475,02</w:t>
      </w:r>
      <w:r>
        <w:t xml:space="preserve">        </w:t>
      </w:r>
      <w:r w:rsidRPr="00991306">
        <w:t>185.475,02</w:t>
      </w:r>
    </w:p>
    <w:p w:rsidRDefault="007F4538" w:rsidP="007F4538" w:rsidR="007F4538" w:rsidRPr="00991306">
      <w:pPr>
        <w:tabs>
          <w:tab w:pos="816" w:val="left"/>
          <w:tab w:pos="3632" w:val="left"/>
          <w:tab w:pos="6872" w:val="left"/>
        </w:tabs>
        <w:ind w:left="93"/>
      </w:pPr>
      <w:r w:rsidRPr="00991306">
        <w:t>14.</w:t>
      </w:r>
      <w:r>
        <w:t xml:space="preserve"> </w:t>
      </w:r>
      <w:r w:rsidRPr="00991306">
        <w:t>Darjan Tomašić</w:t>
      </w:r>
      <w:r>
        <w:t xml:space="preserve">, B. Radića 7c, Gojanec                                          </w:t>
      </w:r>
      <w:r w:rsidRPr="00991306">
        <w:t>136.358,36</w:t>
      </w:r>
      <w:r>
        <w:t xml:space="preserve">        </w:t>
      </w:r>
      <w:r w:rsidRPr="00991306">
        <w:t>136.358,36</w:t>
      </w:r>
    </w:p>
    <w:p w:rsidRDefault="007F4538" w:rsidP="007F4538" w:rsidR="007F4538">
      <w:pPr>
        <w:tabs>
          <w:tab w:pos="816" w:val="left"/>
          <w:tab w:pos="3632" w:val="left"/>
          <w:tab w:pos="6872" w:val="left"/>
        </w:tabs>
        <w:ind w:left="93"/>
      </w:pPr>
      <w:r w:rsidRPr="00991306">
        <w:t>15.</w:t>
      </w:r>
      <w:r>
        <w:t xml:space="preserve"> </w:t>
      </w:r>
      <w:r w:rsidRPr="00991306">
        <w:t>Dalibor Kišić</w:t>
      </w:r>
      <w:r>
        <w:t xml:space="preserve">, Dvorščakova 24, Varaždin                                       </w:t>
      </w:r>
      <w:r w:rsidRPr="00991306">
        <w:t>200.572,52 </w:t>
      </w:r>
      <w:r>
        <w:t xml:space="preserve">       200.572.</w:t>
      </w:r>
      <w:r w:rsidRPr="00991306">
        <w:t>52 </w:t>
      </w:r>
      <w:r>
        <w:t xml:space="preserve"> </w:t>
      </w:r>
    </w:p>
    <w:p w:rsidRDefault="007F4538" w:rsidP="007F4538" w:rsidR="007F4538" w:rsidRPr="00991306">
      <w:pPr>
        <w:tabs>
          <w:tab w:pos="816" w:val="left"/>
          <w:tab w:pos="3632" w:val="left"/>
          <w:tab w:pos="6872" w:val="left"/>
        </w:tabs>
        <w:ind w:left="93"/>
      </w:pPr>
      <w:r w:rsidRPr="00991306">
        <w:t>16.</w:t>
      </w:r>
      <w:r>
        <w:t xml:space="preserve"> </w:t>
      </w:r>
      <w:r w:rsidRPr="00991306">
        <w:t>Marijan Mrmić</w:t>
      </w:r>
      <w:r>
        <w:t xml:space="preserve">,  Zinke Kunc 67, Varaždin                                     </w:t>
      </w:r>
      <w:r w:rsidRPr="00991306">
        <w:t>259.280,69</w:t>
      </w:r>
      <w:r>
        <w:t xml:space="preserve">        </w:t>
      </w:r>
      <w:r w:rsidRPr="00991306">
        <w:t>259.280,69</w:t>
      </w:r>
    </w:p>
    <w:p w:rsidRDefault="007F4538" w:rsidP="007F4538" w:rsidR="007F4538" w:rsidRPr="00991306">
      <w:pPr>
        <w:tabs>
          <w:tab w:pos="816" w:val="left"/>
          <w:tab w:pos="4056" w:val="left"/>
          <w:tab w:pos="6948" w:val="left"/>
        </w:tabs>
        <w:ind w:left="93"/>
      </w:pPr>
      <w:r w:rsidRPr="00991306">
        <w:t>17.</w:t>
      </w:r>
      <w:r>
        <w:t xml:space="preserve"> </w:t>
      </w:r>
      <w:r w:rsidRPr="00991306">
        <w:t>Branko Lađević</w:t>
      </w:r>
      <w:r>
        <w:t xml:space="preserve">, J. Križanića 17, Varaždin                                     </w:t>
      </w:r>
      <w:r w:rsidRPr="00991306">
        <w:t>216.910,43</w:t>
      </w:r>
      <w:r>
        <w:t xml:space="preserve">        </w:t>
      </w:r>
      <w:r w:rsidRPr="00991306">
        <w:t>216.910,43</w:t>
      </w:r>
    </w:p>
    <w:p w:rsidRDefault="007F4538" w:rsidP="007F4538" w:rsidR="007F4538" w:rsidRPr="00991306">
      <w:pPr>
        <w:tabs>
          <w:tab w:pos="816" w:val="left"/>
          <w:tab w:pos="3632" w:val="left"/>
          <w:tab w:pos="6872" w:val="left"/>
        </w:tabs>
        <w:ind w:left="93"/>
      </w:pPr>
      <w:r w:rsidRPr="00991306">
        <w:t>18.</w:t>
      </w:r>
      <w:r>
        <w:t xml:space="preserve"> </w:t>
      </w:r>
      <w:r w:rsidRPr="00991306">
        <w:t>Đurđica Slunjski</w:t>
      </w:r>
      <w:r>
        <w:t xml:space="preserve">, </w:t>
      </w:r>
      <w:r w:rsidRPr="00991306">
        <w:t>Zagrebačka 129, Varaždin</w:t>
      </w:r>
      <w:r w:rsidRPr="00991306">
        <w:tab/>
        <w:t>59.614,64</w:t>
      </w:r>
      <w:r>
        <w:t xml:space="preserve">          </w:t>
      </w:r>
      <w:r w:rsidRPr="00991306">
        <w:t>59.614,64</w:t>
      </w:r>
    </w:p>
    <w:p w:rsidRDefault="007F4538" w:rsidP="007F4538" w:rsidR="007F4538" w:rsidRPr="00991306">
      <w:pPr>
        <w:tabs>
          <w:tab w:pos="816" w:val="left"/>
          <w:tab w:pos="3632" w:val="left"/>
          <w:tab w:pos="6872" w:val="left"/>
        </w:tabs>
        <w:ind w:left="93"/>
      </w:pPr>
      <w:r w:rsidRPr="00991306">
        <w:lastRenderedPageBreak/>
        <w:t>19.</w:t>
      </w:r>
      <w:r>
        <w:t xml:space="preserve"> </w:t>
      </w:r>
      <w:r w:rsidRPr="00991306">
        <w:t>Damir Mujanović</w:t>
      </w:r>
      <w:r>
        <w:t xml:space="preserve">, </w:t>
      </w:r>
      <w:r w:rsidRPr="00991306">
        <w:t>Bartolovečka 54, Trnovec</w:t>
      </w:r>
      <w:r w:rsidRPr="00991306">
        <w:tab/>
        <w:t>96.511,06</w:t>
      </w:r>
      <w:r>
        <w:t xml:space="preserve">          </w:t>
      </w:r>
      <w:r w:rsidRPr="00991306">
        <w:t>96.511,06</w:t>
      </w:r>
    </w:p>
    <w:p w:rsidRDefault="007F4538" w:rsidP="007F4538" w:rsidR="007F4538" w:rsidRPr="00991306">
      <w:pPr>
        <w:tabs>
          <w:tab w:pos="816" w:val="left"/>
          <w:tab w:pos="3632" w:val="left"/>
          <w:tab w:pos="6872" w:val="left"/>
        </w:tabs>
        <w:ind w:left="93"/>
      </w:pPr>
      <w:r w:rsidRPr="00991306">
        <w:t>20.</w:t>
      </w:r>
      <w:r>
        <w:t xml:space="preserve"> </w:t>
      </w:r>
      <w:r w:rsidRPr="00991306">
        <w:t>Boško Čečura</w:t>
      </w:r>
      <w:r>
        <w:t xml:space="preserve">, </w:t>
      </w:r>
      <w:r w:rsidRPr="00991306">
        <w:t>N. Tesle 13, Trnovec</w:t>
      </w:r>
      <w:r w:rsidRPr="00991306">
        <w:tab/>
        <w:t>41.654,16</w:t>
      </w:r>
      <w:r>
        <w:t xml:space="preserve">          </w:t>
      </w:r>
      <w:r w:rsidRPr="00991306">
        <w:t>41.654,16</w:t>
      </w:r>
    </w:p>
    <w:p w:rsidRDefault="007F4538" w:rsidP="007F4538" w:rsidR="007F4538" w:rsidRPr="00991306">
      <w:pPr>
        <w:tabs>
          <w:tab w:pos="816" w:val="left"/>
          <w:tab w:pos="3632" w:val="left"/>
          <w:tab w:pos="6872" w:val="left"/>
        </w:tabs>
        <w:ind w:left="93"/>
      </w:pPr>
      <w:r w:rsidRPr="00991306">
        <w:t>21.</w:t>
      </w:r>
      <w:r>
        <w:t xml:space="preserve"> </w:t>
      </w:r>
      <w:r w:rsidRPr="00991306">
        <w:t>Dražen Škvorc</w:t>
      </w:r>
      <w:r>
        <w:t xml:space="preserve">, </w:t>
      </w:r>
      <w:r w:rsidRPr="00991306">
        <w:t>Zrinskih 36, Peklenica</w:t>
      </w:r>
      <w:r w:rsidRPr="00991306">
        <w:tab/>
        <w:t>38.252,29</w:t>
      </w:r>
      <w:r>
        <w:t xml:space="preserve">          </w:t>
      </w:r>
      <w:r w:rsidRPr="00991306">
        <w:t>38.252,29</w:t>
      </w:r>
    </w:p>
    <w:p w:rsidRDefault="007F4538" w:rsidP="007F4538" w:rsidR="007F4538" w:rsidRPr="00991306">
      <w:pPr>
        <w:tabs>
          <w:tab w:pos="816" w:val="left"/>
          <w:tab w:pos="3632" w:val="left"/>
          <w:tab w:pos="6872" w:val="left"/>
        </w:tabs>
        <w:ind w:left="93"/>
      </w:pPr>
      <w:r w:rsidRPr="00991306">
        <w:t>22.</w:t>
      </w:r>
      <w:r>
        <w:t xml:space="preserve"> </w:t>
      </w:r>
      <w:r w:rsidRPr="00991306">
        <w:t>Zoran Kastel</w:t>
      </w:r>
      <w:r>
        <w:t xml:space="preserve">, </w:t>
      </w:r>
      <w:r w:rsidRPr="00991306">
        <w:t>Zagrebačka 55, Varaždin</w:t>
      </w:r>
      <w:r w:rsidRPr="00991306">
        <w:tab/>
        <w:t>37.118,75</w:t>
      </w:r>
      <w:r>
        <w:t xml:space="preserve">          </w:t>
      </w:r>
      <w:r w:rsidRPr="00991306">
        <w:t>37.118,75</w:t>
      </w:r>
    </w:p>
    <w:p w:rsidRDefault="007F4538" w:rsidP="007F4538" w:rsidR="007F4538" w:rsidRPr="00991306">
      <w:pPr>
        <w:tabs>
          <w:tab w:pos="816" w:val="left"/>
          <w:tab w:pos="3632" w:val="left"/>
          <w:tab w:pos="6872" w:val="left"/>
        </w:tabs>
        <w:ind w:left="93"/>
      </w:pPr>
      <w:r w:rsidRPr="00991306">
        <w:t>23.</w:t>
      </w:r>
      <w:r>
        <w:t xml:space="preserve"> </w:t>
      </w:r>
      <w:r w:rsidRPr="00991306">
        <w:t>Rade Herceg</w:t>
      </w:r>
      <w:r>
        <w:t xml:space="preserve">, </w:t>
      </w:r>
      <w:r w:rsidRPr="00991306">
        <w:t>Radnička 34, Donji Kneginec</w:t>
      </w:r>
      <w:r w:rsidRPr="00991306">
        <w:tab/>
        <w:t>39.560,98</w:t>
      </w:r>
      <w:r>
        <w:t xml:space="preserve">          </w:t>
      </w:r>
      <w:r w:rsidRPr="00991306">
        <w:t>37.118,75</w:t>
      </w:r>
    </w:p>
    <w:p w:rsidRDefault="007F4538" w:rsidP="007F4538" w:rsidR="007F4538">
      <w:pPr>
        <w:tabs>
          <w:tab w:pos="816" w:val="left"/>
          <w:tab w:pos="3632" w:val="left"/>
          <w:tab w:pos="6872" w:val="left"/>
        </w:tabs>
        <w:ind w:left="93"/>
      </w:pPr>
      <w:r w:rsidRPr="00991306">
        <w:t>24.</w:t>
      </w:r>
      <w:r>
        <w:t xml:space="preserve"> </w:t>
      </w:r>
      <w:r w:rsidRPr="00991306">
        <w:t>Damir Jagačić</w:t>
      </w:r>
      <w:r>
        <w:t xml:space="preserve">, </w:t>
      </w:r>
      <w:r w:rsidRPr="00991306">
        <w:t>M. Krleže 1,  Varaždin</w:t>
      </w:r>
      <w:r w:rsidRPr="00991306">
        <w:tab/>
        <w:t>70.395,80</w:t>
      </w:r>
      <w:r>
        <w:t xml:space="preserve">          </w:t>
      </w:r>
      <w:r w:rsidRPr="00991306">
        <w:t>70.395,80</w:t>
      </w:r>
    </w:p>
    <w:p w:rsidRDefault="00B33370" w:rsidP="007F4538" w:rsidR="00B33370"/>
    <w:p w:rsidRDefault="007F4538" w:rsidR="007F4538"/>
    <w:p w:rsidRDefault="00C86EE4" w:rsidR="00C86EE4"/>
    <w:p w:rsidRDefault="00B3039F" w:rsidR="00C86EE4">
      <w:pPr>
        <w:rPr>
          <w:b/>
        </w:rPr>
      </w:pPr>
      <w:r>
        <w:rPr>
          <w:b/>
        </w:rPr>
        <w:t>II/</w:t>
      </w:r>
      <w:r w:rsidRPr="00B3039F">
        <w:rPr>
          <w:b/>
        </w:rPr>
        <w:t xml:space="preserve">  DRUGI VIŠI ISPLATNI RED</w:t>
      </w:r>
    </w:p>
    <w:p w:rsidRDefault="00C86EE4" w:rsidR="00C86EE4" w:rsidRPr="00B3039F">
      <w:pPr>
        <w:rPr>
          <w:b/>
        </w:rPr>
      </w:pPr>
    </w:p>
    <w:p w:rsidRDefault="00B3039F" w:rsidP="00D879DB" w:rsidR="00C86EE4" w:rsidRPr="00D879DB">
      <w:pPr>
        <w:pStyle w:val="Odlomakpopisa"/>
        <w:numPr>
          <w:ilvl w:val="0"/>
          <w:numId w:val="7"/>
        </w:numPr>
        <w:rPr>
          <w:b/>
        </w:rPr>
      </w:pPr>
      <w:r w:rsidRPr="00B3039F">
        <w:rPr>
          <w:b/>
        </w:rPr>
        <w:t>U CIJELOSTI PRIZNATE TRAŽBINE</w:t>
      </w:r>
    </w:p>
    <w:p w:rsidRDefault="007D03DF" w:rsidR="007D03DF"/>
    <w:p w:rsidRDefault="007F4538" w:rsidR="007F4538"/>
    <w:p w:rsidRDefault="007F4538" w:rsidP="007F4538" w:rsidR="007F4538" w:rsidRPr="00C23116">
      <w:pPr>
        <w:rPr>
          <w:b/>
        </w:rPr>
      </w:pPr>
      <w:r w:rsidRPr="00C23116">
        <w:rPr>
          <w:b/>
          <w:u w:val="single"/>
        </w:rPr>
        <w:t>Red</w:t>
      </w:r>
      <w:r w:rsidRPr="00C23116">
        <w:rPr>
          <w:b/>
        </w:rPr>
        <w:t xml:space="preserve">.  </w:t>
      </w:r>
      <w:r w:rsidRPr="00C23116">
        <w:rPr>
          <w:b/>
          <w:u w:val="single"/>
        </w:rPr>
        <w:t>NAZIV I ADRESA VJEROVNIKA</w:t>
      </w:r>
      <w:r w:rsidRPr="00C23116">
        <w:rPr>
          <w:b/>
        </w:rPr>
        <w:t xml:space="preserve">                                 </w:t>
      </w:r>
      <w:r w:rsidRPr="00C23116">
        <w:rPr>
          <w:b/>
          <w:u w:val="single"/>
        </w:rPr>
        <w:t>PRIJAVLJENO   PRIZNATO</w:t>
      </w:r>
    </w:p>
    <w:p w:rsidRDefault="007F4538" w:rsidP="007F4538" w:rsidR="007F4538" w:rsidRPr="00C23116">
      <w:pPr>
        <w:rPr>
          <w:b/>
          <w:u w:val="single"/>
        </w:rPr>
      </w:pPr>
      <w:r w:rsidRPr="00C23116">
        <w:rPr>
          <w:b/>
          <w:u w:val="single"/>
        </w:rPr>
        <w:t>broj</w:t>
      </w:r>
    </w:p>
    <w:p w:rsidRDefault="007F4538" w:rsidP="007F4538" w:rsidR="007F4538"/>
    <w:p w:rsidRDefault="007F4538" w:rsidP="007F4538" w:rsidR="007F4538" w:rsidRPr="00C154C0">
      <w:pPr>
        <w:tabs>
          <w:tab w:pos="444" w:val="left"/>
          <w:tab w:pos="4230" w:val="left"/>
          <w:tab w:pos="6632" w:val="left"/>
          <w:tab w:pos="8610" w:val="left"/>
        </w:tabs>
        <w:ind w:left="28"/>
      </w:pPr>
      <w:r w:rsidRPr="00C154C0">
        <w:t>1.</w:t>
      </w:r>
      <w:r>
        <w:t xml:space="preserve"> </w:t>
      </w:r>
      <w:r w:rsidRPr="00C154C0">
        <w:t>Erste&amp;Steiermärkische Bank d.d.</w:t>
      </w:r>
      <w:r>
        <w:t xml:space="preserve">, </w:t>
      </w:r>
      <w:r w:rsidRPr="00C154C0">
        <w:t>Rijeka, Jadranski trg 3/a</w:t>
      </w:r>
      <w:r>
        <w:t xml:space="preserve">          </w:t>
      </w:r>
      <w:r w:rsidRPr="00C154C0">
        <w:t>2.150.124,26</w:t>
      </w:r>
      <w:r>
        <w:t xml:space="preserve">     </w:t>
      </w:r>
      <w:r w:rsidRPr="00C154C0">
        <w:t>2.150.124,26</w:t>
      </w:r>
    </w:p>
    <w:p w:rsidRDefault="007F4538" w:rsidP="007F4538" w:rsidR="007F4538" w:rsidRPr="00C154C0">
      <w:pPr>
        <w:tabs>
          <w:tab w:pos="444" w:val="left"/>
          <w:tab w:pos="4230" w:val="left"/>
          <w:tab w:pos="6632" w:val="left"/>
          <w:tab w:pos="8610" w:val="left"/>
        </w:tabs>
        <w:ind w:left="28"/>
      </w:pPr>
      <w:r w:rsidRPr="00C154C0">
        <w:t> </w:t>
      </w:r>
      <w:r w:rsidRPr="00C154C0">
        <w:tab/>
        <w:t>zast. po OD Slunjski i Rudnički j.t.d.</w:t>
      </w:r>
      <w:r>
        <w:t xml:space="preserve">, </w:t>
      </w:r>
      <w:r w:rsidRPr="00C154C0">
        <w:t>Varaždin, Kratka 2/I</w:t>
      </w:r>
      <w:r w:rsidRPr="00C154C0">
        <w:tab/>
        <w:t> </w:t>
      </w:r>
      <w:r w:rsidRPr="00C154C0">
        <w:tab/>
        <w:t> </w:t>
      </w:r>
      <w:r>
        <w:t xml:space="preserve">       </w:t>
      </w:r>
    </w:p>
    <w:p w:rsidRDefault="007F4538" w:rsidP="007F4538" w:rsidR="007F4538" w:rsidRPr="00C154C0">
      <w:pPr>
        <w:tabs>
          <w:tab w:pos="444" w:val="left"/>
          <w:tab w:pos="4230" w:val="left"/>
          <w:tab w:pos="6632" w:val="left"/>
          <w:tab w:pos="8610" w:val="left"/>
        </w:tabs>
        <w:ind w:left="28"/>
      </w:pPr>
      <w:r>
        <w:t>2</w:t>
      </w:r>
      <w:r w:rsidRPr="00C154C0">
        <w:t>.</w:t>
      </w:r>
      <w:r>
        <w:t xml:space="preserve"> </w:t>
      </w:r>
      <w:r w:rsidRPr="00C154C0">
        <w:t>Hrvatski Telekom d.d.</w:t>
      </w:r>
      <w:r>
        <w:t xml:space="preserve">, </w:t>
      </w:r>
      <w:r w:rsidRPr="00C154C0">
        <w:t>Zagreb, R.F.Mihanovića 9</w:t>
      </w:r>
      <w:r w:rsidRPr="00C154C0">
        <w:tab/>
        <w:t>145.901,98</w:t>
      </w:r>
      <w:r>
        <w:t xml:space="preserve">          </w:t>
      </w:r>
      <w:r w:rsidRPr="00C154C0">
        <w:t>145.901,98</w:t>
      </w:r>
    </w:p>
    <w:p w:rsidRDefault="007F4538" w:rsidP="007F4538" w:rsidR="007F4538" w:rsidRPr="00C154C0">
      <w:pPr>
        <w:tabs>
          <w:tab w:pos="444" w:val="left"/>
          <w:tab w:pos="4230" w:val="left"/>
          <w:tab w:pos="6632" w:val="left"/>
          <w:tab w:pos="8610" w:val="left"/>
        </w:tabs>
      </w:pPr>
      <w:r>
        <w:t>3</w:t>
      </w:r>
      <w:r w:rsidRPr="00C154C0">
        <w:t>.</w:t>
      </w:r>
      <w:r>
        <w:t xml:space="preserve"> </w:t>
      </w:r>
      <w:r w:rsidRPr="00C154C0">
        <w:rPr>
          <w:color w:val="000000"/>
        </w:rPr>
        <w:t>Termoplin d.d.</w:t>
      </w:r>
      <w:r>
        <w:rPr>
          <w:color w:val="000000"/>
        </w:rPr>
        <w:t xml:space="preserve">, </w:t>
      </w:r>
      <w:r w:rsidRPr="00C154C0">
        <w:t>Varaždin, V.</w:t>
      </w:r>
      <w:r>
        <w:t xml:space="preserve"> </w:t>
      </w:r>
      <w:r w:rsidRPr="00C154C0">
        <w:t>Špinčića 78</w:t>
      </w:r>
      <w:r w:rsidRPr="00C154C0">
        <w:tab/>
      </w:r>
      <w:r>
        <w:t xml:space="preserve">                                     </w:t>
      </w:r>
      <w:r w:rsidRPr="00C154C0">
        <w:t>4.459.106,97</w:t>
      </w:r>
      <w:r>
        <w:t xml:space="preserve">       </w:t>
      </w:r>
      <w:r w:rsidRPr="00C154C0">
        <w:t>4.459.106,97</w:t>
      </w:r>
    </w:p>
    <w:p w:rsidRDefault="007F4538" w:rsidP="007F4538" w:rsidR="007F4538">
      <w:pPr>
        <w:tabs>
          <w:tab w:pos="444" w:val="left"/>
          <w:tab w:pos="4230" w:val="left"/>
          <w:tab w:pos="6632" w:val="left"/>
          <w:tab w:pos="8610" w:val="left"/>
        </w:tabs>
      </w:pPr>
      <w:r>
        <w:t>4</w:t>
      </w:r>
      <w:r w:rsidRPr="00C154C0">
        <w:t>.</w:t>
      </w:r>
      <w:r>
        <w:t xml:space="preserve"> </w:t>
      </w:r>
      <w:r w:rsidRPr="00C154C0">
        <w:t>Privredna banka Zagreb d.d.</w:t>
      </w:r>
      <w:r>
        <w:t xml:space="preserve">, </w:t>
      </w:r>
      <w:r w:rsidRPr="00C154C0">
        <w:t>Zagreb, Radnička cesta 50</w:t>
      </w:r>
      <w:r>
        <w:t xml:space="preserve">              </w:t>
      </w:r>
      <w:r w:rsidRPr="00C154C0">
        <w:t>5.605.576,39</w:t>
      </w:r>
      <w:r>
        <w:t xml:space="preserve">       </w:t>
      </w:r>
      <w:r w:rsidRPr="00C154C0">
        <w:t>5.605.576,39</w:t>
      </w:r>
      <w:r>
        <w:t xml:space="preserve"> </w:t>
      </w:r>
    </w:p>
    <w:p w:rsidRDefault="007F4538" w:rsidP="007F4538" w:rsidR="007F4538" w:rsidRPr="00C154C0">
      <w:pPr>
        <w:tabs>
          <w:tab w:pos="444" w:val="left"/>
          <w:tab w:pos="4230" w:val="left"/>
          <w:tab w:pos="6632" w:val="left"/>
          <w:tab w:pos="8610" w:val="left"/>
        </w:tabs>
        <w:ind w:left="28"/>
      </w:pPr>
      <w:r>
        <w:t xml:space="preserve">    </w:t>
      </w:r>
      <w:r w:rsidRPr="00C154C0">
        <w:t>zastupana po OD Suić &amp; Škunca d.o.o.</w:t>
      </w:r>
      <w:r>
        <w:t xml:space="preserve">, </w:t>
      </w:r>
      <w:r w:rsidRPr="00C154C0">
        <w:t>Zagreb, Domagojeva 14</w:t>
      </w:r>
      <w:r w:rsidRPr="00C154C0">
        <w:tab/>
        <w:t> </w:t>
      </w:r>
      <w:r w:rsidRPr="00C154C0">
        <w:tab/>
        <w:t> </w:t>
      </w:r>
    </w:p>
    <w:p w:rsidRDefault="007F4538" w:rsidP="007F4538" w:rsidR="007F4538" w:rsidRPr="00C154C0">
      <w:pPr>
        <w:tabs>
          <w:tab w:pos="444" w:val="left"/>
          <w:tab w:pos="4230" w:val="left"/>
          <w:tab w:pos="6632" w:val="left"/>
          <w:tab w:pos="8610" w:val="left"/>
        </w:tabs>
        <w:ind w:left="28"/>
      </w:pPr>
      <w:r>
        <w:t>5</w:t>
      </w:r>
      <w:r w:rsidRPr="00C154C0">
        <w:t>.</w:t>
      </w:r>
      <w:r>
        <w:t xml:space="preserve"> </w:t>
      </w:r>
      <w:r w:rsidRPr="00C154C0">
        <w:t>Croatia Osiguranje d.d.</w:t>
      </w:r>
      <w:r>
        <w:t xml:space="preserve">, </w:t>
      </w:r>
      <w:r w:rsidRPr="00C154C0">
        <w:t>Zagreb, Miramarska 22</w:t>
      </w:r>
      <w:r w:rsidRPr="00C154C0">
        <w:tab/>
        <w:t>182.650,28</w:t>
      </w:r>
      <w:r>
        <w:t xml:space="preserve">          </w:t>
      </w:r>
      <w:r w:rsidRPr="00C154C0">
        <w:t>182.650,28</w:t>
      </w:r>
    </w:p>
    <w:p w:rsidRDefault="007F4538" w:rsidP="007F4538" w:rsidR="007F4538" w:rsidRPr="00C154C0">
      <w:pPr>
        <w:tabs>
          <w:tab w:pos="444" w:val="left"/>
          <w:tab w:pos="4230" w:val="left"/>
          <w:tab w:pos="6632" w:val="left"/>
          <w:tab w:pos="8610" w:val="left"/>
        </w:tabs>
        <w:ind w:left="28"/>
      </w:pPr>
      <w:r w:rsidRPr="00C154C0">
        <w:t> </w:t>
      </w:r>
      <w:r>
        <w:t xml:space="preserve">    </w:t>
      </w:r>
      <w:r w:rsidRPr="00C154C0">
        <w:t>punomoć po zaposlenju, D. Zebec</w:t>
      </w:r>
      <w:r w:rsidRPr="00C154C0">
        <w:tab/>
        <w:t> </w:t>
      </w:r>
      <w:r w:rsidRPr="00C154C0">
        <w:tab/>
      </w:r>
      <w:r w:rsidRPr="00C154C0">
        <w:tab/>
        <w:t> </w:t>
      </w:r>
    </w:p>
    <w:p w:rsidRDefault="007F4538" w:rsidP="007F4538" w:rsidR="007F4538" w:rsidRPr="00C154C0">
      <w:pPr>
        <w:tabs>
          <w:tab w:pos="444" w:val="left"/>
          <w:tab w:pos="4230" w:val="left"/>
          <w:tab w:pos="6632" w:val="left"/>
          <w:tab w:pos="8610" w:val="left"/>
        </w:tabs>
        <w:ind w:left="28"/>
      </w:pPr>
      <w:r>
        <w:t>6</w:t>
      </w:r>
      <w:r w:rsidRPr="00C154C0">
        <w:t>.</w:t>
      </w:r>
      <w:r>
        <w:t xml:space="preserve"> Republika Hrvatska, </w:t>
      </w:r>
      <w:r w:rsidRPr="00C154C0">
        <w:t>M</w:t>
      </w:r>
      <w:r>
        <w:t xml:space="preserve">inistarstvo financija, </w:t>
      </w:r>
      <w:r w:rsidRPr="00C154C0">
        <w:t>P</w:t>
      </w:r>
      <w:r>
        <w:t xml:space="preserve">orezna uprava, </w:t>
      </w:r>
      <w:r>
        <w:tab/>
      </w:r>
      <w:r w:rsidRPr="00C154C0">
        <w:t>526.156,06</w:t>
      </w:r>
      <w:r>
        <w:t xml:space="preserve">          </w:t>
      </w:r>
      <w:r w:rsidR="0020175C">
        <w:t>742.703,37</w:t>
      </w:r>
    </w:p>
    <w:p w:rsidRDefault="007F4538" w:rsidP="007F4538" w:rsidR="007F4538">
      <w:pPr>
        <w:tabs>
          <w:tab w:pos="444" w:val="left"/>
          <w:tab w:pos="4230" w:val="left"/>
          <w:tab w:pos="6632" w:val="left"/>
          <w:tab w:pos="8610" w:val="left"/>
        </w:tabs>
        <w:ind w:left="28"/>
      </w:pPr>
      <w:r w:rsidRPr="00C154C0">
        <w:t> </w:t>
      </w:r>
      <w:r>
        <w:t xml:space="preserve">   Porezna uprava Sjeverna Hrvatska, </w:t>
      </w:r>
      <w:r w:rsidRPr="00C154C0">
        <w:t>zastupano po ŽDO Varaždin</w:t>
      </w:r>
    </w:p>
    <w:p w:rsidRDefault="007F4538" w:rsidP="007F4538" w:rsidR="007F4538">
      <w:pPr>
        <w:tabs>
          <w:tab w:pos="444" w:val="left"/>
          <w:tab w:pos="4230" w:val="left"/>
          <w:tab w:pos="6632" w:val="left"/>
          <w:tab w:pos="8610" w:val="left"/>
        </w:tabs>
        <w:ind w:left="28"/>
      </w:pPr>
      <w:r>
        <w:t>7. Turist d.o.o., Varaždin, Al. kralja Zvonimira 1                                  50.287,03           50.287,03</w:t>
      </w:r>
    </w:p>
    <w:p w:rsidRDefault="007F4538" w:rsidP="007F4538" w:rsidR="007F4538" w:rsidRPr="00C154C0">
      <w:pPr>
        <w:tabs>
          <w:tab w:pos="444" w:val="left"/>
          <w:tab w:pos="4230" w:val="left"/>
          <w:tab w:pos="6632" w:val="left"/>
          <w:tab w:pos="8610" w:val="left"/>
        </w:tabs>
        <w:ind w:left="28"/>
      </w:pPr>
      <w:r>
        <w:t>8. Počitek-užitek d.o.o., Moravske Toplice, Ul. ob igrišču 3                 83.233,06            83.233,06</w:t>
      </w:r>
    </w:p>
    <w:p w:rsidRDefault="007F4538" w:rsidP="007F4538" w:rsidR="007F4538" w:rsidRPr="00C154C0">
      <w:pPr>
        <w:tabs>
          <w:tab w:pos="444" w:val="left"/>
          <w:tab w:pos="4230" w:val="left"/>
          <w:tab w:pos="6632" w:val="left"/>
          <w:tab w:pos="8610" w:val="left"/>
        </w:tabs>
        <w:ind w:left="28"/>
      </w:pPr>
      <w:r>
        <w:t>9</w:t>
      </w:r>
      <w:r w:rsidRPr="00C154C0">
        <w:t>.</w:t>
      </w:r>
      <w:r>
        <w:t xml:space="preserve"> </w:t>
      </w:r>
      <w:r w:rsidRPr="00C154C0">
        <w:t>Filip Škvorc</w:t>
      </w:r>
      <w:r>
        <w:t xml:space="preserve">, </w:t>
      </w:r>
      <w:r w:rsidRPr="00C154C0">
        <w:t>Zrinskih 36, Peklenica, M. Središće</w:t>
      </w:r>
      <w:r w:rsidRPr="00C154C0">
        <w:tab/>
        <w:t>185.868,55</w:t>
      </w:r>
      <w:r>
        <w:t xml:space="preserve">          </w:t>
      </w:r>
      <w:r w:rsidRPr="00C154C0">
        <w:t>185.868,55</w:t>
      </w:r>
    </w:p>
    <w:p w:rsidRDefault="007F4538" w:rsidP="007F4538" w:rsidR="007F4538">
      <w:pPr>
        <w:tabs>
          <w:tab w:pos="444" w:val="left"/>
          <w:tab w:pos="4230" w:val="left"/>
          <w:tab w:pos="6632" w:val="left"/>
          <w:tab w:pos="8610" w:val="left"/>
        </w:tabs>
        <w:ind w:left="28"/>
      </w:pPr>
      <w:r>
        <w:t>10</w:t>
      </w:r>
      <w:r w:rsidRPr="00C154C0">
        <w:t>.</w:t>
      </w:r>
      <w:r>
        <w:t xml:space="preserve"> </w:t>
      </w:r>
      <w:r w:rsidRPr="00C154C0">
        <w:t>Samir Toplak</w:t>
      </w:r>
      <w:r>
        <w:t xml:space="preserve">, </w:t>
      </w:r>
      <w:r w:rsidRPr="00C154C0">
        <w:t>Bana Jelačića 6D, G. Kneginec</w:t>
      </w:r>
      <w:r w:rsidRPr="00C154C0">
        <w:tab/>
        <w:t>539.368,38</w:t>
      </w:r>
      <w:r>
        <w:t xml:space="preserve">          </w:t>
      </w:r>
      <w:r w:rsidRPr="00C154C0">
        <w:t>539.368,38</w:t>
      </w:r>
    </w:p>
    <w:p w:rsidRDefault="007F4538" w:rsidP="007F4538" w:rsidR="007F4538">
      <w:pPr>
        <w:tabs>
          <w:tab w:pos="444" w:val="left"/>
          <w:tab w:pos="4230" w:val="left"/>
          <w:tab w:pos="6632" w:val="left"/>
          <w:tab w:pos="8610" w:val="left"/>
        </w:tabs>
        <w:ind w:left="28"/>
      </w:pPr>
      <w:r>
        <w:t xml:space="preserve">11. </w:t>
      </w:r>
      <w:r w:rsidRPr="00C154C0">
        <w:t>Saša Dreven</w:t>
      </w:r>
      <w:r>
        <w:t xml:space="preserve">, </w:t>
      </w:r>
      <w:r w:rsidRPr="00C154C0">
        <w:t>Nova 68, Trnovec Bartolovečki</w:t>
      </w:r>
      <w:r w:rsidRPr="00C154C0">
        <w:tab/>
        <w:t>215.110,43</w:t>
      </w:r>
      <w:r>
        <w:t xml:space="preserve">          </w:t>
      </w:r>
      <w:r w:rsidRPr="00C154C0">
        <w:t>215.110,43</w:t>
      </w:r>
    </w:p>
    <w:p w:rsidRDefault="007F4538" w:rsidR="007F4538"/>
    <w:p w:rsidRDefault="007F4538" w:rsidR="007F4538"/>
    <w:p w:rsidRDefault="003A5930" w:rsidP="003A5930" w:rsidR="003A5930" w:rsidRPr="00B3039F">
      <w:pPr>
        <w:rPr>
          <w:b/>
        </w:rPr>
      </w:pPr>
    </w:p>
    <w:p w:rsidRDefault="003A5930" w:rsidP="003A5930" w:rsidR="003A5930" w:rsidRPr="003A5930">
      <w:pPr>
        <w:pStyle w:val="Odlomakpopisa"/>
        <w:numPr>
          <w:ilvl w:val="0"/>
          <w:numId w:val="7"/>
        </w:numPr>
        <w:rPr>
          <w:b/>
        </w:rPr>
      </w:pPr>
      <w:r>
        <w:rPr>
          <w:b/>
        </w:rPr>
        <w:t>DJELOMIČNO PRIZNATE I</w:t>
      </w:r>
      <w:r w:rsidRPr="003A5930">
        <w:rPr>
          <w:b/>
        </w:rPr>
        <w:t xml:space="preserve"> </w:t>
      </w:r>
      <w:r>
        <w:rPr>
          <w:b/>
        </w:rPr>
        <w:t>OSPORENE</w:t>
      </w:r>
      <w:r w:rsidRPr="003A5930">
        <w:rPr>
          <w:b/>
        </w:rPr>
        <w:t xml:space="preserve"> TRAŽBINE</w:t>
      </w:r>
    </w:p>
    <w:p w:rsidRDefault="007F4538" w:rsidR="007F4538"/>
    <w:p w:rsidRDefault="003A5930" w:rsidP="007F4538" w:rsidR="003A5930"/>
    <w:p w:rsidRDefault="00C72CE9" w:rsidP="00C72CE9" w:rsidR="00C72CE9" w:rsidRPr="00976B45">
      <w:pPr>
        <w:rPr>
          <w:b/>
          <w:sz w:val="22"/>
          <w:szCs w:val="22"/>
          <w:u w:val="single"/>
        </w:rPr>
      </w:pPr>
      <w:r w:rsidRPr="00976B45">
        <w:rPr>
          <w:b/>
          <w:sz w:val="22"/>
          <w:szCs w:val="22"/>
          <w:u w:val="single"/>
        </w:rPr>
        <w:t xml:space="preserve">Red.  NAZIV I ADRESA VJEROVNIKA       </w:t>
      </w:r>
      <w:r>
        <w:rPr>
          <w:b/>
          <w:sz w:val="22"/>
          <w:szCs w:val="22"/>
          <w:u w:val="single"/>
        </w:rPr>
        <w:t xml:space="preserve">              </w:t>
      </w:r>
      <w:r w:rsidRPr="00976B45">
        <w:rPr>
          <w:b/>
          <w:sz w:val="22"/>
          <w:szCs w:val="22"/>
          <w:u w:val="single"/>
        </w:rPr>
        <w:t>PRIJAVLJENO   PRIZNATO    OSPORENO</w:t>
      </w:r>
    </w:p>
    <w:p w:rsidRDefault="00C72CE9" w:rsidP="00C72CE9" w:rsidR="00C72CE9" w:rsidRPr="00976B45">
      <w:pPr>
        <w:rPr>
          <w:b/>
          <w:sz w:val="22"/>
          <w:szCs w:val="22"/>
          <w:u w:val="single"/>
        </w:rPr>
      </w:pPr>
      <w:r w:rsidRPr="00976B45">
        <w:rPr>
          <w:b/>
          <w:sz w:val="22"/>
          <w:szCs w:val="22"/>
          <w:u w:val="single"/>
        </w:rPr>
        <w:t>broj</w:t>
      </w:r>
    </w:p>
    <w:p w:rsidRDefault="00C72CE9" w:rsidP="00C72CE9" w:rsidR="00C72CE9" w:rsidRPr="00C154C0">
      <w:pPr>
        <w:tabs>
          <w:tab w:pos="444" w:val="left"/>
          <w:tab w:pos="4230" w:val="left"/>
          <w:tab w:pos="6632" w:val="left"/>
          <w:tab w:pos="8610" w:val="left"/>
        </w:tabs>
        <w:ind w:left="28"/>
      </w:pPr>
    </w:p>
    <w:p w:rsidRDefault="00C72CE9" w:rsidP="00C72CE9" w:rsidR="00C72CE9">
      <w:r w:rsidRPr="002C41D7">
        <w:t xml:space="preserve">1. </w:t>
      </w:r>
      <w:r w:rsidRPr="00C154C0">
        <w:t>Grad Varaždin</w:t>
      </w:r>
      <w:r>
        <w:t xml:space="preserve">, </w:t>
      </w:r>
      <w:r w:rsidRPr="00C154C0">
        <w:t>Varaždin, Trg kralja Tomislava 1</w:t>
      </w:r>
      <w:r>
        <w:t xml:space="preserve">   12.939.820,31      2.586,44    12.937.233,87</w:t>
      </w:r>
    </w:p>
    <w:p w:rsidRDefault="00C72CE9" w:rsidP="00C72CE9" w:rsidR="00C72CE9"/>
    <w:p w:rsidRDefault="00C72CE9" w:rsidP="00C72CE9" w:rsidR="00C72CE9">
      <w:pPr>
        <w:rPr>
          <w:rFonts w:cs="Arial" w:hAnsi="Arial Narrow" w:ascii="Arial Narrow"/>
          <w:sz w:val="18"/>
          <w:szCs w:val="18"/>
        </w:rPr>
      </w:pPr>
      <w:r>
        <w:t xml:space="preserve">2. </w:t>
      </w:r>
      <w:r w:rsidRPr="002C41D7">
        <w:t>Banka Kovanica d.d. Varaždin, P.</w:t>
      </w:r>
      <w:r>
        <w:t xml:space="preserve"> </w:t>
      </w:r>
      <w:r w:rsidRPr="002C41D7">
        <w:t>Preradovića 29</w:t>
      </w:r>
      <w:r>
        <w:t xml:space="preserve">         </w:t>
      </w:r>
      <w:r w:rsidRPr="002C41D7">
        <w:t>878.411,17</w:t>
      </w:r>
      <w:r>
        <w:t xml:space="preserve">   </w:t>
      </w:r>
      <w:r w:rsidRPr="002C41D7">
        <w:t>877.911,17</w:t>
      </w:r>
      <w:r>
        <w:t xml:space="preserve">               </w:t>
      </w:r>
      <w:r w:rsidRPr="002C41D7">
        <w:t>500,00</w:t>
      </w:r>
    </w:p>
    <w:p w:rsidRDefault="00C72CE9" w:rsidP="00C72CE9" w:rsidR="00C72CE9" w:rsidRPr="00976B45"/>
    <w:p w:rsidRDefault="00C72CE9" w:rsidP="00C72CE9" w:rsidR="00C72CE9" w:rsidRPr="00976B45">
      <w:r>
        <w:t>3</w:t>
      </w:r>
      <w:r w:rsidRPr="00976B45">
        <w:rPr>
          <w:sz w:val="22"/>
          <w:szCs w:val="22"/>
        </w:rPr>
        <w:t xml:space="preserve">. Hrvatski nogometni savez, Zagreb, </w:t>
      </w:r>
      <w:r>
        <w:rPr>
          <w:sz w:val="22"/>
          <w:szCs w:val="22"/>
        </w:rPr>
        <w:t xml:space="preserve">                                      </w:t>
      </w:r>
      <w:r w:rsidRPr="00976B45">
        <w:t xml:space="preserve">404.553,75   </w:t>
      </w:r>
      <w:r>
        <w:t xml:space="preserve"> </w:t>
      </w:r>
      <w:r w:rsidRPr="00976B45">
        <w:t>403.853,75</w:t>
      </w:r>
      <w:r>
        <w:t xml:space="preserve">                 </w:t>
      </w:r>
      <w:r w:rsidRPr="00976B45">
        <w:t>700,00</w:t>
      </w:r>
    </w:p>
    <w:p w:rsidRDefault="00C72CE9" w:rsidP="00C72CE9" w:rsidR="00C72CE9">
      <w:pPr>
        <w:rPr>
          <w:rFonts w:cs="Arial" w:hAnsi="Arial Narrow" w:ascii="Arial Narrow"/>
          <w:sz w:val="18"/>
          <w:szCs w:val="18"/>
        </w:rPr>
      </w:pPr>
      <w:r>
        <w:rPr>
          <w:rFonts w:cs="Arial" w:hAnsi="Arial Narrow" w:ascii="Arial Narrow"/>
          <w:sz w:val="18"/>
          <w:szCs w:val="18"/>
        </w:rPr>
        <w:t xml:space="preserve">      </w:t>
      </w:r>
      <w:r w:rsidRPr="00976B45">
        <w:rPr>
          <w:sz w:val="22"/>
          <w:szCs w:val="22"/>
        </w:rPr>
        <w:t xml:space="preserve">Ulica grada Vukovara 269a  </w:t>
      </w:r>
      <w:r>
        <w:rPr>
          <w:sz w:val="22"/>
          <w:szCs w:val="22"/>
        </w:rPr>
        <w:t xml:space="preserve"> </w:t>
      </w:r>
    </w:p>
    <w:p w:rsidRDefault="007F4538" w:rsidR="007F4538"/>
    <w:p w:rsidRDefault="007F4538" w:rsidR="007F4538"/>
    <w:p w:rsidRDefault="007F4538" w:rsidR="007F4538"/>
    <w:p w:rsidRDefault="007F4538" w:rsidR="007F4538"/>
    <w:p w:rsidRDefault="007F4538" w:rsidR="007F4538"/>
    <w:p w:rsidRDefault="007D03DF" w:rsidR="007D03DF"/>
    <w:p w:rsidRDefault="004E5B35" w:rsidP="00B274D0" w:rsidR="00B274D0">
      <w:pPr>
        <w:jc w:val="both"/>
      </w:pPr>
      <w:r>
        <w:lastRenderedPageBreak/>
        <w:t>I</w:t>
      </w:r>
      <w:r w:rsidR="00B274D0" w:rsidRPr="00B274D0">
        <w:t>I</w:t>
      </w:r>
      <w:r w:rsidR="00B3039F">
        <w:t>I</w:t>
      </w:r>
      <w:r w:rsidR="00B274D0" w:rsidRPr="00B274D0">
        <w:t xml:space="preserve">. </w:t>
      </w:r>
      <w:r w:rsidR="00014315">
        <w:t>Upućuju se v</w:t>
      </w:r>
      <w:r w:rsidR="00B274D0" w:rsidRPr="00B274D0">
        <w:t>jerovn</w:t>
      </w:r>
      <w:r w:rsidR="00687544">
        <w:t xml:space="preserve">ici čije su tražbine djelomično ili u cijelosti </w:t>
      </w:r>
      <w:r w:rsidR="00B274D0" w:rsidRPr="00B274D0">
        <w:t xml:space="preserve">osporene </w:t>
      </w:r>
      <w:r w:rsidR="00014315">
        <w:t>i to</w:t>
      </w:r>
      <w:r w:rsidR="00737E1E">
        <w:t>:</w:t>
      </w:r>
      <w:r w:rsidR="00014315">
        <w:t xml:space="preserve"> Grad Varaždin, Banka Kovanica d.d. Varaždin, i Hrvatski nogometni savez d.d., Zagreb, </w:t>
      </w:r>
      <w:r w:rsidR="00B274D0" w:rsidRPr="00B274D0">
        <w:t>na pokretanje parnice protiv stečajnog dužnika, radi utvrđivanja osporenog iznosa tražbine.</w:t>
      </w:r>
      <w:r w:rsidR="00014315">
        <w:rPr>
          <w:b/>
        </w:rPr>
        <w:t xml:space="preserve"> </w:t>
      </w:r>
      <w:r w:rsidR="00B274D0" w:rsidRPr="00B274D0">
        <w:t xml:space="preserve">Vjerovniku čija je tražbina osporena, odnosno koji je upućen na parnicu </w:t>
      </w:r>
      <w:r w:rsidR="00B7431D">
        <w:t>dostavlja se ovo rješenje umjesto izvatka iz</w:t>
      </w:r>
      <w:r w:rsidR="00B274D0" w:rsidRPr="00B274D0">
        <w:t xml:space="preserve"> rješenja s točnim iznosom osporene tražbine, razlogom osporavanja i naznakom isplatnog reda kojemu tražbina pripada.</w:t>
      </w:r>
      <w:r w:rsidR="00014315">
        <w:rPr>
          <w:b/>
        </w:rPr>
        <w:t xml:space="preserve"> </w:t>
      </w:r>
      <w:r w:rsidR="00B274D0" w:rsidRPr="00B274D0">
        <w:t>Ako osoba koja je upućena na parnicu ne pokrene parnicu u roku od 8 dana od dana primitka</w:t>
      </w:r>
      <w:r w:rsidR="00B7431D">
        <w:t xml:space="preserve"> ovog</w:t>
      </w:r>
      <w:r w:rsidR="00B274D0" w:rsidRPr="00B274D0">
        <w:t xml:space="preserve"> rješenja, smatrat će se da je odustala od prava na vođenje parnice. Ako osporavatelj tražbine za koju postoji ovršna isprava ne pokrene parnicu u roku od 8 dana od primitka ovog rješenja, smatrat će se da je osporavanje otklonjeno. Žalba izjavljena protiv rješenja o upućivanju u parnicu bez utjecaja je na rok iz ovoga stavka (čl. 178. stavak 6. </w:t>
      </w:r>
      <w:r w:rsidR="00687544" w:rsidRPr="00B274D0">
        <w:t>Stečajnog zakona (Narodne novine broj 44/96, 29/99, 129/00, 123/03, 82/06, 116/10, 125/12 i 133/12; dalje SZ).</w:t>
      </w:r>
    </w:p>
    <w:p w:rsidRDefault="00014315" w:rsidP="00B274D0" w:rsidR="00014315">
      <w:pPr>
        <w:jc w:val="both"/>
      </w:pPr>
    </w:p>
    <w:p w:rsidRDefault="00014315" w:rsidP="001A28FA" w:rsidR="00394ADD" w:rsidRPr="00014315">
      <w:pPr>
        <w:jc w:val="both"/>
        <w:rPr>
          <w:b/>
        </w:rPr>
      </w:pPr>
      <w:r>
        <w:t>IV.</w:t>
      </w:r>
      <w:r>
        <w:rPr>
          <w:b/>
        </w:rPr>
        <w:t xml:space="preserve"> </w:t>
      </w:r>
      <w:r w:rsidR="00B274D0" w:rsidRPr="00B274D0">
        <w:t xml:space="preserve">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w:t>
      </w:r>
      <w:r w:rsidR="00687544">
        <w:t>SZ</w:t>
      </w:r>
      <w:r w:rsidR="00B274D0" w:rsidRPr="00B274D0">
        <w:t>.</w:t>
      </w:r>
    </w:p>
    <w:p w:rsidRDefault="00B3039F" w:rsidP="001A28FA" w:rsidR="00B3039F">
      <w:pPr>
        <w:jc w:val="both"/>
      </w:pPr>
    </w:p>
    <w:p w:rsidRDefault="003C0990" w:rsidP="001A28FA" w:rsidR="003C0990" w:rsidRPr="00B274D0">
      <w:pPr>
        <w:jc w:val="both"/>
      </w:pPr>
    </w:p>
    <w:p w:rsidRDefault="00B274D0" w:rsidP="00B274D0" w:rsidR="00B274D0" w:rsidRPr="00B274D0">
      <w:pPr>
        <w:jc w:val="center"/>
        <w:rPr>
          <w:bCs/>
        </w:rPr>
      </w:pPr>
      <w:r w:rsidRPr="00B274D0">
        <w:rPr>
          <w:bCs/>
        </w:rPr>
        <w:t>Obrazloženje</w:t>
      </w:r>
    </w:p>
    <w:p w:rsidRDefault="00B274D0" w:rsidP="00B274D0" w:rsidR="00B274D0">
      <w:pPr>
        <w:jc w:val="both"/>
      </w:pPr>
      <w:r w:rsidRPr="00B274D0">
        <w:tab/>
      </w:r>
    </w:p>
    <w:p w:rsidRDefault="004C46B6" w:rsidP="00B274D0" w:rsidR="004C46B6" w:rsidRPr="00B274D0">
      <w:pPr>
        <w:jc w:val="both"/>
      </w:pPr>
    </w:p>
    <w:p w:rsidRDefault="00B274D0" w:rsidP="00B274D0" w:rsidR="003A5930">
      <w:pPr>
        <w:jc w:val="both"/>
      </w:pPr>
      <w:r w:rsidRPr="00B274D0">
        <w:tab/>
        <w:t xml:space="preserve">U ovom stečajnom postupku, na ispitnom ročištu održanom </w:t>
      </w:r>
      <w:r w:rsidR="003A5930">
        <w:t>6. studenog</w:t>
      </w:r>
      <w:r w:rsidR="003C0990">
        <w:t xml:space="preserve"> 2015</w:t>
      </w:r>
      <w:r w:rsidRPr="00B274D0">
        <w:t xml:space="preserve">. </w:t>
      </w:r>
      <w:r w:rsidR="00D879DB">
        <w:t xml:space="preserve">stečajni upravitelj </w:t>
      </w:r>
      <w:r w:rsidR="003A5930">
        <w:t>Želimir Uršulin</w:t>
      </w:r>
      <w:r w:rsidR="00D879DB">
        <w:t xml:space="preserve"> očitovao se</w:t>
      </w:r>
      <w:r w:rsidR="00506726">
        <w:t xml:space="preserve"> </w:t>
      </w:r>
      <w:r w:rsidRPr="00B274D0">
        <w:t>o svim prijavljenim traž</w:t>
      </w:r>
      <w:r w:rsidR="004C46B6">
        <w:t>binama, na način da ih priznaje</w:t>
      </w:r>
      <w:r w:rsidR="003A5930">
        <w:t xml:space="preserve"> odnosno osporava.</w:t>
      </w:r>
    </w:p>
    <w:p w:rsidRDefault="004C190A" w:rsidP="00B274D0" w:rsidR="004C190A" w:rsidRPr="00B274D0">
      <w:pPr>
        <w:jc w:val="both"/>
      </w:pPr>
    </w:p>
    <w:p w:rsidRDefault="00B274D0" w:rsidP="00B274D0" w:rsidR="007A29A5">
      <w:pPr>
        <w:ind w:firstLine="708"/>
        <w:jc w:val="both"/>
      </w:pPr>
      <w:r w:rsidRPr="00B274D0">
        <w:t xml:space="preserve">Na temelju rezultata ispitnog ročišta, stečajni sudac je sastavio posebnu tablicu ispitanih tražbina u smislu čl. </w:t>
      </w:r>
      <w:smartTag w:element="metricconverter" w:uri="urn:schemas-microsoft-com:office:smarttags">
        <w:smartTagPr>
          <w:attr w:val="177. st" w:name="ProductID"/>
        </w:smartTagPr>
        <w:r w:rsidRPr="00B274D0">
          <w:t>177. st</w:t>
        </w:r>
      </w:smartTag>
      <w:r w:rsidR="004C46B6">
        <w:t>. 2. SZ i odlučio u kojem su iznosu i u kojem isplatnom redu utvrđene tražbine.</w:t>
      </w:r>
    </w:p>
    <w:p w:rsidRDefault="004C46B6" w:rsidP="00B274D0" w:rsidR="004C46B6"/>
    <w:p w:rsidRDefault="003A5930" w:rsidP="00737E1E" w:rsidR="003A5930">
      <w:pPr>
        <w:ind w:firstLine="720"/>
        <w:jc w:val="both"/>
      </w:pPr>
      <w:r w:rsidRPr="002B179B">
        <w:t xml:space="preserve">Stečajni upravitelj osporio je tražbinu drugog višeg isplatnog reda </w:t>
      </w:r>
      <w:r>
        <w:t xml:space="preserve">stečajnog vjerovnika Grada Varaždin, </w:t>
      </w:r>
      <w:r w:rsidR="000E1089">
        <w:t xml:space="preserve">Varaždin, Trg kralja Tomislava 1, </w:t>
      </w:r>
      <w:r>
        <w:t xml:space="preserve">te </w:t>
      </w:r>
      <w:r w:rsidR="00737E1E">
        <w:t>kao razlog osporavanja navodi da t</w:t>
      </w:r>
      <w:r>
        <w:t xml:space="preserve">ražbina pod red.br. 2. vjerovnika  GRAD VARAŽDIN, osporava se za iznos od </w:t>
      </w:r>
      <w:r w:rsidRPr="00561411">
        <w:t>12.937.233,87</w:t>
      </w:r>
      <w:r>
        <w:t xml:space="preserve"> kn iz razloga što ova tražbina nije osnovana kao tražbina II višeg isplatnog reda. Naime, Grad Varaždin ovu tražbinu temelji na osnovu kredita kojeg je stečajni dužnik zaključio sa Privrednom bankom d.d. Zagreb, dana 09.12.2010.g. (Ugovor br. 5010387974), na iznos od 8.000.000,00 kn. Vezano na ovaj kredit zaključen je Ugovor o cesiji dana 10.12.2010.g., a kojim Ugovorom je stečajni dužnik kao cedent na cesionara (kreditora) prenio sva svoja potraživanja koja ima i koja će imati prema Gradu Varaždinu kao cesusu 1 i prema Zajednici športskih udruga Grada Varaždina, kao cesusu 2, s osnova odobrenih novčanih sredstava na ime potpora koje će Grad Varaždin i Zajednica športskih udruga Grada Varaždina odobravati stečajnom dužniku. Istim Ugovorom Grad Varaždin i Zajednica športskih udruga Grada Varaždina obvezali su se da će na ime novčanih potpora stečajnom dužniku osigurati najmanje iznos u visini godišnjih anuiteta za otplatu predmetnog kredita. </w:t>
      </w:r>
    </w:p>
    <w:p w:rsidRDefault="003A5930" w:rsidP="003A5930" w:rsidR="003A5930">
      <w:pPr>
        <w:jc w:val="both"/>
      </w:pPr>
    </w:p>
    <w:p w:rsidRDefault="00737E1E" w:rsidP="000E1089" w:rsidR="003A5930">
      <w:pPr>
        <w:ind w:firstLine="708"/>
        <w:jc w:val="both"/>
      </w:pPr>
      <w:r>
        <w:t>Nadalje stečajni upravitelj navodi da</w:t>
      </w:r>
      <w:r w:rsidR="003A5930">
        <w:t xml:space="preserve"> </w:t>
      </w:r>
      <w:r>
        <w:t xml:space="preserve">se </w:t>
      </w:r>
      <w:r w:rsidR="003A5930">
        <w:t xml:space="preserve">tražbina </w:t>
      </w:r>
      <w:r>
        <w:t xml:space="preserve">ovog vjerovnika odnosi </w:t>
      </w:r>
      <w:r w:rsidR="003A5930">
        <w:t>na potraživanja s osnove izvršenih uplata prema kreditoru Privredna banka d.d. ali ovdje se ne radi o tome da je Grad Varaždin platio nešto umjesto stečajnog dužnika već je samo sredstva koja mu i onako pripadaju temeljem Ugovora o cesiji, umjesto stečajnom dužniku platio, na ime njegovih obveza, Privrednoj banci d.d.</w:t>
      </w:r>
      <w:r>
        <w:t>, a to</w:t>
      </w:r>
      <w:r w:rsidR="003A5930">
        <w:t xml:space="preserve"> proizlazi i iz činjenice da je Privredna banka d.d. Zagreb s osnova tog kredita prijavila preostalu ukupnu tražbinu u iznosu od 4.385.286,66 kn.</w:t>
      </w:r>
    </w:p>
    <w:p w:rsidRDefault="003A5930" w:rsidP="003A5930" w:rsidR="003A5930">
      <w:pPr>
        <w:jc w:val="both"/>
      </w:pPr>
    </w:p>
    <w:p w:rsidRDefault="00737E1E" w:rsidP="000E1089" w:rsidR="003A5930">
      <w:pPr>
        <w:ind w:firstLine="708"/>
        <w:jc w:val="both"/>
      </w:pPr>
      <w:r>
        <w:t>Prilikom osporavanja tražbine ovog vjerovnika, stečajni upravitelj je istaknuo da je Grad Varaždin</w:t>
      </w:r>
      <w:r w:rsidR="003A5930">
        <w:t xml:space="preserve"> kao vlasnik sportskih objekata, tj. Gradskog stadiona u Zagrebačkoj ulici, dozvolio zasnivanje hipoteke na tom objektu i to 2. reda prvenstva, radi osiguranja naprijed navedenog kredita Privredne banke d.d. Zagreb. Dakle, Grad Varaždin ima pravni položaj jamca. </w:t>
      </w:r>
    </w:p>
    <w:p w:rsidRDefault="003A5930" w:rsidP="003A5930" w:rsidR="003A5930">
      <w:pPr>
        <w:jc w:val="both"/>
      </w:pPr>
    </w:p>
    <w:p w:rsidRDefault="00737E1E" w:rsidP="00737E1E" w:rsidR="003A5930">
      <w:pPr>
        <w:ind w:firstLine="708"/>
        <w:jc w:val="both"/>
      </w:pPr>
      <w:r>
        <w:t>U svezi ovog slučaja stečajni upravitelj pojašnjava da p</w:t>
      </w:r>
      <w:r w:rsidR="003A5930">
        <w:t xml:space="preserve">rema odredbi čl. 76. </w:t>
      </w:r>
      <w:r>
        <w:t>SZ</w:t>
      </w:r>
      <w:r w:rsidR="003A5930">
        <w:t>, solidarni dužnici i jamci stečajnog dužnika mogu,  kao stečajni vjerovnici, tražiti da im se vrati ono što su za dužnika platili prije ili nakon otvaranja stečajnog postupka, odnosno, podnijeti zahtjev da se osigura iznos što će ga platiti za dužnika, razmjerno iznosu koji bi im pripao kao steča</w:t>
      </w:r>
      <w:r>
        <w:t>jnim vjerovnicima, a p</w:t>
      </w:r>
      <w:r w:rsidR="003A5930">
        <w:t>rema prijavi tražbine Grada Varaždina, te prema pr</w:t>
      </w:r>
      <w:r>
        <w:t>iloženim dokazima uz prijavu i</w:t>
      </w:r>
      <w:r w:rsidR="003A5930">
        <w:t xml:space="preserve"> poslovnoj dokumentaciji kod stečajnog dužnika ne proizlazi da bi Grad Varaždin kao jamac nešto platio umjesto dužnika kao njegov jamac. </w:t>
      </w:r>
    </w:p>
    <w:p w:rsidRDefault="00737E1E" w:rsidP="00737E1E" w:rsidR="00737E1E">
      <w:pPr>
        <w:ind w:firstLine="708"/>
        <w:jc w:val="both"/>
      </w:pPr>
    </w:p>
    <w:p w:rsidRDefault="003A5930" w:rsidP="000E1089" w:rsidR="003A5930">
      <w:pPr>
        <w:ind w:firstLine="708"/>
        <w:jc w:val="both"/>
      </w:pPr>
      <w:r>
        <w:t xml:space="preserve">Stoga je ova tražbina neosnovana kao tražbina II. višeg isplatnog reda te ju je kao takvu </w:t>
      </w:r>
      <w:r w:rsidR="00737E1E">
        <w:t>stečajni upravitelj osporio.</w:t>
      </w:r>
    </w:p>
    <w:p w:rsidRDefault="003A5930" w:rsidP="000E1089" w:rsidR="003A5930">
      <w:pPr>
        <w:jc w:val="both"/>
      </w:pPr>
    </w:p>
    <w:p w:rsidRDefault="00737E1E" w:rsidP="003A5930" w:rsidR="003A5930">
      <w:pPr>
        <w:ind w:firstLine="720"/>
        <w:jc w:val="both"/>
      </w:pPr>
      <w:r>
        <w:t>Nadalje, s</w:t>
      </w:r>
      <w:r w:rsidR="003A5930" w:rsidRPr="002B179B">
        <w:t>tečajni upravitelj osporio je tražbinu drugog višeg isplatnog reda</w:t>
      </w:r>
      <w:r w:rsidR="003A5930">
        <w:t xml:space="preserve"> stečajnog vjerovnika BANKA KOVANICA d.d. Varaždin, </w:t>
      </w:r>
      <w:r w:rsidR="000E1089">
        <w:t xml:space="preserve">P. Preradovića 29, </w:t>
      </w:r>
      <w:r w:rsidR="003A5930">
        <w:t>za iznos od 500,00 kn jer se isti odnosi na trošak pristojbe na prijavu tražbine, a takve tražbine spadaju u niži isplatni red te se prijavljuju samo na poseban poziv suda.</w:t>
      </w:r>
    </w:p>
    <w:p w:rsidRDefault="003A5930" w:rsidP="00FA3FAD" w:rsidR="003A5930">
      <w:pPr>
        <w:jc w:val="both"/>
      </w:pPr>
    </w:p>
    <w:p w:rsidRDefault="003A5930" w:rsidP="00FA3FAD" w:rsidR="00FA3FAD">
      <w:pPr>
        <w:ind w:firstLine="708"/>
        <w:jc w:val="both"/>
      </w:pPr>
      <w:r w:rsidRPr="002B179B">
        <w:t>Stečajni upravitelj osporio je</w:t>
      </w:r>
      <w:r w:rsidR="00737E1E">
        <w:t xml:space="preserve"> i</w:t>
      </w:r>
      <w:r w:rsidRPr="002B179B">
        <w:t xml:space="preserve"> tražbinu drugog višeg isplatnog reda </w:t>
      </w:r>
      <w:r>
        <w:t xml:space="preserve">stečajnog vjerovnika </w:t>
      </w:r>
      <w:r w:rsidR="00FA3FAD">
        <w:t xml:space="preserve">Hrvatskog nogometnog saveza Zagreb, </w:t>
      </w:r>
      <w:r w:rsidR="000E1089">
        <w:t xml:space="preserve">Zagreb, Ulica grada Vukovara 269a, </w:t>
      </w:r>
      <w:r w:rsidR="00FA3FAD">
        <w:t xml:space="preserve">za iznos od 700,00 kn, budući da se odnosi na izrečenu novčanu kaznu od strane disciplinske komisije, a novčane kazne, prema odredbi čl. 72. </w:t>
      </w:r>
      <w:r w:rsidR="00737E1E">
        <w:t>SZ</w:t>
      </w:r>
      <w:r w:rsidR="00FA3FAD">
        <w:t>, spadaju u niže isplatne redove koje se prijavljuju na posebni poziv suda.</w:t>
      </w:r>
    </w:p>
    <w:p w:rsidRDefault="003A5930" w:rsidP="000E1089" w:rsidR="003A5930">
      <w:pPr>
        <w:jc w:val="both"/>
      </w:pPr>
    </w:p>
    <w:p w:rsidRDefault="003A5930" w:rsidP="003A5930" w:rsidR="003A5930" w:rsidRPr="002B179B">
      <w:pPr>
        <w:ind w:firstLine="708"/>
        <w:jc w:val="both"/>
      </w:pPr>
      <w:r w:rsidRPr="002B179B">
        <w:t xml:space="preserve">Na temelju rezultata ispitnog ročišta, stečajni sudac je sastavio posebnu tablicu ispitanih tražbina u smislu čl. </w:t>
      </w:r>
      <w:smartTag w:element="metricconverter" w:uri="urn:schemas-microsoft-com:office:smarttags">
        <w:smartTagPr>
          <w:attr w:val="177. st" w:name="ProductID"/>
        </w:smartTagPr>
        <w:r w:rsidRPr="002B179B">
          <w:t>177. st</w:t>
        </w:r>
      </w:smartTag>
      <w:r w:rsidRPr="002B179B">
        <w:t>. 2. SZ, s time da je u tablicu unijeta svaka prijavljena tražbina u kojoj je mjeri tražbina utvrđena prema svom iznosu i svom redu, odnosno tko je tražbinu osporio.</w:t>
      </w:r>
    </w:p>
    <w:p w:rsidRDefault="003A5930" w:rsidP="003A5930" w:rsidR="003A5930" w:rsidRPr="002B179B">
      <w:pPr>
        <w:jc w:val="both"/>
      </w:pPr>
    </w:p>
    <w:p w:rsidRDefault="003A5930" w:rsidP="003A5930" w:rsidR="003A5930" w:rsidRPr="002B179B">
      <w:pPr>
        <w:ind w:firstLine="708"/>
        <w:jc w:val="both"/>
      </w:pPr>
      <w:r w:rsidRPr="002B179B">
        <w:t>Na temelju tako sastavljenih tablica, stečajni sudac donio je rješenje kojim odlučuje o tome u kojem su iznosu i u kojem isplatnom redu utvrđene, odnosno osporene pojedine tražbine.</w:t>
      </w:r>
    </w:p>
    <w:p w:rsidRDefault="003A5930" w:rsidP="003A5930" w:rsidR="003A5930">
      <w:pPr>
        <w:ind w:firstLine="708"/>
        <w:jc w:val="both"/>
      </w:pPr>
    </w:p>
    <w:p w:rsidRDefault="003A5930" w:rsidP="00B274D0" w:rsidR="003A5930" w:rsidRPr="00B274D0"/>
    <w:p w:rsidRDefault="00A24EF5" w:rsidP="004E5B35" w:rsidR="00B274D0">
      <w:pPr>
        <w:jc w:val="center"/>
      </w:pPr>
      <w:r>
        <w:t>U Varaž</w:t>
      </w:r>
      <w:r w:rsidR="00394ADD">
        <w:t xml:space="preserve">dinu, </w:t>
      </w:r>
      <w:r w:rsidR="00CD242A">
        <w:t>18</w:t>
      </w:r>
      <w:r w:rsidR="007F4538">
        <w:t>. studenog</w:t>
      </w:r>
      <w:r w:rsidR="000A32CE">
        <w:t xml:space="preserve"> 2015</w:t>
      </w:r>
      <w:r w:rsidR="00B274D0" w:rsidRPr="00B274D0">
        <w:t>. godine.</w:t>
      </w:r>
    </w:p>
    <w:p w:rsidRDefault="00F01BC7" w:rsidP="00B274D0" w:rsidR="00F01BC7"/>
    <w:p w:rsidRDefault="006C04E5" w:rsidP="003C0990" w:rsidR="006C04E5">
      <w:pPr>
        <w:ind w:firstLine="708" w:left="5664"/>
        <w:jc w:val="both"/>
      </w:pPr>
      <w:r w:rsidRPr="006F44C4">
        <w:t>SUDAC</w:t>
      </w:r>
    </w:p>
    <w:p w:rsidRDefault="00D879DB" w:rsidP="003C0990" w:rsidR="00D879DB" w:rsidRPr="006F44C4">
      <w:pPr>
        <w:ind w:firstLine="708" w:left="5664"/>
        <w:jc w:val="both"/>
      </w:pPr>
    </w:p>
    <w:p w:rsidRDefault="006C04E5" w:rsidP="00D879DB" w:rsidR="006C04E5">
      <w:pPr>
        <w:ind w:firstLine="708" w:left="4956"/>
        <w:jc w:val="both"/>
      </w:pPr>
      <w:r w:rsidRPr="006F44C4">
        <w:t>Ksenija Flack-Makitan, v.r.</w:t>
      </w:r>
    </w:p>
    <w:p w:rsidRDefault="00D879DB" w:rsidP="003C0990" w:rsidR="00D879DB" w:rsidRPr="006F44C4">
      <w:pPr>
        <w:ind w:firstLine="708" w:left="4956"/>
        <w:jc w:val="both"/>
      </w:pPr>
    </w:p>
    <w:p w:rsidRDefault="006C04E5" w:rsidP="006C04E5" w:rsidR="006C04E5" w:rsidRPr="006F44C4">
      <w:pPr>
        <w:ind w:left="4956"/>
        <w:jc w:val="both"/>
      </w:pPr>
      <w:r w:rsidRPr="006F44C4">
        <w:t>Za točnost otpravka – ovlašteni službenik:</w:t>
      </w:r>
    </w:p>
    <w:p w:rsidRDefault="00F06877" w:rsidP="00B274D0" w:rsidR="00F06877"/>
    <w:p w:rsidRDefault="00D879DB" w:rsidP="00B274D0" w:rsidR="00D879DB"/>
    <w:p w:rsidRDefault="00B274D0" w:rsidP="00B274D0" w:rsidR="00B274D0" w:rsidRPr="00B274D0">
      <w:r w:rsidRPr="00B274D0">
        <w:t>POUKA  O  PRAVNOM  LIJEKU:</w:t>
      </w:r>
    </w:p>
    <w:p w:rsidRDefault="00B274D0" w:rsidP="00B274D0" w:rsidR="00B274D0" w:rsidRPr="00B274D0">
      <w:pPr>
        <w:jc w:val="both"/>
      </w:pPr>
      <w:r w:rsidRPr="00B274D0">
        <w:tab/>
        <w:t xml:space="preserve">Protiv ovog rješenja pravo na žalbu ima stečajni upravitelj i svaki vjerovnik u dijelu koji se tiče njegove prijave tražbine i tražbine koju je osporio (čl. </w:t>
      </w:r>
      <w:smartTag w:element="metricconverter" w:uri="urn:schemas-microsoft-com:office:smarttags">
        <w:smartTagPr>
          <w:attr w:val="177. st" w:name="ProductID"/>
        </w:smartTagPr>
        <w:r w:rsidRPr="00B274D0">
          <w:t>177. st</w:t>
        </w:r>
      </w:smartTag>
      <w:r w:rsidRPr="00B274D0">
        <w:t>. 4. i 5. Stečajnog Zakona).</w:t>
      </w:r>
    </w:p>
    <w:p w:rsidRDefault="00B274D0" w:rsidP="00B274D0" w:rsidR="00B274D0" w:rsidRPr="00B274D0">
      <w:pPr>
        <w:jc w:val="both"/>
      </w:pPr>
      <w:r w:rsidRPr="00B274D0">
        <w:t>Rok za žalbu iznosi 8 dana od dana dostave pisanog otpravka, odnosno izvatka iz rješenja (čl. 11. Stečajnog zakona). Žalba se podnosi preporučeno poštom, ili se pre</w:t>
      </w:r>
      <w:r w:rsidR="00687544">
        <w:t>daje neposredno ovome sudu u četiri (4)</w:t>
      </w:r>
      <w:r w:rsidRPr="00B274D0">
        <w:t xml:space="preserve"> primjerka, a o žalbi odlučuje Visoki trgovački sud Republike Hrvatske u Zagrebu.</w:t>
      </w:r>
    </w:p>
    <w:p w:rsidRDefault="00B274D0" w:rsidP="00B274D0" w:rsidR="00F06877">
      <w:pPr>
        <w:jc w:val="both"/>
      </w:pPr>
      <w:r w:rsidRPr="00B274D0">
        <w:t xml:space="preserve"> </w:t>
      </w:r>
    </w:p>
    <w:p w:rsidRDefault="007F4538" w:rsidP="00B274D0" w:rsidR="007F4538" w:rsidRPr="00B274D0">
      <w:pPr>
        <w:jc w:val="both"/>
      </w:pPr>
    </w:p>
    <w:p w:rsidRDefault="00B274D0" w:rsidP="00B274D0" w:rsidR="00506726" w:rsidRPr="00B274D0">
      <w:r w:rsidRPr="00B274D0">
        <w:t>DNA:</w:t>
      </w:r>
    </w:p>
    <w:p w:rsidRDefault="00D879DB" w:rsidP="00B274D0" w:rsidR="00B274D0">
      <w:pPr>
        <w:numPr>
          <w:ilvl w:val="0"/>
          <w:numId w:val="1"/>
        </w:numPr>
      </w:pPr>
      <w:r>
        <w:t xml:space="preserve">Stečajni upravitelj </w:t>
      </w:r>
      <w:r w:rsidR="003A5930">
        <w:t>Želimir Uršulin, Ivanec, Trg hrvatskih ivanovaca 9</w:t>
      </w:r>
    </w:p>
    <w:p w:rsidRDefault="00CD242A" w:rsidP="00B274D0" w:rsidR="00CD242A">
      <w:pPr>
        <w:numPr>
          <w:ilvl w:val="0"/>
          <w:numId w:val="1"/>
        </w:numPr>
      </w:pPr>
      <w:r>
        <w:t>Svim vjerovnicima kojima su tražbine djelomično osporene,</w:t>
      </w:r>
    </w:p>
    <w:p w:rsidRDefault="004C46B6" w:rsidP="00B7431D" w:rsidR="00B7431D">
      <w:pPr>
        <w:numPr>
          <w:ilvl w:val="0"/>
          <w:numId w:val="1"/>
        </w:numPr>
      </w:pPr>
      <w:r>
        <w:t>E-</w:t>
      </w:r>
      <w:r w:rsidR="009E072C">
        <w:t>oglasna ploča suda</w:t>
      </w:r>
      <w:r w:rsidR="00B7431D">
        <w:t>,</w:t>
      </w:r>
    </w:p>
    <w:sectPr w:rsidSect="007F4538" w:rsidR="00B7431D">
      <w:headerReference w:type="default" r:id="rId11"/>
      <w:headerReference w:type="first" r:id="rId12"/>
      <w:pgSz w:h="16838" w:w="11906"/>
      <w:pgMar w:gutter="0" w:footer="709" w:header="709" w:left="720" w:bottom="720" w:right="720" w:top="72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395" w:rsidP="00B274D0" w:rsidR="00E31395">
      <w:r>
        <w:separator/>
      </w:r>
    </w:p>
  </w:endnote>
  <w:endnote w:id="0" w:type="continuationSeparator">
    <w:p w:rsidRDefault="00E31395" w:rsidP="00B274D0" w:rsidR="00E313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395" w:rsidP="00B274D0" w:rsidR="00E31395">
      <w:r>
        <w:separator/>
      </w:r>
    </w:p>
  </w:footnote>
  <w:footnote w:id="0" w:type="continuationSeparator">
    <w:p w:rsidRDefault="00E31395" w:rsidP="00B274D0" w:rsidR="00E313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094859"/>
      <w:docPartObj>
        <w:docPartGallery w:val="Page Numbers (Top of Page)"/>
        <w:docPartUnique/>
      </w:docPartObj>
    </w:sdtPr>
    <w:sdtEndPr/>
    <w:sdtContent>
      <w:p w:rsidRDefault="007A29A5" w:rsidR="007A29A5">
        <w:pPr>
          <w:pStyle w:val="Zaglavlje"/>
          <w:jc w:val="center"/>
        </w:pPr>
        <w:r>
          <w:fldChar w:fldCharType="begin"/>
        </w:r>
        <w:r>
          <w:instrText>PAGE   \* MERGEFORMAT</w:instrText>
        </w:r>
        <w:r>
          <w:fldChar w:fldCharType="separate"/>
        </w:r>
        <w:r w:rsidR="00030A5D">
          <w:rPr>
            <w:noProof/>
          </w:rPr>
          <w:t>4</w:t>
        </w:r>
        <w:r>
          <w:fldChar w:fldCharType="end"/>
        </w:r>
      </w:p>
    </w:sdtContent>
  </w:sdt>
  <w:p w:rsidRDefault="007A29A5" w:rsidR="007A29A5">
    <w:pPr>
      <w:pStyle w:val="Zaglavlje"/>
    </w:pPr>
    <w:r>
      <w:tab/>
    </w:r>
    <w:r>
      <w:tab/>
      <w:t>Poslovni broj: 5 St-</w:t>
    </w:r>
    <w:r w:rsidR="00CD242A">
      <w:t>51/15-22</w:t>
    </w:r>
  </w:p>
  <w:p w:rsidRDefault="007A29A5" w:rsidR="007A29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9A5" w:rsidR="007A29A5">
    <w:pPr>
      <w:pStyle w:val="Zaglavlje"/>
    </w:pPr>
  </w:p>
  <w:p w:rsidRDefault="007A29A5" w:rsidR="007A29A5">
    <w:pPr>
      <w:pStyle w:val="Zaglavlje"/>
    </w:pPr>
    <w:r>
      <w:tab/>
    </w:r>
    <w:r>
      <w:tab/>
      <w:t>Poslovni broj: 5 St-</w:t>
    </w:r>
    <w:r w:rsidR="00CD242A">
      <w:t>51/15-22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E44A9"/>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5C2586"/>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A5962C7"/>
    <w:multiLevelType w:val="hybridMultilevel"/>
    <w:tmpl w:val="0DA02E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3841858"/>
    <w:multiLevelType w:val="hybridMultilevel"/>
    <w:tmpl w:val="DFD0D8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59B0125"/>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F30BBE"/>
    <w:multiLevelType w:val="hybridMultilevel"/>
    <w:tmpl w:val="0D446AC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E1A2BEA"/>
    <w:multiLevelType w:val="hybridMultilevel"/>
    <w:tmpl w:val="8E189A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3"/>
  </w:num>
  <w:num w:numId="4">
    <w:abstractNumId w:val="8"/>
  </w:num>
  <w:num w:numId="5">
    <w:abstractNumId w:val="7"/>
  </w:num>
  <w:num w:numId="6">
    <w:abstractNumId w:val="4"/>
  </w:num>
  <w:num w:numId="7">
    <w:abstractNumId w:val="0"/>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D0"/>
    <w:rsid w:val="00014315"/>
    <w:rsid w:val="00030A5D"/>
    <w:rsid w:val="000518BA"/>
    <w:rsid w:val="000A32CE"/>
    <w:rsid w:val="000A6F19"/>
    <w:rsid w:val="000B4D2B"/>
    <w:rsid w:val="000E1089"/>
    <w:rsid w:val="000F0195"/>
    <w:rsid w:val="00111F4A"/>
    <w:rsid w:val="00131924"/>
    <w:rsid w:val="001330C0"/>
    <w:rsid w:val="001527AD"/>
    <w:rsid w:val="0017769C"/>
    <w:rsid w:val="00184269"/>
    <w:rsid w:val="00193D6A"/>
    <w:rsid w:val="001A28FA"/>
    <w:rsid w:val="0020175C"/>
    <w:rsid w:val="00214B20"/>
    <w:rsid w:val="00234CDB"/>
    <w:rsid w:val="0023583E"/>
    <w:rsid w:val="00236B74"/>
    <w:rsid w:val="0032731E"/>
    <w:rsid w:val="00394ADD"/>
    <w:rsid w:val="0039785A"/>
    <w:rsid w:val="003A5930"/>
    <w:rsid w:val="003C0990"/>
    <w:rsid w:val="00407BF7"/>
    <w:rsid w:val="00445AD5"/>
    <w:rsid w:val="004A0701"/>
    <w:rsid w:val="004C190A"/>
    <w:rsid w:val="004C46B6"/>
    <w:rsid w:val="004E5B35"/>
    <w:rsid w:val="00506726"/>
    <w:rsid w:val="005212F1"/>
    <w:rsid w:val="00535E7A"/>
    <w:rsid w:val="00563377"/>
    <w:rsid w:val="005A1E31"/>
    <w:rsid w:val="00600433"/>
    <w:rsid w:val="00627BCA"/>
    <w:rsid w:val="006463FA"/>
    <w:rsid w:val="00687544"/>
    <w:rsid w:val="006C04E5"/>
    <w:rsid w:val="00715D5C"/>
    <w:rsid w:val="00724D23"/>
    <w:rsid w:val="00737E1E"/>
    <w:rsid w:val="007858B4"/>
    <w:rsid w:val="00787310"/>
    <w:rsid w:val="007A29A5"/>
    <w:rsid w:val="007A72AE"/>
    <w:rsid w:val="007D03DF"/>
    <w:rsid w:val="007E08F0"/>
    <w:rsid w:val="007F4538"/>
    <w:rsid w:val="008F3CEA"/>
    <w:rsid w:val="008F64F0"/>
    <w:rsid w:val="00975BCB"/>
    <w:rsid w:val="009E072C"/>
    <w:rsid w:val="00A24EF5"/>
    <w:rsid w:val="00A37DB0"/>
    <w:rsid w:val="00B274D0"/>
    <w:rsid w:val="00B3039F"/>
    <w:rsid w:val="00B33370"/>
    <w:rsid w:val="00B7431D"/>
    <w:rsid w:val="00B93CFF"/>
    <w:rsid w:val="00BB5D15"/>
    <w:rsid w:val="00C2330A"/>
    <w:rsid w:val="00C33DFF"/>
    <w:rsid w:val="00C72CE9"/>
    <w:rsid w:val="00C86EE4"/>
    <w:rsid w:val="00C942B0"/>
    <w:rsid w:val="00C9683C"/>
    <w:rsid w:val="00CD242A"/>
    <w:rsid w:val="00D43411"/>
    <w:rsid w:val="00D879DB"/>
    <w:rsid w:val="00E31395"/>
    <w:rsid w:val="00E45373"/>
    <w:rsid w:val="00ED4C25"/>
    <w:rsid w:val="00EE49E6"/>
    <w:rsid w:val="00F01BC7"/>
    <w:rsid w:val="00F06877"/>
    <w:rsid w:val="00F22610"/>
    <w:rsid w:val="00F76B1A"/>
    <w:rsid w:val="00FA3FAD"/>
    <w:rsid w:val="00FF3684"/>
    <w:rsid w:val="00FF3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D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274D0"/>
    <w:rPr>
      <w:rFonts w:cs="Times New Roman" w:eastAsia="Times New Roman" w:hAnsi="Times New Roman" w:asci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true" w:styleId="ZaglavljeChar" w:type="character">
    <w:name w:val="Zaglavlje Char"/>
    <w:basedOn w:val="Zadanifontodlomka"/>
    <w:link w:val="Zaglavlje"/>
    <w:uiPriority w:val="99"/>
    <w:rsid w:val="00B274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true" w:styleId="PodnojeChar" w:type="character">
    <w:name w:val="Podnožje Char"/>
    <w:basedOn w:val="Zadanifontodlomka"/>
    <w:link w:val="Podnoje"/>
    <w:uiPriority w:val="99"/>
    <w:rsid w:val="00B274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37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30A5D"/>
    <w:rPr>
      <w:color w:val="808080"/>
      <w:bdr w:space="0" w:sz="0" w:color="auto" w:val="none"/>
      <w:shd w:fill="auto" w:color="auto" w:val="clear"/>
    </w:rPr>
  </w:style>
  <w:style w:customStyle="true" w:styleId="eSPISCCParagraphDefaultFont" w:type="character">
    <w:name w:val="eSPIS_CC_Paragraph Default Font"/>
    <w:basedOn w:val="Zadanifontodlomka"/>
    <w:rsid w:val="00030A5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30A5D"/>
    <w:rPr>
      <w:bCs/>
      <w:bdr w:space="0" w:sz="0" w:color="auto" w:val="none"/>
      <w:shd w:fill="FFFFCC" w:color="auto" w:val="clear"/>
      <w:lang w:val="hr-HR"/>
    </w:rPr>
  </w:style>
  <w:style w:customStyle="true" w:styleId="PozadinaSvijetloCrvena" w:type="character">
    <w:name w:val="Pozadina_SvijetloCrvena"/>
    <w:basedOn w:val="eSPISCCParagraphDefaultFont"/>
    <w:rsid w:val="00030A5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0A5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D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274D0"/>
    <w:rPr>
      <w:rFonts w:ascii="Times New Roman" w:cs="Times New Roman" w:eastAsia="Times New Roman" w:hAns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1" w:styleId="ZaglavljeChar" w:type="character">
    <w:name w:val="Zaglavlje Char"/>
    <w:basedOn w:val="Zadanifontodlomka"/>
    <w:link w:val="Zaglavlje"/>
    <w:uiPriority w:val="99"/>
    <w:rsid w:val="00B274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1" w:styleId="PodnojeChar" w:type="character">
    <w:name w:val="Podnožje Char"/>
    <w:basedOn w:val="Zadanifontodlomka"/>
    <w:link w:val="Podnoje"/>
    <w:uiPriority w:val="99"/>
    <w:rsid w:val="00B274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37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30A5D"/>
    <w:rPr>
      <w:color w:val="808080"/>
      <w:bdr w:color="auto" w:space="0" w:sz="0" w:val="none"/>
      <w:shd w:color="auto" w:fill="auto" w:val="clear"/>
    </w:rPr>
  </w:style>
  <w:style w:customStyle="1" w:styleId="eSPISCCParagraphDefaultFont" w:type="character">
    <w:name w:val="eSPIS_CC_Paragraph Default Font"/>
    <w:basedOn w:val="Zadanifontodlomka"/>
    <w:rsid w:val="00030A5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30A5D"/>
    <w:rPr>
      <w:bCs/>
      <w:bdr w:color="auto" w:space="0" w:sz="0" w:val="none"/>
      <w:shd w:color="auto" w:fill="FFFFCC" w:val="clear"/>
      <w:lang w:val="hr-HR"/>
    </w:rPr>
  </w:style>
  <w:style w:customStyle="1" w:styleId="PozadinaSvijetloCrvena" w:type="character">
    <w:name w:val="Pozadina_SvijetloCrvena"/>
    <w:basedOn w:val="eSPISCCParagraphDefaultFont"/>
    <w:rsid w:val="00030A5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30A5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4767">
      <w:bodyDiv w:val="true"/>
      <w:marLeft w:val="0"/>
      <w:marRight w:val="0"/>
      <w:marTop w:val="0"/>
      <w:marBottom w:val="0"/>
      <w:divBdr>
        <w:top w:space="0" w:sz="0" w:color="auto" w:val="none"/>
        <w:left w:space="0" w:sz="0" w:color="auto" w:val="none"/>
        <w:bottom w:space="0" w:sz="0" w:color="auto" w:val="none"/>
        <w:right w:space="0" w:sz="0" w:color="auto" w:val="none"/>
      </w:divBdr>
    </w:div>
    <w:div w:id="85470226">
      <w:bodyDiv w:val="true"/>
      <w:marLeft w:val="0"/>
      <w:marRight w:val="0"/>
      <w:marTop w:val="0"/>
      <w:marBottom w:val="0"/>
      <w:divBdr>
        <w:top w:space="0" w:sz="0" w:color="auto" w:val="none"/>
        <w:left w:space="0" w:sz="0" w:color="auto" w:val="none"/>
        <w:bottom w:space="0" w:sz="0" w:color="auto" w:val="none"/>
        <w:right w:space="0" w:sz="0" w:color="auto" w:val="none"/>
      </w:divBdr>
    </w:div>
    <w:div w:id="823933800">
      <w:bodyDiv w:val="true"/>
      <w:marLeft w:val="0"/>
      <w:marRight w:val="0"/>
      <w:marTop w:val="0"/>
      <w:marBottom w:val="0"/>
      <w:divBdr>
        <w:top w:space="0" w:sz="0" w:color="auto" w:val="none"/>
        <w:left w:space="0" w:sz="0" w:color="auto" w:val="none"/>
        <w:bottom w:space="0" w:sz="0" w:color="auto" w:val="none"/>
        <w:right w:space="0" w:sz="0" w:color="auto" w:val="none"/>
      </w:divBdr>
    </w:div>
    <w:div w:id="1015882256">
      <w:bodyDiv w:val="true"/>
      <w:marLeft w:val="0"/>
      <w:marRight w:val="0"/>
      <w:marTop w:val="0"/>
      <w:marBottom w:val="0"/>
      <w:divBdr>
        <w:top w:space="0" w:sz="0" w:color="auto" w:val="none"/>
        <w:left w:space="0" w:sz="0" w:color="auto" w:val="none"/>
        <w:bottom w:space="0" w:sz="0" w:color="auto" w:val="none"/>
        <w:right w:space="0" w:sz="0" w:color="auto" w:val="none"/>
      </w:divBdr>
    </w:div>
    <w:div w:id="1209102359">
      <w:bodyDiv w:val="true"/>
      <w:marLeft w:val="0"/>
      <w:marRight w:val="0"/>
      <w:marTop w:val="0"/>
      <w:marBottom w:val="0"/>
      <w:divBdr>
        <w:top w:space="0" w:sz="0" w:color="auto" w:val="none"/>
        <w:left w:space="0" w:sz="0" w:color="auto" w:val="none"/>
        <w:bottom w:space="0" w:sz="0" w:color="auto" w:val="none"/>
        <w:right w:space="0" w:sz="0" w:color="auto" w:val="none"/>
      </w:divBdr>
    </w:div>
    <w:div w:id="1734622912">
      <w:bodyDiv w:val="true"/>
      <w:marLeft w:val="0"/>
      <w:marRight w:val="0"/>
      <w:marTop w:val="0"/>
      <w:marBottom w:val="0"/>
      <w:divBdr>
        <w:top w:space="0" w:sz="0" w:color="auto" w:val="none"/>
        <w:left w:space="0" w:sz="0" w:color="auto" w:val="none"/>
        <w:bottom w:space="0" w:sz="0" w:color="auto" w:val="none"/>
        <w:right w:space="0" w:sz="0" w:color="auto" w:val="none"/>
      </w:divBdr>
    </w:div>
    <w:div w:id="1767577763">
      <w:bodyDiv w:val="true"/>
      <w:marLeft w:val="0"/>
      <w:marRight w:val="0"/>
      <w:marTop w:val="0"/>
      <w:marBottom w:val="0"/>
      <w:divBdr>
        <w:top w:space="0" w:sz="0" w:color="auto" w:val="none"/>
        <w:left w:space="0" w:sz="0" w:color="auto" w:val="none"/>
        <w:bottom w:space="0" w:sz="0" w:color="auto" w:val="none"/>
        <w:right w:space="0" w:sz="0" w:color="auto" w:val="none"/>
      </w:divBdr>
    </w:div>
    <w:div w:id="1798134873">
      <w:bodyDiv w:val="true"/>
      <w:marLeft w:val="0"/>
      <w:marRight w:val="0"/>
      <w:marTop w:val="0"/>
      <w:marBottom w:val="0"/>
      <w:divBdr>
        <w:top w:space="0" w:sz="0" w:color="auto" w:val="none"/>
        <w:left w:space="0" w:sz="0" w:color="auto" w:val="none"/>
        <w:bottom w:space="0" w:sz="0" w:color="auto" w:val="none"/>
        <w:right w:space="0" w:sz="0" w:color="auto" w:val="none"/>
      </w:divBdr>
    </w:div>
    <w:div w:id="1986658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St-51/2015-22</izvorni_sadrzaj>
    <derivirana_varijabla naziv="DomainObject.Oznaka_1">St-51/2015-22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2015.</izvorni_sadrzaj>
    <derivirana_varijabla naziv="DomainObject.Predmet.DatumOsnivanja_1">22.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/plaća RS/</izvorni_sadrzaj>
    <derivirana_varijabla naziv="DomainObject.Predmet.Opis_1">prijedlog za otvaranje stečajnog postupka /plaća RS/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St-51/2015</izvorni_sadrzaj>
    <derivirana_varijabla naziv="DomainObject.Predmet.OznakaBroj_1">St-51/2015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VARAŽDINSKI ŠPORTSKI NOGOMETNI KLUB</izvorni_sadrzaj>
    <derivirana_varijabla naziv="DomainObject.Predmet.ProtustrankaFormated_1">  VARAŽDINSKI ŠPORTSKI NOGOMETNI KLUB</derivirana_varijabla>
  </DomainObject.Predmet.ProtustrankaFormated>
  <DomainObject.Predmet.ProtustrankaFormatedOIB>
    <izvorni_sadrzaj>  VARAŽDINSKI ŠPORTSKI NOGOMETNI KLUB, OIB 15604286923</izvorni_sadrzaj>
    <derivirana_varijabla naziv="DomainObject.Predmet.ProtustrankaFormatedOIB_1">  VARAŽDINSKI ŠPORTSKI NOGOMETNI KLUB, OIB 15604286923</derivirana_varijabla>
  </DomainObject.Predmet.ProtustrankaFormatedOIB>
  <DomainObject.Predmet.ProtustrankaFormatedWithAdress>
    <izvorni_sadrzaj> VARAŽDINSKI ŠPORTSKI NOGOMETNI KLUB, Zagrebačka 94, 42000 Varaždin</izvorni_sadrzaj>
    <derivirana_varijabla naziv="DomainObject.Predmet.ProtustrankaFormatedWithAdress_1"> VARAŽDINSKI ŠPORTSKI NOGOMETNI KLUB, Zagrebačka 94, 42000 Varaždin</derivirana_varijabla>
  </DomainObject.Predmet.ProtustrankaFormatedWithAdress>
  <DomainObject.Predmet.ProtustrankaFormatedWithAdressOIB>
    <izvorni_sadrzaj> VARAŽDINSKI ŠPORTSKI NOGOMETNI KLUB, OIB 15604286923, Zagrebačka 94, 42000 Varaždin</izvorni_sadrzaj>
    <derivirana_varijabla naziv="DomainObject.Predmet.ProtustrankaFormatedWithAdressOIB_1"> VARAŽDINSKI ŠPORTSKI NOGOMETNI KLUB, OIB 15604286923, Zagrebačka 94, 42000 Varaždin</derivirana_varijabla>
  </DomainObject.Predmet.ProtustrankaFormatedWithAdressOIB>
  <DomainObject.Predmet.ProtustrankaWithAdress>
    <izvorni_sadrzaj>VARAŽDINSKI ŠPORTSKI NOGOMETNI KLUB Zagrebačka 94, 42000 Varaždin</izvorni_sadrzaj>
    <derivirana_varijabla naziv="DomainObject.Predmet.ProtustrankaWithAdress_1">VARAŽDINSKI ŠPORTSKI NOGOMETNI KLUB Zagrebačka 94, 42000 Varaždin</derivirana_varijabla>
  </DomainObject.Predmet.ProtustrankaWithAdress>
  <DomainObject.Predmet.ProtustrankaWithAdressOIB>
    <izvorni_sadrzaj>VARAŽDINSKI ŠPORTSKI NOGOMETNI KLUB, OIB 15604286923, Zagrebačka 94, 42000 Varaždin</izvorni_sadrzaj>
    <derivirana_varijabla naziv="DomainObject.Predmet.ProtustrankaWithAdressOIB_1">VARAŽDINSKI ŠPORTSKI NOGOMETNI KLUB, OIB 15604286923, Zagrebačka 94, 42000 Varaždin</derivirana_varijabla>
  </DomainObject.Predmet.ProtustrankaWithAdressOIB>
  <DomainObject.Predmet.ProtustrankaNazivFormated>
    <izvorni_sadrzaj>VARAŽDINSKI ŠPORTSKI NOGOMETNI KLUB</izvorni_sadrzaj>
    <derivirana_varijabla naziv="DomainObject.Predmet.ProtustrankaNazivFormated_1">VARAŽDINSKI ŠPORTSKI NOGOMETNI KLUB</derivirana_varijabla>
  </DomainObject.Predmet.ProtustrankaNazivFormated>
  <DomainObject.Predmet.ProtustrankaNazivFormatedOIB>
    <izvorni_sadrzaj>VARAŽDINSKI ŠPORTSKI NOGOMETNI KLUB, OIB 15604286923</izvorni_sadrzaj>
    <derivirana_varijabla naziv="DomainObject.Predmet.ProtustrankaNazivFormatedOIB_1">VARAŽDINSKI ŠPORTSKI NOGOMETNI KLUB, OIB 15604286923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Zvjezdana Kefelja zastupanog po punomoćniku Franjo Šebijan,odvjetnik</izvorni_sadrzaj>
    <derivirana_varijabla naziv="DomainObject.Predmet.StrankaFormated_1">  Zvjezdana Kefelja zastupanog po punomoćniku Franjo Šebijan,odvjetnik</derivirana_varijabla>
  </DomainObject.Predmet.StrankaFormated>
  <DomainObject.Predmet.StrankaFormatedOIB>
    <izvorni_sadrzaj>  Zvjezdana Kefelja, OIB 88082693252 zastupanog po punomoćniku Franjo Šebijan,odvjetnik</izvorni_sadrzaj>
    <derivirana_varijabla naziv="DomainObject.Predmet.StrankaFormatedOIB_1">  Zvjezdana Kefelja, OIB 88082693252 zastupanog po punomoćniku Franjo Šebijan,odvjetnik</derivirana_varijabla>
  </DomainObject.Predmet.StrankaFormatedOIB>
  <DomainObject.Predmet.StrankaFormatedWithAdress>
    <izvorni_sadrzaj> Zvjezdana Kefelja, Črnec 55, 42204 Črnec Biškupečki zastupanog po punomoćniku Franjo Šebijan,odvjetnik</izvorni_sadrzaj>
    <derivirana_varijabla naziv="DomainObject.Predmet.StrankaFormatedWithAdress_1"> Zvjezdana Kefelja, Črnec 55, 42204 Črnec Biškupečki zastupanog po punomoćniku Franjo Šebijan,odvjetnik</derivirana_varijabla>
  </DomainObject.Predmet.StrankaFormatedWithAdress>
  <DomainObject.Predmet.StrankaFormatedWithAdressOIB>
    <izvorni_sadrzaj> Zvjezdana Kefelja, OIB 88082693252, Črnec 55, 42204 Črnec Biškupečki zastupanog po punomoćniku Franjo Šebijan,odvjetnik</izvorni_sadrzaj>
    <derivirana_varijabla naziv="DomainObject.Predmet.StrankaFormatedWithAdressOIB_1"> Zvjezdana Kefelja, OIB 88082693252, Črnec 55, 42204 Črnec Biškupečki zastupanog po punomoćniku Franjo Šebijan,odvjetnik</derivirana_varijabla>
  </DomainObject.Predmet.StrankaFormatedWithAdressOIB>
  <DomainObject.Predmet.StrankaWithAdress>
    <izvorni_sadrzaj>Zvjezdana Kefelja Črnec 55,42204 Črnec Biškupečki</izvorni_sadrzaj>
    <derivirana_varijabla naziv="DomainObject.Predmet.StrankaWithAdress_1">Zvjezdana Kefelja Črnec 55,42204 Črnec Biškupečki</derivirana_varijabla>
  </DomainObject.Predmet.StrankaWithAdress>
  <DomainObject.Predmet.StrankaWithAdressOIB>
    <izvorni_sadrzaj>Zvjezdana Kefelja, OIB 88082693252, Črnec 55,42204 Črnec Biškupečki</izvorni_sadrzaj>
    <derivirana_varijabla naziv="DomainObject.Predmet.StrankaWithAdressOIB_1">Zvjezdana Kefelja, OIB 88082693252, Črnec 55,42204 Črnec Biškupečki</derivirana_varijabla>
  </DomainObject.Predmet.StrankaWithAdressOIB>
  <DomainObject.Predmet.StrankaNazivFormated>
    <izvorni_sadrzaj>Zvjezdana Kefelja</izvorni_sadrzaj>
    <derivirana_varijabla naziv="DomainObject.Predmet.StrankaNazivFormated_1">Zvjezdana Kefelja</derivirana_varijabla>
  </DomainObject.Predmet.StrankaNazivFormated>
  <DomainObject.Predmet.StrankaNazivFormatedOIB>
    <izvorni_sadrzaj>Zvjezdana Kefelja, OIB 88082693252</izvorni_sadrzaj>
    <derivirana_varijabla naziv="DomainObject.Predmet.StrankaNazivFormatedOIB_1">Zvjezdana Kefelja, OIB 88082693252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Zvjezdana Kefelja zastupanog po punomoćniku Franjo Šebijan,odvjetnik</item>
    </izvorni_sadrzaj>
    <derivirana_varijabla naziv="DomainObject.Predmet.StrankaListFormated_1">
      <item>Zvjezdana Kefelja zastupanog po punomoćniku Franjo Šebijan,odvjetnik</item>
    </derivirana_varijabla>
  </DomainObject.Predmet.StrankaListFormated>
  <DomainObject.Predmet.StrankaListFormatedOIB>
    <izvorni_sadrzaj>
      <item>Zvjezdana Kefelja, OIB 88082693252 zastupanog po punomoćniku Franjo Šebijan,odvjetnik</item>
    </izvorni_sadrzaj>
    <derivirana_varijabla naziv="DomainObject.Predmet.StrankaListFormatedOIB_1">
      <item>Zvjezdana Kefelja, OIB 88082693252 zastupanog po punomoćniku Franjo Šebijan,odvjetnik</item>
    </derivirana_varijabla>
  </DomainObject.Predmet.StrankaListFormatedOIB>
  <DomainObject.Predmet.StrankaListFormatedWithAdress>
    <izvorni_sadrzaj>
      <item>Zvjezdana Kefelja, Črnec 55, 42204 Črnec Biškupečki zastupanog po punomoćniku Franjo Šebijan,odvjetnik</item>
    </izvorni_sadrzaj>
    <derivirana_varijabla naziv="DomainObject.Predmet.StrankaListFormatedWithAdress_1">
      <item>Zvjezdana Kefelja, Črnec 55, 42204 Črnec Biškupečki zastupanog po punomoćniku Franjo Šebijan,odvjetnik</item>
    </derivirana_varijabla>
  </DomainObject.Predmet.StrankaListFormatedWithAdress>
  <DomainObject.Predmet.StrankaListFormatedWithAdressOIB>
    <izvorni_sadrzaj>
      <item>Zvjezdana Kefelja, OIB 88082693252, Črnec 55, 42204 Črnec Biškupečki zastupanog po punomoćniku Franjo Šebijan,odvjetnik</item>
    </izvorni_sadrzaj>
    <derivirana_varijabla naziv="DomainObject.Predmet.StrankaListFormatedWithAdressOIB_1">
      <item>Zvjezdana Kefelja, OIB 88082693252, Črnec 55, 42204 Črnec Biškupečki zastupanog po punomoćniku Franjo Šebijan,odvjetnik</item>
    </derivirana_varijabla>
  </DomainObject.Predmet.StrankaListFormatedWithAdressOIB>
  <DomainObject.Predmet.StrankaListNazivFormated>
    <izvorni_sadrzaj>
      <item>Zvjezdana Kefelja</item>
    </izvorni_sadrzaj>
    <derivirana_varijabla naziv="DomainObject.Predmet.StrankaListNazivFormated_1">
      <item>Zvjezdana Kefelja</item>
    </derivirana_varijabla>
  </DomainObject.Predmet.StrankaListNazivFormated>
  <DomainObject.Predmet.StrankaListNazivFormatedOIB>
    <izvorni_sadrzaj>
      <item>Zvjezdana Kefelja, OIB 88082693252</item>
    </izvorni_sadrzaj>
    <derivirana_varijabla naziv="DomainObject.Predmet.StrankaListNazivFormatedOIB_1">
      <item>Zvjezdana Kefelja, OIB 88082693252</item>
    </derivirana_varijabla>
  </DomainObject.Predmet.StrankaListNazivFormatedOIB>
  <DomainObject.Predmet.ProtuStrankaListFormated>
    <izvorni_sadrzaj>
      <item>VARAŽDINSKI ŠPORTSKI NOGOMETNI KLUB</item>
    </izvorni_sadrzaj>
    <derivirana_varijabla naziv="DomainObject.Predmet.ProtuStrankaListFormated_1">
      <item>VARAŽDINSKI ŠPORTSKI NOGOMETNI KLUB</item>
    </derivirana_varijabla>
  </DomainObject.Predmet.ProtuStrankaListFormated>
  <DomainObject.Predmet.ProtuStrankaListFormatedOIB>
    <izvorni_sadrzaj>
      <item>VARAŽDINSKI ŠPORTSKI NOGOMETNI KLUB, OIB 15604286923</item>
    </izvorni_sadrzaj>
    <derivirana_varijabla naziv="DomainObject.Predmet.ProtuStrankaListFormatedOIB_1">
      <item>VARAŽDINSKI ŠPORTSKI NOGOMETNI KLUB, OIB 15604286923</item>
    </derivirana_varijabla>
  </DomainObject.Predmet.ProtuStrankaListFormatedOIB>
  <DomainObject.Predmet.ProtuStrankaListFormatedWithAdress>
    <izvorni_sadrzaj>
      <item>VARAŽDINSKI ŠPORTSKI NOGOMETNI KLUB, Zagrebačka 94, 42000 Varaždin</item>
    </izvorni_sadrzaj>
    <derivirana_varijabla naziv="DomainObject.Predmet.ProtuStrankaListFormatedWithAdress_1">
      <item>VARAŽDINSKI ŠPORTSKI NOGOMETNI KLUB, Zagrebačka 94, 42000 Varaždin</item>
    </derivirana_varijabla>
  </DomainObject.Predmet.ProtuStrankaListFormatedWithAdress>
  <DomainObject.Predmet.ProtuStrankaListFormatedWithAdressOIB>
    <izvorni_sadrzaj>
      <item>VARAŽDINSKI ŠPORTSKI NOGOMETNI KLUB, OIB 15604286923, Zagrebačka 94, 42000 Varaždin</item>
    </izvorni_sadrzaj>
    <derivirana_varijabla naziv="DomainObject.Predmet.ProtuStrankaListFormatedWithAdressOIB_1">
      <item>VARAŽDINSKI ŠPORTSKI NOGOMETNI KLUB, OIB 15604286923, Zagrebačka 94, 42000 Varaždin</item>
    </derivirana_varijabla>
  </DomainObject.Predmet.ProtuStrankaListFormatedWithAdressOIB>
  <DomainObject.Predmet.ProtuStrankaListNazivFormated>
    <izvorni_sadrzaj>
      <item>VARAŽDINSKI ŠPORTSKI NOGOMETNI KLUB</item>
    </izvorni_sadrzaj>
    <derivirana_varijabla naziv="DomainObject.Predmet.ProtuStrankaListNazivFormated_1">
      <item>VARAŽDINSKI ŠPORTSKI NOGOMETNI KLUB</item>
    </derivirana_varijabla>
  </DomainObject.Predmet.ProtuStrankaListNazivFormated>
  <DomainObject.Predmet.ProtuStrankaListNazivFormatedOIB>
    <izvorni_sadrzaj>
      <item>VARAŽDINSKI ŠPORTSKI NOGOMETNI KLUB, OIB 15604286923</item>
    </izvorni_sadrzaj>
    <derivirana_varijabla naziv="DomainObject.Predmet.ProtuStrankaListNazivFormatedOIB_1">
      <item>VARAŽDINSKI ŠPORTSKI NOGOMETNI KLUB, OIB 15604286923</item>
    </derivirana_varijabla>
  </DomainObject.Predmet.ProtuStrankaListNazivFormatedOIB>
  <DomainObject.Predmet.OstaliListFormated>
    <izvorni_sadrzaj>
      <item>Franjo Šebijan,odvjetnik punomoćnik sudionika u postupku Zvjezdana Kefelja</item>
      <item>Zlatko Ivanković</item>
      <item>Goran Habuš</item>
      <item>Županijsko državno odvjetništvo u Varaždinu</item>
      <item>Marinko Šipoš</item>
      <item>Financijska agencija, Podružnica Varaždin</item>
      <item>Marijan Fosin</item>
    </izvorni_sadrzaj>
    <derivirana_varijabla naziv="DomainObject.Predmet.OstaliListFormated_1">
      <item>Franjo Šebijan,odvjetnik punomoćnik sudionika u postupku Zvjezdana Kefelja</item>
      <item>Zlatko Ivanković</item>
      <item>Goran Habuš</item>
      <item>Županijsko državno odvjetništvo u Varaždinu</item>
      <item>Marinko Šipoš</item>
      <item>Financijska agencija, Podružnica Varaždin</item>
      <item>Marijan Fosin</item>
    </derivirana_varijabla>
  </DomainObject.Predmet.OstaliListFormated>
  <DomainObject.Predmet.OstaliListFormatedOIB>
    <izvorni_sadrzaj>
      <item>Franjo Šebijan,odvjetnik punomoćnik sudionika u postupku Zvjezdana Kefelja</item>
      <item>Zlatko Ivanković, OIB 63855270541</item>
      <item>Goran Habuš, OIB 50346772338</item>
      <item>Županijsko državno odvjetništvo u Varaždinu</item>
      <item>Marinko Šipoš, OIB 78016250389</item>
      <item>Financijska agencija, Podružnica Varaždin</item>
      <item>Marijan Fosin, OIB 56787627213</item>
    </izvorni_sadrzaj>
    <derivirana_varijabla naziv="DomainObject.Predmet.OstaliListFormatedOIB_1">
      <item>Franjo Šebijan,odvjetnik punomoćnik sudionika u postupku Zvjezdana Kefelja</item>
      <item>Zlatko Ivanković, OIB 63855270541</item>
      <item>Goran Habuš, OIB 50346772338</item>
      <item>Županijsko državno odvjetništvo u Varaždinu</item>
      <item>Marinko Šipoš, OIB 78016250389</item>
      <item>Financijska agencija, Podružnica Varaždin</item>
      <item>Marijan Fosin, OIB 56787627213</item>
    </derivirana_varijabla>
  </DomainObject.Predmet.OstaliListFormatedOIB>
  <DomainObject.Predmet.OstaliListFormatedWithAdress>
    <izvorni_sadrzaj>
      <item>Franjo Šebijan,odvjetnik, Pavlinska 5, 42000 Varaždin punomoćnik sudionika u postupku Zvjezdana Kefelja</item>
      <item>Zlatko Ivanković, Zagrebačka Ulica 71, 42000 Varaždin</item>
      <item>Goran Habuš, Jalkovečka Ulica 160 I, 42000 Varaždin</item>
      <item>Županijsko državno odvjetništvo u Varaždinu</item>
      <item>Marinko Šipoš, Braće Radića 20, 42000 Varaždin</item>
      <item>Financijska agencija, Podružnica Varaždin, A. Cesarca 2, 42000 Varaždin</item>
      <item>Marijan Fosin, Graberje 4/I, 42000 Varaždin</item>
    </izvorni_sadrzaj>
    <derivirana_varijabla naziv="DomainObject.Predmet.OstaliListFormatedWithAdress_1">
      <item>Franjo Šebijan,odvjetnik, Pavlinska 5, 42000 Varaždin punomoćnik sudionika u postupku Zvjezdana Kefelja</item>
      <item>Zlatko Ivanković, Zagrebačka Ulica 71, 42000 Varaždin</item>
      <item>Goran Habuš, Jalkovečka Ulica 160 I, 42000 Varaždin</item>
      <item>Županijsko državno odvjetništvo u Varaždinu</item>
      <item>Marinko Šipoš, Braće Radića 20, 42000 Varaždin</item>
      <item>Financijska agencija, Podružnica Varaždin, A. Cesarca 2, 42000 Varaždin</item>
      <item>Marijan Fosin, Graberje 4/I, 42000 Varaždin</item>
    </derivirana_varijabla>
  </DomainObject.Predmet.OstaliListFormatedWithAdress>
  <DomainObject.Predmet.OstaliListFormatedWithAdressOIB>
    <izvorni_sadrzaj>
      <item>Franjo Šebijan,odvjetnik, Pavlinska 5, 42000 Varaždin punomoćnik sudionika u postupku Zvjezdana Kefelja</item>
      <item>Zlatko Ivanković, OIB 63855270541, Zagrebačka Ulica 71, 42000 Varaždin</item>
      <item>Goran Habuš, OIB 50346772338, Jalkovečka Ulica 160 I, 42000 Varaždin</item>
      <item>Županijsko državno odvjetništvo u Varaždinu</item>
      <item>Marinko Šipoš, OIB 78016250389, Braće Radića 20, 42000 Varaždin</item>
      <item>Financijska agencija, Podružnica Varaždin, A. Cesarca 2, 42000 Varaždin</item>
      <item>Marijan Fosin, OIB 56787627213, Graberje 4/I, 42000 Varaždin</item>
    </izvorni_sadrzaj>
    <derivirana_varijabla naziv="DomainObject.Predmet.OstaliListFormatedWithAdressOIB_1">
      <item>Franjo Šebijan,odvjetnik, Pavlinska 5, 42000 Varaždin punomoćnik sudionika u postupku Zvjezdana Kefelja</item>
      <item>Zlatko Ivanković, OIB 63855270541, Zagrebačka Ulica 71, 42000 Varaždin</item>
      <item>Goran Habuš, OIB 50346772338, Jalkovečka Ulica 160 I, 42000 Varaždin</item>
      <item>Županijsko državno odvjetništvo u Varaždinu</item>
      <item>Marinko Šipoš, OIB 78016250389, Braće Radića 20, 42000 Varaždin</item>
      <item>Financijska agencija, Podružnica Varaždin, A. Cesarca 2, 42000 Varaždin</item>
      <item>Marijan Fosin, OIB 56787627213, Graberje 4/I, 42000 Varaždin</item>
    </derivirana_varijabla>
  </DomainObject.Predmet.OstaliListFormatedWithAdressOIB>
  <DomainObject.Predmet.OstaliListNazivFormated>
    <izvorni_sadrzaj>
      <item>Franjo Šebijan,odvjetnik</item>
      <item>Zlatko Ivanković</item>
      <item>Goran Habuš</item>
      <item>Županijsko državno odvjetništvo u Varaždinu</item>
      <item>Marinko Šipoš</item>
      <item>Financijska agencija, Podružnica Varaždin</item>
      <item>Marijan Fosin</item>
    </izvorni_sadrzaj>
    <derivirana_varijabla naziv="DomainObject.Predmet.OstaliListNazivFormated_1">
      <item>Franjo Šebijan,odvjetnik</item>
      <item>Zlatko Ivanković</item>
      <item>Goran Habuš</item>
      <item>Županijsko državno odvjetništvo u Varaždinu</item>
      <item>Marinko Šipoš</item>
      <item>Financijska agencija, Podružnica Varaždin</item>
      <item>Marijan Fosin</item>
    </derivirana_varijabla>
  </DomainObject.Predmet.OstaliListNazivFormated>
  <DomainObject.Predmet.OstaliListNazivFormatedOIB>
    <izvorni_sadrzaj>
      <item>Franjo Šebijan,odvjetnik</item>
      <item>Zlatko Ivanković, OIB 63855270541</item>
      <item>Goran Habuš, OIB 50346772338</item>
      <item>Županijsko državno odvjetništvo u Varaždinu</item>
      <item>Marinko Šipoš, OIB 78016250389</item>
      <item>Financijska agencija, Podružnica Varaždin</item>
      <item>Marijan Fosin, OIB 56787627213</item>
    </izvorni_sadrzaj>
    <derivirana_varijabla naziv="DomainObject.Predmet.OstaliListNazivFormatedOIB_1">
      <item>Franjo Šebijan,odvjetnik</item>
      <item>Zlatko Ivanković, OIB 63855270541</item>
      <item>Goran Habuš, OIB 50346772338</item>
      <item>Županijsko državno odvjetništvo u Varaždinu</item>
      <item>Marinko Šipoš, OIB 78016250389</item>
      <item>Financijska agencija, Podružnica Varaždin</item>
      <item>Marijan Fosin, OIB 56787627213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St-51/2015-22</izvorni_sadrzaj>
    <derivirana_varijabla naziv="DomainObject.PoslovniBrojDokumenta_1">St-51/2015-22</derivirana_varijabla>
  </DomainObject.PoslovniBrojDokumenta>
  <DomainObject.Predmet.StrankaIDrugi>
    <izvorni_sadrzaj>Zvjezdana Kefelja</izvorni_sadrzaj>
    <derivirana_varijabla naziv="DomainObject.Predmet.StrankaIDrugi_1">Zvjezdana Kefelja</derivirana_varijabla>
  </DomainObject.Predmet.StrankaIDrugi>
  <DomainObject.Predmet.ProtustrankaIDrugi>
    <izvorni_sadrzaj>VARAŽDINSKI ŠPORTSKI NOGOMETNI KLUB</izvorni_sadrzaj>
    <derivirana_varijabla naziv="DomainObject.Predmet.ProtustrankaIDrugi_1">VARAŽDINSKI ŠPORTSKI NOGOMETNI KLUB</derivirana_varijabla>
  </DomainObject.Predmet.ProtustrankaIDrugi>
  <DomainObject.Predmet.StrankaIDrugiAdressOIB>
    <izvorni_sadrzaj>Zvjezdana Kefelja, OIB 88082693252, Črnec 55, 42204 Črnec Biškupečki</izvorni_sadrzaj>
    <derivirana_varijabla naziv="DomainObject.Predmet.StrankaIDrugiAdressOIB_1">Zvjezdana Kefelja, OIB 88082693252, Črnec 55, 42204 Črnec Biškupečki</derivirana_varijabla>
  </DomainObject.Predmet.StrankaIDrugiAdressOIB>
  <DomainObject.Predmet.ProtustrankaIDrugiAdressOIB>
    <izvorni_sadrzaj>VARAŽDINSKI ŠPORTSKI NOGOMETNI KLUB, OIB 15604286923, Zagrebačka 94, 42000 Varaždin</izvorni_sadrzaj>
    <derivirana_varijabla naziv="DomainObject.Predmet.ProtustrankaIDrugiAdressOIB_1">VARAŽDINSKI ŠPORTSKI NOGOMETNI KLUB, OIB 15604286923, Zagrebačka 94,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Zvjezdana Kefelja</item>
      <item>VARAŽDINSKI ŠPORTSKI NOGOMETNI KLUB</item>
      <item>Franjo Šebijan,odvjetnik</item>
      <item>Zlatko Ivanković</item>
      <item>Goran Habuš</item>
      <item>Županijsko državno odvjetništvo u Varaždinu</item>
      <item>Marinko Šipoš</item>
      <item>Financijska agencija, Podružnica Varaždin</item>
      <item>Marijan Fosin</item>
    </izvorni_sadrzaj>
    <derivirana_varijabla naziv="DomainObject.Predmet.SudioniciListNaziv_1">
      <item>Zvjezdana Kefelja</item>
      <item>VARAŽDINSKI ŠPORTSKI NOGOMETNI KLUB</item>
      <item>Franjo Šebijan,odvjetnik</item>
      <item>Zlatko Ivanković</item>
      <item>Goran Habuš</item>
      <item>Županijsko državno odvjetništvo u Varaždinu</item>
      <item>Marinko Šipoš</item>
      <item>Financijska agencija, Podružnica Varaždin</item>
      <item>Marijan Fosin</item>
    </derivirana_varijabla>
  </DomainObject.Predmet.SudioniciListNaziv>
  <DomainObject.Predmet.SudioniciListAdressOIB>
    <izvorni_sadrzaj>
      <item>Zvjezdana Kefelja, OIB 88082693252, Črnec 55,42204 Črnec Biškupečki</item>
      <item>VARAŽDINSKI ŠPORTSKI NOGOMETNI KLUB, OIB 15604286923, Zagrebačka 94,42000 Varaždin</item>
      <item>Franjo Šebijan,odvjetnik, Pavlinska 5,42000 Varaždin</item>
      <item>Zlatko Ivanković, OIB 63855270541, Zagrebačka Ulica 71,42000 Varaždin</item>
      <item>Goran Habuš, OIB 50346772338, Jalkovečka Ulica 160 I,42000 Varaždin</item>
      <item>Županijsko državno odvjetništvo u Varaždinu</item>
      <item>Marinko Šipoš, OIB 78016250389, Braće Radića 20,42000 Varaždin</item>
      <item>Financijska agencija, Podružnica Varaždin, A. Cesarca 2,42000 Varaždin</item>
      <item>Marijan Fosin, OIB 56787627213, Graberje 4/I,42000 Varaždin</item>
    </izvorni_sadrzaj>
    <derivirana_varijabla naziv="DomainObject.Predmet.SudioniciListAdressOIB_1">
      <item>Zvjezdana Kefelja, OIB 88082693252, Črnec 55,42204 Črnec Biškupečki</item>
      <item>VARAŽDINSKI ŠPORTSKI NOGOMETNI KLUB, OIB 15604286923, Zagrebačka 94,42000 Varaždin</item>
      <item>Franjo Šebijan,odvjetnik, Pavlinska 5,42000 Varaždin</item>
      <item>Zlatko Ivanković, OIB 63855270541, Zagrebačka Ulica 71,42000 Varaždin</item>
      <item>Goran Habuš, OIB 50346772338, Jalkovečka Ulica 160 I,42000 Varaždin</item>
      <item>Županijsko državno odvjetništvo u Varaždinu</item>
      <item>Marinko Šipoš, OIB 78016250389, Braće Radića 20,42000 Varaždin</item>
      <item>Financijska agencija, Podružnica Varaždin, A. Cesarca 2,42000 Varaždin</item>
      <item>Marijan Fosin, OIB 56787627213, Graberje 4/I,42000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88082693252</item>
      <item>, OIB 15604286923</item>
      <item>, OIB null</item>
      <item>, OIB 63855270541</item>
      <item>, OIB 50346772338</item>
      <item>, OIB null</item>
      <item>, OIB 78016250389</item>
      <item>, OIB null</item>
      <item>, OIB 56787627213</item>
    </izvorni_sadrzaj>
    <derivirana_varijabla naziv="DomainObject.Predmet.SudioniciListNazivOIB_1">
      <item>, OIB 88082693252</item>
      <item>, OIB 15604286923</item>
      <item>, OIB null</item>
      <item>, OIB 63855270541</item>
      <item>, OIB 50346772338</item>
      <item>, OIB null</item>
      <item>, OIB 78016250389</item>
      <item>, OIB null</item>
      <item>, OIB 56787627213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item>
    </izvorni_sadrzaj>
    <derivirana_varijabla naziv="DomainObject.Predmet.StecajniUpraviteljiListAddressOIB_1">
      <item>ŽELIMIR URŠULIN, OIB 03842320752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61F182-6F12-4188-B9EB-66B34CEE0F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1585</properties:Words>
  <properties:Characters>9050</properties:Characters>
  <properties:Lines>206</properties:Lines>
  <properties:Paragraphs>90</properties:Paragraphs>
  <properties:TotalTime>423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2014-06-05T10:39:00Z</dcterms:created>
  <dc:creator>Lea Rogina</dc:creator>
  <cp:lastModifiedBy>Lea Rogina</cp:lastModifiedBy>
  <cp:lastPrinted>2015-11-18T11:55:00Z</cp:lastPrinted>
  <dcterms:modified xmlns:xsi="http://www.w3.org/2001/XMLSchema-instance" xsi:type="dcterms:W3CDTF">2015-11-18T11:56:00Z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St-51/2015-22 / Odluka - Rješenje - utvrđene i osporene tražbine</vt:lpwstr>
  </prop:property>
  <prop:property name="CC_coloring" pid="4" fmtid="{D5CDD505-2E9C-101B-9397-08002B2CF9AE}">
    <vt:bool>false</vt:bool>
  </prop:property>
  <prop:property name="BrojStranica" pid="5" fmtid="{D5CDD505-2E9C-101B-9397-08002B2CF9AE}">
    <vt:i4>4</vt:i4>
  </prop:property>
</prop:Properties>
</file>