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884f3" w14:paraId="a3884f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2101DC">
        <w:t>2</w:t>
      </w:r>
      <w:r w:rsidR="003F2B75">
        <w:t>564</w:t>
      </w:r>
      <w:r w:rsidR="002101DC">
        <w:t>/16-</w:t>
      </w:r>
      <w:r w:rsidR="000F65C8">
        <w:t>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3F2B75">
        <w:t xml:space="preserve">2F POWERTECH </w:t>
      </w:r>
      <w:r w:rsidR="002101DC">
        <w:t xml:space="preserve">društvo s ograničenom odgovornošću za </w:t>
      </w:r>
      <w:r w:rsidR="003F2B75">
        <w:t>proizvodnju rasvjetnih tijela Zagreb, Trg Ivana Mažuranića 13</w:t>
      </w:r>
      <w:r w:rsidR="002101DC">
        <w:t xml:space="preserve">, OIB </w:t>
      </w:r>
      <w:r w:rsidR="003F2B75">
        <w:t>91970372892</w:t>
      </w:r>
      <w:r w:rsidR="002101DC">
        <w:t>, MBS 0</w:t>
      </w:r>
      <w:r w:rsidR="003F2B75">
        <w:t>40341877</w:t>
      </w:r>
      <w:r w:rsidR="002A10EB">
        <w:t xml:space="preserve">, </w:t>
      </w:r>
      <w:r w:rsidR="00464B1D">
        <w:t xml:space="preserve">temeljem članka 430. Stečajnog zakona („Narodne novine“ 71/15, dalje SZ-a), dana </w:t>
      </w:r>
      <w:r w:rsidR="002101DC">
        <w:t xml:space="preserve">27. listopada </w:t>
      </w:r>
      <w:r w:rsidR="00464B1D">
        <w:t>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3F2B75">
        <w:t>2F POWERTECH društvo s ograničenom odgovornošću za proizvodnju rasvjetnih tijela Zagreb, Trg Ivana Mažuranića 13, OIB 91970372892, MBS 040341877</w:t>
      </w:r>
      <w:r w:rsidR="000F65C8">
        <w:t xml:space="preserve"> </w:t>
      </w:r>
      <w:r w:rsidR="007D569A">
        <w:t>i</w:t>
      </w:r>
      <w:r>
        <w:t>znosi</w:t>
      </w:r>
      <w:r w:rsidR="00723181">
        <w:t xml:space="preserve"> </w:t>
      </w:r>
      <w:r w:rsidR="00C466EC">
        <w:t>11.503,91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8E6F11">
        <w:t xml:space="preserve"> </w:t>
      </w:r>
      <w:r w:rsidR="00DC3960">
        <w:t xml:space="preserve"> </w:t>
      </w:r>
      <w:r w:rsidR="00B8606E">
        <w:t xml:space="preserve">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DC3960">
        <w:t>2</w:t>
      </w:r>
      <w:r w:rsidR="00C466EC">
        <w:t>564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B8606E">
        <w:t>2</w:t>
      </w:r>
      <w:r w:rsidR="00DC3960">
        <w:t xml:space="preserve">7. listopada </w:t>
      </w:r>
      <w:r w:rsidR="00641AE0">
        <w:t>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27B71" w:rsidP="00A27B71" w:rsidR="00A27B71"/>
    <w:sectPr w:rsidSect="00F2165F" w:rsid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101DC"/>
    <w:rsid w:val="00224AFF"/>
    <w:rsid w:val="00225084"/>
    <w:rsid w:val="002358E7"/>
    <w:rsid w:val="0025000D"/>
    <w:rsid w:val="00267D26"/>
    <w:rsid w:val="0028507D"/>
    <w:rsid w:val="002A10EB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3F2B75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E6F11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66EC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C3960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2B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B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B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B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B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2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B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B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B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B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2564</izvorni_sadrzaj>
    <derivirana_varijabla naziv="DomainObject.Predmet.Broj_1">2564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St-2564/2016</izvorni_sadrzaj>
    <derivirana_varijabla naziv="DomainObject.Predmet.OznakaBroj_1">St-2564/2016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2F POWERTECH d.o.o.</izvorni_sadrzaj>
    <derivirana_varijabla naziv="DomainObject.Predmet.ProtustrankaFormated_1">  2F POWERTECH d.o.o.</derivirana_varijabla>
  </DomainObject.Predmet.ProtustrankaFormated>
  <DomainObject.Predmet.ProtustrankaFormatedOIB>
    <izvorni_sadrzaj>  2F POWERTECH d.o.o., OIB 91970372892</izvorni_sadrzaj>
    <derivirana_varijabla naziv="DomainObject.Predmet.ProtustrankaFormatedOIB_1">  2F POWERTECH d.o.o., OIB 91970372892</derivirana_varijabla>
  </DomainObject.Predmet.ProtustrankaFormatedOIB>
  <DomainObject.Predmet.ProtustrankaFormatedWithAdress>
    <izvorni_sadrzaj> 2F POWERTECH d.o.o., Trg Ivana Mažuranića 13, 10000 Zagreb</izvorni_sadrzaj>
    <derivirana_varijabla naziv="DomainObject.Predmet.ProtustrankaFormatedWithAdress_1"> 2F POWERTECH d.o.o., Trg Ivana Mažuranića 13, 10000 Zagreb</derivirana_varijabla>
  </DomainObject.Predmet.ProtustrankaFormatedWithAdress>
  <DomainObject.Predmet.ProtustrankaFormatedWithAdressOIB>
    <izvorni_sadrzaj> 2F POWERTECH d.o.o., OIB 91970372892, Trg Ivana Mažuranića 13, 10000 Zagreb</izvorni_sadrzaj>
    <derivirana_varijabla naziv="DomainObject.Predmet.ProtustrankaFormatedWithAdressOIB_1"> 2F POWERTECH d.o.o., OIB 91970372892, Trg Ivana Mažuranića 13, 10000 Zagreb</derivirana_varijabla>
  </DomainObject.Predmet.ProtustrankaFormatedWithAdressOIB>
  <DomainObject.Predmet.ProtustrankaWithAdress>
    <izvorni_sadrzaj>2F POWERTECH d.o.o. Trg Ivana Mažuranića 13, 10000 Zagreb</izvorni_sadrzaj>
    <derivirana_varijabla naziv="DomainObject.Predmet.ProtustrankaWithAdress_1">2F POWERTECH d.o.o. Trg Ivana Mažuranića 13, 10000 Zagreb</derivirana_varijabla>
  </DomainObject.Predmet.ProtustrankaWithAdress>
  <DomainObject.Predmet.ProtustrankaWithAdressOIB>
    <izvorni_sadrzaj>2F POWERTECH d.o.o., OIB 91970372892, Trg Ivana Mažuranića 13, 10000 Zagreb</izvorni_sadrzaj>
    <derivirana_varijabla naziv="DomainObject.Predmet.ProtustrankaWithAdressOIB_1">2F POWERTECH d.o.o., OIB 91970372892, Trg Ivana Mažuranića 13, 10000 Zagreb</derivirana_varijabla>
  </DomainObject.Predmet.ProtustrankaWithAdressOIB>
  <DomainObject.Predmet.ProtustrankaNazivFormated>
    <izvorni_sadrzaj>2F POWERTECH d.o.o.</izvorni_sadrzaj>
    <derivirana_varijabla naziv="DomainObject.Predmet.ProtustrankaNazivFormated_1">2F POWERTECH d.o.o.</derivirana_varijabla>
  </DomainObject.Predmet.ProtustrankaNazivFormated>
  <DomainObject.Predmet.ProtustrankaNazivFormatedOIB>
    <izvorni_sadrzaj>2F POWERTECH d.o.o., OIB 91970372892</izvorni_sadrzaj>
    <derivirana_varijabla naziv="DomainObject.Predmet.ProtustrankaNazivFormatedOIB_1">2F POWERTECH d.o.o., OIB 91970372892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2F POWERTECH d.o.o.</item>
    </izvorni_sadrzaj>
    <derivirana_varijabla naziv="DomainObject.Predmet.ProtuStrankaListFormated_1">
      <item>2F POWERTECH d.o.o.</item>
    </derivirana_varijabla>
  </DomainObject.Predmet.ProtuStrankaListFormated>
  <DomainObject.Predmet.ProtuStrankaListFormatedOIB>
    <izvorni_sadrzaj>
      <item>2F POWERTECH d.o.o., OIB 91970372892</item>
    </izvorni_sadrzaj>
    <derivirana_varijabla naziv="DomainObject.Predmet.ProtuStrankaListFormatedOIB_1">
      <item>2F POWERTECH d.o.o., OIB 91970372892</item>
    </derivirana_varijabla>
  </DomainObject.Predmet.ProtuStrankaListFormatedOIB>
  <DomainObject.Predmet.ProtuStrankaListFormatedWithAdress>
    <izvorni_sadrzaj>
      <item>2F POWERTECH d.o.o., Trg Ivana Mažuranića 13, 10000 Zagreb</item>
    </izvorni_sadrzaj>
    <derivirana_varijabla naziv="DomainObject.Predmet.ProtuStrankaListFormatedWithAdress_1">
      <item>2F POWERTECH d.o.o., Trg Ivana Mažuranića 13, 10000 Zagreb</item>
    </derivirana_varijabla>
  </DomainObject.Predmet.ProtuStrankaListFormatedWithAdress>
  <DomainObject.Predmet.ProtuStrankaListFormatedWithAdressOIB>
    <izvorni_sadrzaj>
      <item>2F POWERTECH d.o.o., OIB 91970372892, Trg Ivana Mažuranića 13, 10000 Zagreb</item>
    </izvorni_sadrzaj>
    <derivirana_varijabla naziv="DomainObject.Predmet.ProtuStrankaListFormatedWithAdressOIB_1">
      <item>2F POWERTECH d.o.o., OIB 91970372892, Trg Ivana Mažuranića 13, 10000 Zagreb</item>
    </derivirana_varijabla>
  </DomainObject.Predmet.ProtuStrankaListFormatedWithAdressOIB>
  <DomainObject.Predmet.ProtuStrankaListNazivFormated>
    <izvorni_sadrzaj>
      <item>2F POWERTECH d.o.o.</item>
    </izvorni_sadrzaj>
    <derivirana_varijabla naziv="DomainObject.Predmet.ProtuStrankaListNazivFormated_1">
      <item>2F POWERTECH d.o.o.</item>
    </derivirana_varijabla>
  </DomainObject.Predmet.ProtuStrankaListNazivFormated>
  <DomainObject.Predmet.ProtuStrankaListNazivFormatedOIB>
    <izvorni_sadrzaj>
      <item>2F POWERTECH d.o.o., OIB 91970372892</item>
    </izvorni_sadrzaj>
    <derivirana_varijabla naziv="DomainObject.Predmet.ProtuStrankaListNazivFormatedOIB_1">
      <item>2F POWERTECH d.o.o., OIB 91970372892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2F POWERTECH d.o.o.</izvorni_sadrzaj>
    <derivirana_varijabla naziv="DomainObject.Predmet.ProtustrankaIDrugi_1">2F POWERTECH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2F POWERTECH d.o.o., OIB 91970372892, Trg Ivana Mažuranića 13, 10000 Zagreb</izvorni_sadrzaj>
    <derivirana_varijabla naziv="DomainObject.Predmet.ProtustrankaIDrugiAdressOIB_1">2F POWERTECH d.o.o., OIB 91970372892, Trg Ivana Mažuranića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2F POWERTECH d.o.o.</item>
      <item>FINA Regionalni centar Zagreb</item>
    </izvorni_sadrzaj>
    <derivirana_varijabla naziv="DomainObject.Predmet.SudioniciListNaziv_1">
      <item>2F POWERTECH d.o.o.</item>
      <item>FINA Regionalni centar Zagreb</item>
    </derivirana_varijabla>
  </DomainObject.Predmet.SudioniciListNaziv>
  <DomainObject.Predmet.SudioniciListAdressOIB>
    <izvorni_sadrzaj>
      <item>2F POWERTECH d.o.o., OIB 91970372892, Trg Ivana Mažuranića 13,10000 Zagreb</item>
      <item>FINA Regionalni centar Zagreb, OIB 85821130368, Trg svibanjskih žrtava 1995. br. 1,10000 Zagreb</item>
    </izvorni_sadrzaj>
    <derivirana_varijabla naziv="DomainObject.Predmet.SudioniciListAdressOIB_1">
      <item>2F POWERTECH d.o.o., OIB 91970372892, Trg Ivana Mažuranića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91970372892</item>
      <item>, OIB 85821130368</item>
    </izvorni_sadrzaj>
    <derivirana_varijabla naziv="DomainObject.Predmet.SudioniciListNazivOIB_1">
      <item>, OIB 91970372892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0BBFD0-1FD2-4EB1-8829-03CC33A63D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353</properties:Words>
  <properties:Characters>1887</properties:Characters>
  <properties:Lines>46</properties:Lines>
  <properties:Paragraphs>13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2016-10-27T11:01:00Z</cp:lastPrinted>
  <dcterms:modified xmlns:xsi="http://www.w3.org/2001/XMLSchema-instance" xsi:type="dcterms:W3CDTF">2016-10-27T11:01:00Z</dcterms:modified>
  <cp:revision>26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