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c2a0150" w14:paraId="c2a0150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6F2332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6F2332">
              <w:rPr>
                <w:rFonts w:cs="Times New Roman" w:eastAsia="Times New Roman"/>
                <w:lang w:eastAsia="hr-HR"/>
              </w:rPr>
              <w:t>6/2019-3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6F2332">
        <w:rPr>
          <w:rFonts w:cs="Times New Roman" w:eastAsia="SimSun"/>
          <w:kern w:val="2"/>
          <w:lang w:bidi="hi-IN" w:eastAsia="zh-CN"/>
        </w:rPr>
        <w:t xml:space="preserve"> V-T-T PROMET d.o.o., Jerovec 293, Jerovec, OIB: 49981478914, </w:t>
      </w:r>
      <w:r w:rsidR="006F2332">
        <w:rPr>
          <w:rFonts w:cs="Times New Roman"/>
        </w:rPr>
        <w:t>10. siječnja 2019.</w:t>
      </w:r>
      <w:r w:rsidR="00F171BE">
        <w:rPr>
          <w:rFonts w:cs="Times New Roman"/>
        </w:rPr>
        <w:t>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6F2332" w:rsidP="00F171BE" w:rsidR="00F171BE">
      <w:pPr>
        <w:spacing w:after="0"/>
        <w:jc w:val="center"/>
      </w:pPr>
      <w:r>
        <w:t>30. siječnja</w:t>
      </w:r>
      <w:r w:rsidR="00021296">
        <w:t xml:space="preserve"> 2019</w:t>
      </w:r>
      <w:r w:rsidR="001A67FA">
        <w:t xml:space="preserve">. u </w:t>
      </w:r>
      <w:r>
        <w:t>12</w:t>
      </w:r>
      <w:r w:rsidR="00553248">
        <w:t>,15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6F2332">
        <w:t xml:space="preserve">Marijan Golub, Jerovec 293, Jerovec, </w:t>
      </w:r>
    </w:p>
    <w:p w:rsidRDefault="000A7AEF" w:rsidP="000A7AEF" w:rsidR="00D344FE" w:rsidRPr="00D344FE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53DA8" w:rsidRPr="00D344FE">
        <w:rPr>
          <w:rFonts w:cs="Times New Roman" w:eastAsia="SimSun"/>
          <w:kern w:val="2"/>
          <w:lang w:bidi="hi-IN" w:eastAsia="zh-CN"/>
        </w:rPr>
        <w:t xml:space="preserve"> </w:t>
      </w:r>
      <w:r w:rsidR="006F2332">
        <w:rPr>
          <w:rFonts w:cs="Times New Roman" w:eastAsia="SimSun"/>
          <w:kern w:val="2"/>
          <w:lang w:bidi="hi-IN" w:eastAsia="zh-CN"/>
        </w:rPr>
        <w:t xml:space="preserve">V-T-T PROMET d.o.o., Jerovec 293, Jerovec,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B56BA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6F2332">
        <w:t xml:space="preserve"> Marijanu Golub, Jerovec 293, Jerovec, OIB: 57750695114</w:t>
      </w:r>
      <w:r w:rsidR="00D344FE">
        <w:t>,</w:t>
      </w:r>
      <w:r w:rsidR="00D46852">
        <w:t xml:space="preserve"> </w:t>
      </w:r>
      <w:r w:rsidR="008B3EE5" w:rsidRPr="00412CB1">
        <w:t xml:space="preserve">da na zakazano ročište kod ovoga suda, </w:t>
      </w:r>
      <w:r w:rsidR="006F2332">
        <w:t>30</w:t>
      </w:r>
      <w:r w:rsidR="00DC553B">
        <w:t xml:space="preserve">. siječnja </w:t>
      </w:r>
      <w:r w:rsidR="00440801">
        <w:t>2019</w:t>
      </w:r>
      <w:r w:rsidR="001A67FA">
        <w:t xml:space="preserve">. u </w:t>
      </w:r>
      <w:r w:rsidR="006F2332">
        <w:t>12</w:t>
      </w:r>
      <w:r w:rsidR="00553248">
        <w:t>,15</w:t>
      </w:r>
      <w:r w:rsidR="00B56BA5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6F2332">
        <w:t xml:space="preserve"> </w:t>
      </w:r>
      <w:r w:rsidR="006F2332">
        <w:rPr>
          <w:rFonts w:cs="Times New Roman" w:eastAsia="SimSun"/>
          <w:kern w:val="2"/>
          <w:lang w:bidi="hi-IN" w:eastAsia="zh-CN"/>
        </w:rPr>
        <w:t>V-T-T PROMET d.o.o., Jerovec 293, Jerovec, OIB: 49981478914</w:t>
      </w:r>
      <w:r w:rsidR="008B3EE5">
        <w:t>,</w:t>
      </w:r>
      <w:r w:rsidR="00186812">
        <w:t xml:space="preserve"> sa podacima propisani</w:t>
      </w:r>
      <w:r w:rsidR="00A410D7">
        <w:t xml:space="preserve">m čl. 17. Stečajnog zakona, o tome da li je dužnik vlasnik nekretnina i pokretnina, da li ima kakve novčane tražbine prema svojim dužnicima, da li ima kakvih prava koja čine imovinu dužnika, te koje su obveze dužnika unesene u poslovne </w:t>
      </w:r>
      <w:r w:rsidR="00A410D7">
        <w:lastRenderedPageBreak/>
        <w:t>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DC553B" w:rsidP="00DC553B" w:rsidR="00DC553B">
      <w:pPr>
        <w:spacing w:after="0"/>
        <w:ind w:left="1440"/>
        <w:jc w:val="both"/>
      </w:pP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6F2332">
        <w:rPr>
          <w:rFonts w:cs="Times New Roman"/>
        </w:rPr>
        <w:t>, 10. siječnja 2019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284B40" w:rsidP="00284B40" w:rsidR="00284B40" w:rsidRPr="007021F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284B40" w:rsidP="00284B40" w:rsidR="000D7A48" w:rsidRPr="00B56BA5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6F2332">
        <w:t>Marijan Golub, Jerovec 293, Jerovec,</w:t>
      </w:r>
    </w:p>
    <w:p w:rsidRDefault="00284B40" w:rsidP="00B56BA5" w:rsidR="00B56BA5" w:rsidRPr="00DC553B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 w:rsidRPr="00B56BA5">
        <w:rPr>
          <w:rFonts w:cs="Times New Roman"/>
        </w:rPr>
        <w:t xml:space="preserve">Dužnik, </w:t>
      </w:r>
      <w:r w:rsidR="006F2332">
        <w:rPr>
          <w:rFonts w:cs="Times New Roman" w:eastAsia="SimSun"/>
          <w:kern w:val="2"/>
          <w:lang w:bidi="hi-IN" w:eastAsia="zh-CN"/>
        </w:rPr>
        <w:t>V-T-T PROMET d.o.o., Jerovec 293, Jerovec,</w:t>
      </w:r>
    </w:p>
    <w:p w:rsidRDefault="00DC553B" w:rsidP="00B56BA5" w:rsidR="00DC553B" w:rsidRPr="00B56BA5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284B40" w:rsidP="00B56BA5" w:rsidR="00284B40" w:rsidRPr="00B56BA5">
      <w:pPr>
        <w:spacing w:after="0"/>
        <w:ind w:left="720"/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ABC" w:rsidP="00F171BE" w:rsidR="00E04ABC">
      <w:pPr>
        <w:spacing w:after="0"/>
      </w:pPr>
      <w:r>
        <w:separator/>
      </w:r>
    </w:p>
  </w:endnote>
  <w:endnote w:id="0" w:type="continuationSeparator">
    <w:p w:rsidRDefault="00E04ABC" w:rsidP="00F171BE" w:rsidR="00E04AB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ABC" w:rsidP="00F171BE" w:rsidR="00E04ABC">
      <w:pPr>
        <w:spacing w:after="0"/>
      </w:pPr>
      <w:r>
        <w:separator/>
      </w:r>
    </w:p>
  </w:footnote>
  <w:footnote w:id="0" w:type="continuationSeparator">
    <w:p w:rsidRDefault="00E04ABC" w:rsidP="00F171BE" w:rsidR="00E04AB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EAD">
          <w:rPr>
            <w:noProof/>
          </w:rPr>
          <w:t>2</w:t>
        </w:r>
        <w:r>
          <w:fldChar w:fldCharType="end"/>
        </w:r>
      </w:p>
    </w:sdtContent>
  </w:sdt>
  <w:p w:rsidRDefault="00894C45" w:rsidR="00E834D1">
    <w:pPr>
      <w:pStyle w:val="Zaglavlje"/>
    </w:pPr>
    <w:r>
      <w:tab/>
    </w:r>
    <w:r>
      <w:tab/>
      <w:t>Poslovni</w:t>
    </w:r>
    <w:r w:rsidR="00B56BA5">
      <w:t xml:space="preserve"> broj: 5 St-</w:t>
    </w:r>
    <w:r w:rsidR="006F2332">
      <w:t>6/2019-3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21296"/>
    <w:rsid w:val="00057E68"/>
    <w:rsid w:val="000A7AEF"/>
    <w:rsid w:val="000D7A48"/>
    <w:rsid w:val="0014143B"/>
    <w:rsid w:val="00141450"/>
    <w:rsid w:val="00186812"/>
    <w:rsid w:val="0019623F"/>
    <w:rsid w:val="001A67FA"/>
    <w:rsid w:val="002144E0"/>
    <w:rsid w:val="00284B40"/>
    <w:rsid w:val="002B3101"/>
    <w:rsid w:val="00320B9A"/>
    <w:rsid w:val="003B4BA4"/>
    <w:rsid w:val="003D3B9A"/>
    <w:rsid w:val="00416073"/>
    <w:rsid w:val="004225CC"/>
    <w:rsid w:val="00440801"/>
    <w:rsid w:val="004446A2"/>
    <w:rsid w:val="004748AB"/>
    <w:rsid w:val="00487EFF"/>
    <w:rsid w:val="004D44B9"/>
    <w:rsid w:val="00543FAF"/>
    <w:rsid w:val="00553248"/>
    <w:rsid w:val="00553DA8"/>
    <w:rsid w:val="005F6CF9"/>
    <w:rsid w:val="00614897"/>
    <w:rsid w:val="006B57CA"/>
    <w:rsid w:val="006F2332"/>
    <w:rsid w:val="007021F7"/>
    <w:rsid w:val="00720F20"/>
    <w:rsid w:val="0072542A"/>
    <w:rsid w:val="007C5F15"/>
    <w:rsid w:val="007D35A9"/>
    <w:rsid w:val="007F6D58"/>
    <w:rsid w:val="00826138"/>
    <w:rsid w:val="00834B30"/>
    <w:rsid w:val="00870EEF"/>
    <w:rsid w:val="0088379E"/>
    <w:rsid w:val="0089298A"/>
    <w:rsid w:val="00894C45"/>
    <w:rsid w:val="008B3EE5"/>
    <w:rsid w:val="008D6F03"/>
    <w:rsid w:val="008E0B98"/>
    <w:rsid w:val="009155F5"/>
    <w:rsid w:val="0093430B"/>
    <w:rsid w:val="00945000"/>
    <w:rsid w:val="00954519"/>
    <w:rsid w:val="00973988"/>
    <w:rsid w:val="00973E4B"/>
    <w:rsid w:val="00994058"/>
    <w:rsid w:val="009A68B5"/>
    <w:rsid w:val="009B0048"/>
    <w:rsid w:val="009B1C0D"/>
    <w:rsid w:val="00A410D7"/>
    <w:rsid w:val="00A6646C"/>
    <w:rsid w:val="00AC2EE9"/>
    <w:rsid w:val="00B2631E"/>
    <w:rsid w:val="00B56BA5"/>
    <w:rsid w:val="00C4789A"/>
    <w:rsid w:val="00C6123A"/>
    <w:rsid w:val="00CD5EAD"/>
    <w:rsid w:val="00D24D5E"/>
    <w:rsid w:val="00D344FE"/>
    <w:rsid w:val="00D46852"/>
    <w:rsid w:val="00DC553B"/>
    <w:rsid w:val="00DD6A3B"/>
    <w:rsid w:val="00E044B8"/>
    <w:rsid w:val="00E04ABC"/>
    <w:rsid w:val="00E57452"/>
    <w:rsid w:val="00E834D1"/>
    <w:rsid w:val="00EA1320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5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EA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5EAD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5EA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5EA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5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EA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5EAD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5EA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5EA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St-6/2019-3</izvorni_sadrzaj>
    <derivirana_varijabla naziv="DomainObject.Oznaka_1">St-6/2019-3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St-6/2019</izvorni_sadrzaj>
    <derivirana_varijabla naziv="DomainObject.Predmet.OznakaBroj_1">St-6/2019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V-T-T PROMET društvo s ograničenom odgovornošću za trgovinu i prijevoz zastupanog po punomoćniku Marijan Golub</izvorni_sadrzaj>
    <derivirana_varijabla naziv="DomainObject.Predmet.ProtustrankaFormated_1">  V-T-T PROMET društvo s ograničenom odgovornošću za trgovinu i prijevoz zastupanog po punomoćniku Marijan Golub</derivirana_varijabla>
  </DomainObject.Predmet.ProtustrankaFormated>
  <DomainObject.Predmet.ProtustrankaFormatedOIB>
    <izvorni_sadrzaj>  V-T-T PROMET društvo s ograničenom odgovornošću za trgovinu i prijevoz, OIB 49981478914 zastupanog po punomoćniku Marijan Golub</izvorni_sadrzaj>
    <derivirana_varijabla naziv="DomainObject.Predmet.ProtustrankaFormatedOIB_1">  V-T-T PROMET društvo s ograničenom odgovornošću za trgovinu i prijevoz, OIB 49981478914 zastupanog po punomoćniku Marijan Golub</derivirana_varijabla>
  </DomainObject.Predmet.ProtustrankaFormatedOIB>
  <DomainObject.Predmet.ProtustrankaFormatedWithAdress>
    <izvorni_sadrzaj> V-T-T PROMET društvo s ograničenom odgovornošću za trgovinu i prijevoz, Jerovec 293, 42240 Jerovec zastupanog po punomoćniku Marijan Golub</izvorni_sadrzaj>
    <derivirana_varijabla naziv="DomainObject.Predmet.ProtustrankaFormatedWithAdress_1"> V-T-T PROMET društvo s ograničenom odgovornošću za trgovinu i prijevoz, Jerovec 293, 42240 Jerovec zastupanog po punomoćniku Marijan Golub</derivirana_varijabla>
  </DomainObject.Predmet.ProtustrankaFormatedWithAdress>
  <DomainObject.Predmet.ProtustrankaFormatedWithAdressOIB>
    <izvorni_sadrzaj> V-T-T PROMET društvo s ograničenom odgovornošću za trgovinu i prijevoz, OIB 49981478914, Jerovec 293, 42240 Jerovec zastupanog po punomoćniku Marijan Golub</izvorni_sadrzaj>
    <derivirana_varijabla naziv="DomainObject.Predmet.ProtustrankaFormatedWithAdressOIB_1"> V-T-T PROMET društvo s ograničenom odgovornošću za trgovinu i prijevoz, OIB 49981478914, Jerovec 293, 42240 Jerovec zastupanog po punomoćniku Marijan Golub</derivirana_varijabla>
  </DomainObject.Predmet.ProtustrankaFormatedWithAdressOIB>
  <DomainObject.Predmet.ProtustrankaWithAdress>
    <izvorni_sadrzaj>V-T-T PROMET društvo s ograničenom odgovornošću za trgovinu i prijevoz Jerovec 293, 42240 Jerovec</izvorni_sadrzaj>
    <derivirana_varijabla naziv="DomainObject.Predmet.ProtustrankaWithAdress_1">V-T-T PROMET društvo s ograničenom odgovornošću za trgovinu i prijevoz Jerovec 293, 42240 Jerovec</derivirana_varijabla>
  </DomainObject.Predmet.ProtustrankaWithAdress>
  <DomainObject.Predmet.ProtustrankaWithAdressOIB>
    <izvorni_sadrzaj>V-T-T PROMET društvo s ograničenom odgovornošću za trgovinu i prijevoz, OIB 49981478914, Jerovec 293, 42240 Jerovec</izvorni_sadrzaj>
    <derivirana_varijabla naziv="DomainObject.Predmet.ProtustrankaWithAdressOIB_1">V-T-T PROMET društvo s ograničenom odgovornošću za trgovinu i prijevoz, OIB 49981478914, Jerovec 293, 42240 Jerovec</derivirana_varijabla>
  </DomainObject.Predmet.ProtustrankaWithAdressOIB>
  <DomainObject.Predmet.ProtustrankaNazivFormated>
    <izvorni_sadrzaj>V-T-T PROMET društvo s ograničenom odgovornošću za trgovinu i prijevoz</izvorni_sadrzaj>
    <derivirana_varijabla naziv="DomainObject.Predmet.ProtustrankaNazivFormated_1">V-T-T PROMET društvo s ograničenom odgovornošću za trgovinu i prijevoz</derivirana_varijabla>
  </DomainObject.Predmet.ProtustrankaNazivFormated>
  <DomainObject.Predmet.ProtustrankaNazivFormatedOIB>
    <izvorni_sadrzaj>V-T-T PROMET društvo s ograničenom odgovornošću za trgovinu i prijevoz, OIB 49981478914</izvorni_sadrzaj>
    <derivirana_varijabla naziv="DomainObject.Predmet.ProtustrankaNazivFormatedOIB_1">V-T-T PROMET društvo s ograničenom odgovornošću za trgovinu i prijevoz, OIB 49981478914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13254.72</izvorni_sadrzaj>
    <derivirana_varijabla naziv="DomainObject.Predmet.TrenutnaVrijednost_1">13254.72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V-T-T PROMET društvo s ograničenom odgovornošću za trgovinu i prijevoz zastupanog po punomoćniku Marijan Golub</item>
    </izvorni_sadrzaj>
    <derivirana_varijabla naziv="DomainObject.Predmet.ProtuStrankaListFormated_1">
      <item>V-T-T PROMET društvo s ograničenom odgovornošću za trgovinu i prijevoz zastupanog po punomoćniku Marijan Golub</item>
    </derivirana_varijabla>
  </DomainObject.Predmet.ProtuStrankaListFormated>
  <DomainObject.Predmet.ProtuStrankaListFormatedOIB>
    <izvorni_sadrzaj>
      <item>V-T-T PROMET društvo s ograničenom odgovornošću za trgovinu i prijevoz, OIB 49981478914 zastupanog po punomoćniku Marijan Golub</item>
    </izvorni_sadrzaj>
    <derivirana_varijabla naziv="DomainObject.Predmet.ProtuStrankaListFormatedOIB_1">
      <item>V-T-T PROMET društvo s ograničenom odgovornošću za trgovinu i prijevoz, OIB 49981478914 zastupanog po punomoćniku Marijan Golub</item>
    </derivirana_varijabla>
  </DomainObject.Predmet.ProtuStrankaListFormatedOIB>
  <DomainObject.Predmet.ProtuStrankaListFormatedWithAdress>
    <izvorni_sadrzaj>
      <item>V-T-T PROMET društvo s ograničenom odgovornošću za trgovinu i prijevoz, Jerovec 293, 42240 Jerovec zastupanog po punomoćniku Marijan Golub</item>
    </izvorni_sadrzaj>
    <derivirana_varijabla naziv="DomainObject.Predmet.ProtuStrankaListFormatedWithAdress_1">
      <item>V-T-T PROMET društvo s ograničenom odgovornošću za trgovinu i prijevoz, Jerovec 293, 42240 Jerovec zastupanog po punomoćniku Marijan Golub</item>
    </derivirana_varijabla>
  </DomainObject.Predmet.ProtuStrankaListFormatedWithAdress>
  <DomainObject.Predmet.ProtuStrankaListFormatedWithAdressOIB>
    <izvorni_sadrzaj>
      <item>V-T-T PROMET društvo s ograničenom odgovornošću za trgovinu i prijevoz, OIB 49981478914, Jerovec 293, 42240 Jerovec zastupanog po punomoćniku Marijan Golub</item>
    </izvorni_sadrzaj>
    <derivirana_varijabla naziv="DomainObject.Predmet.ProtuStrankaListFormatedWithAdressOIB_1">
      <item>V-T-T PROMET društvo s ograničenom odgovornošću za trgovinu i prijevoz, OIB 49981478914, Jerovec 293, 42240 Jerovec zastupanog po punomoćniku Marijan Golub</item>
    </derivirana_varijabla>
  </DomainObject.Predmet.ProtuStrankaListFormatedWithAdressOIB>
  <DomainObject.Predmet.ProtuStrankaListNazivFormated>
    <izvorni_sadrzaj>
      <item>V-T-T PROMET društvo s ograničenom odgovornošću za trgovinu i prijevoz</item>
    </izvorni_sadrzaj>
    <derivirana_varijabla naziv="DomainObject.Predmet.ProtuStrankaListNazivFormated_1">
      <item>V-T-T PROMET društvo s ograničenom odgovornošću za trgovinu i prijevoz</item>
    </derivirana_varijabla>
  </DomainObject.Predmet.ProtuStrankaListNazivFormated>
  <DomainObject.Predmet.ProtuStrankaListNazivFormatedOIB>
    <izvorni_sadrzaj>
      <item>V-T-T PROMET društvo s ograničenom odgovornošću za trgovinu i prijevoz, OIB 49981478914</item>
    </izvorni_sadrzaj>
    <derivirana_varijabla naziv="DomainObject.Predmet.ProtuStrankaListNazivFormatedOIB_1">
      <item>V-T-T PROMET društvo s ograničenom odgovornošću za trgovinu i prijevoz, OIB 49981478914</item>
    </derivirana_varijabla>
  </DomainObject.Predmet.ProtuStrankaListNazivFormatedOIB>
  <DomainObject.Predmet.OstaliListFormated>
    <izvorni_sadrzaj>
      <item>Sudski registar</item>
      <item>Marijan Golub punomoćnik sudionika u postupku V-T-T PROMET društvo s ograničenom odgovornošću za trgovinu i prijevoz</item>
    </izvorni_sadrzaj>
    <derivirana_varijabla naziv="DomainObject.Predmet.OstaliListFormated_1">
      <item>Sudski registar</item>
      <item>Marijan Golub punomoćnik sudionika u postupku V-T-T PROMET društvo s ograničenom odgovornošću za trgovinu i prijevoz</item>
    </derivirana_varijabla>
  </DomainObject.Predmet.OstaliListFormated>
  <DomainObject.Predmet.OstaliListFormatedOIB>
    <izvorni_sadrzaj>
      <item>Sudski registar</item>
      <item>Marijan Golub, OIB 57750695114 punomoćnik sudionika u postupku V-T-T PROMET društvo s ograničenom odgovornošću za trgovinu i prijevoz</item>
    </izvorni_sadrzaj>
    <derivirana_varijabla naziv="DomainObject.Predmet.OstaliListFormatedOIB_1">
      <item>Sudski registar</item>
      <item>Marijan Golub, OIB 57750695114 punomoćnik sudionika u postupku V-T-T PROMET društvo s ograničenom odgovornošću za trgovinu i prijevoz</item>
    </derivirana_varijabla>
  </DomainObject.Predmet.OstaliListFormatedOIB>
  <DomainObject.Predmet.OstaliListFormatedWithAdress>
    <izvorni_sadrzaj>
      <item>Sudski registar</item>
      <item>Marijan Golub, Jerovec 293, 42240 Jerovec punomoćnik sudionika u postupku V-T-T PROMET društvo s ograničenom odgovornošću za trgovinu i prijevoz</item>
    </izvorni_sadrzaj>
    <derivirana_varijabla naziv="DomainObject.Predmet.OstaliListFormatedWithAdress_1">
      <item>Sudski registar</item>
      <item>Marijan Golub, Jerovec 293, 42240 Jerovec punomoćnik sudionika u postupku V-T-T PROMET društvo s ograničenom odgovornošću za trgovinu i prijevoz</item>
    </derivirana_varijabla>
  </DomainObject.Predmet.OstaliListFormatedWithAdress>
  <DomainObject.Predmet.OstaliListFormatedWithAdressOIB>
    <izvorni_sadrzaj>
      <item>Sudski registar</item>
      <item>Marijan Golub, OIB 57750695114, Jerovec 293, 42240 Jerovec punomoćnik sudionika u postupku V-T-T PROMET društvo s ograničenom odgovornošću za trgovinu i prijevoz</item>
    </izvorni_sadrzaj>
    <derivirana_varijabla naziv="DomainObject.Predmet.OstaliListFormatedWithAdressOIB_1">
      <item>Sudski registar</item>
      <item>Marijan Golub, OIB 57750695114, Jerovec 293, 42240 Jerovec punomoćnik sudionika u postupku V-T-T PROMET društvo s ograničenom odgovornošću za trgovinu i prijevoz</item>
    </derivirana_varijabla>
  </DomainObject.Predmet.OstaliListFormatedWithAdressOIB>
  <DomainObject.Predmet.OstaliListNazivFormated>
    <izvorni_sadrzaj>
      <item>Sudski registar</item>
      <item>Marijan Golub</item>
    </izvorni_sadrzaj>
    <derivirana_varijabla naziv="DomainObject.Predmet.OstaliListNazivFormated_1">
      <item>Sudski registar</item>
      <item>Marijan Golub</item>
    </derivirana_varijabla>
  </DomainObject.Predmet.OstaliListNazivFormated>
  <DomainObject.Predmet.OstaliListNazivFormatedOIB>
    <izvorni_sadrzaj>
      <item>Sudski registar</item>
      <item>Marijan Golub, OIB 57750695114</item>
    </izvorni_sadrzaj>
    <derivirana_varijabla naziv="DomainObject.Predmet.OstaliListNazivFormatedOIB_1">
      <item>Sudski registar</item>
      <item>Marijan Golub, OIB 57750695114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St-6/2019-3</izvorni_sadrzaj>
    <derivirana_varijabla naziv="DomainObject.PoslovniBrojDokumenta_1">St-6/2019-3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V-T-T PROMET društvo s ograničenom odgovornošću za trgovinu i prijevoz</izvorni_sadrzaj>
    <derivirana_varijabla naziv="DomainObject.Predmet.ProtustrankaIDrugi_1">V-T-T PROMET društvo s ograničenom odgovornošću za trgovinu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V-T-T PROMET društvo s ograničenom odgovornošću za trgovinu i prijevoz, OIB 49981478914, Jerovec 293, 42240 Jerovec</izvorni_sadrzaj>
    <derivirana_varijabla naziv="DomainObject.Predmet.ProtustrankaIDrugiAdressOIB_1">V-T-T PROMET društvo s ograničenom odgovornošću za trgovinu i prijevoz, OIB 49981478914, Jerovec 293, 42240 Jerovec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V-T-T PROMET društvo s ograničenom odgovornošću za trgovinu i prijevoz</item>
      <item>Sudski registar</item>
      <item>Marijan Golub</item>
    </izvorni_sadrzaj>
    <derivirana_varijabla naziv="DomainObject.Predmet.SudioniciListNaziv_1">
      <item>Financijska agencija</item>
      <item>V-T-T PROMET društvo s ograničenom odgovornošću za trgovinu i prijevoz</item>
      <item>Sudski registar</item>
      <item>Marijan Golub</item>
    </derivirana_varijabla>
  </DomainObject.Predmet.SudioniciListNaziv>
  <DomainObject.Predmet.SudioniciListAdressOIB>
    <izvorni_sadrzaj>
      <item>Financijska agencija, OIB 85821130368, A. Cesarca 2,42000 Varaždin</item>
      <item>V-T-T PROMET društvo s ograničenom odgovornošću za trgovinu i prijevoz, OIB 49981478914, Jerovec 293,42240 Jerovec</item>
      <item>Sudski registar</item>
      <item>Marijan Golub, OIB 57750695114, Jerovec 293,42240 Jerovec</item>
    </izvorni_sadrzaj>
    <derivirana_varijabla naziv="DomainObject.Predmet.SudioniciListAdressOIB_1">
      <item>Financijska agencija, OIB 85821130368, A. Cesarca 2,42000 Varaždin</item>
      <item>V-T-T PROMET društvo s ograničenom odgovornošću za trgovinu i prijevoz, OIB 49981478914, Jerovec 293,42240 Jerovec</item>
      <item>Sudski registar</item>
      <item>Marijan Golub, OIB 57750695114, Jerovec 293,42240 Jerovec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49981478914</item>
      <item>, OIB null</item>
      <item>, OIB 57750695114</item>
    </izvorni_sadrzaj>
    <derivirana_varijabla naziv="DomainObject.Predmet.SudioniciListNazivOIB_1">
      <item>, OIB 85821130368</item>
      <item>, OIB 49981478914</item>
      <item>, OIB null</item>
      <item>, OIB 57750695114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1928</properties:Characters>
  <properties:Lines>78</properties:Lines>
  <properties:Paragraphs>28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2019-01-10T09:03:00Z</cp:lastPrinted>
  <dcterms:modified xmlns:xsi="http://www.w3.org/2001/XMLSchema-instance" xsi:type="dcterms:W3CDTF">2019-01-10T09:34:00Z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St-6/2019-3 / Odluka - Rješenje - određeno ročište radi rasprave o uvjetima za otvaranje stečajnog postupka (ST-6-2019-3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