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999e5" w14:paraId="f4999e5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8633D6">
        <w:rPr>
          <w:lang w:val="hr-HR"/>
        </w:rPr>
        <w:t>St-731</w:t>
      </w:r>
      <w:r w:rsidR="00E66FC5">
        <w:rPr>
          <w:lang w:val="hr-HR"/>
        </w:rPr>
        <w:t>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8633D6">
        <w:t xml:space="preserve"> ZADRUGA BEŽIČNE TEHNOLOGIJE, OIB: 07218422150</w:t>
      </w:r>
      <w:r w:rsidR="0029395B">
        <w:t xml:space="preserve"> </w:t>
      </w:r>
      <w:r w:rsidR="00E66FC5">
        <w:t>sa</w:t>
      </w:r>
      <w:r w:rsidR="00B3789E">
        <w:t xml:space="preserve"> </w:t>
      </w:r>
      <w:r w:rsidR="00423C7C">
        <w:t>sje</w:t>
      </w:r>
      <w:r w:rsidR="008633D6">
        <w:t>dištem u Gajeva 2, 48363 Podravske Sesvete</w:t>
      </w:r>
      <w:r w:rsidR="0082762B">
        <w:t xml:space="preserve">, </w:t>
      </w:r>
      <w:r w:rsidR="002C5CA3">
        <w:t xml:space="preserve">dana </w:t>
      </w:r>
      <w:r w:rsidR="00B3789E">
        <w:t>01</w:t>
      </w:r>
      <w:r w:rsidR="00025B63">
        <w:t>.</w:t>
      </w:r>
      <w:r w:rsidR="00920620">
        <w:t xml:space="preserve"> </w:t>
      </w:r>
      <w:r w:rsidR="00B3789E">
        <w:t>veljače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8633D6">
        <w:t>ZADRUGA BEŽIČNE TEHNOLOGIJE, OIB: 07218422150 sa sjedištem u Gajeva 2, 48363 Podravske Sesvete</w:t>
      </w:r>
      <w:r w:rsidR="008633D6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8633D6">
        <w:rPr>
          <w:lang w:val="hr-HR"/>
        </w:rPr>
        <w:t xml:space="preserve">11.088,07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</w:t>
      </w:r>
      <w:r w:rsidR="009D126C">
        <w:t xml:space="preserve"> dužnika</w:t>
      </w:r>
      <w:r w:rsidR="008633D6" w:rsidRPr="008633D6">
        <w:t xml:space="preserve"> </w:t>
      </w:r>
      <w:r w:rsidR="008633D6">
        <w:t>ZADRUGA BEŽIČNE TEHNOLOGIJE, OIB: 07218422150 sa sjedištem u Gajeva 2, 48363 Podravske Sesvete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8633D6">
        <w:rPr>
          <w:lang w:val="hr-HR"/>
        </w:rPr>
        <w:t xml:space="preserve"> ovome sudu dana 0</w:t>
      </w:r>
      <w:r w:rsidR="009D126C">
        <w:rPr>
          <w:lang w:val="hr-HR"/>
        </w:rPr>
        <w:t>6</w:t>
      </w:r>
      <w:r w:rsidR="0029395B">
        <w:rPr>
          <w:lang w:val="hr-HR"/>
        </w:rPr>
        <w:t>.11</w:t>
      </w:r>
      <w:r w:rsidR="00E66FC5">
        <w:rPr>
          <w:lang w:val="hr-HR"/>
        </w:rPr>
        <w:t>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8633D6">
        <w:t>ZADRUGA BEŽIČNE TEHNOLOGIJE, OIB: 07218422150 sa sjedištem u Gajeva 2, 48363 Podravske Sesvete</w:t>
      </w:r>
      <w:r w:rsidR="00DB01ED">
        <w:t>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8633D6">
        <w:rPr>
          <w:lang w:val="hr-HR"/>
        </w:rPr>
        <w:t>11.088,07</w:t>
      </w:r>
      <w:r w:rsidR="00B3789E">
        <w:rPr>
          <w:lang w:val="hr-HR"/>
        </w:rPr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B3789E">
        <w:rPr>
          <w:lang w:val="hr-HR"/>
        </w:rPr>
        <w:t>01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3789E">
        <w:rPr>
          <w:lang w:val="hr-HR"/>
        </w:rPr>
        <w:t>veljače 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240D54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1FE" w:rsidP="007F64E0" w:rsidR="00DC71FE">
      <w:r>
        <w:separator/>
      </w:r>
    </w:p>
  </w:endnote>
  <w:endnote w:id="0" w:type="continuationSeparator">
    <w:p w:rsidRDefault="00DC71FE" w:rsidP="007F64E0" w:rsidR="00DC7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1FE" w:rsidP="007F64E0" w:rsidR="00DC71FE">
      <w:r>
        <w:separator/>
      </w:r>
    </w:p>
  </w:footnote>
  <w:footnote w:id="0" w:type="continuationSeparator">
    <w:p w:rsidRDefault="00DC71FE" w:rsidP="007F64E0" w:rsidR="00DC7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8633D6">
      <w:rPr>
        <w:lang w:val="hr-HR"/>
      </w:rPr>
      <w:t>St-731</w:t>
    </w:r>
    <w:r w:rsidR="00E66FC5">
      <w:rPr>
        <w:lang w:val="hr-HR"/>
      </w:rPr>
      <w:t>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C6A1A" w:rsidRPr="00AC6A1A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5ECA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3C7C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0864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5C8"/>
    <w:rsid w:val="00692BF3"/>
    <w:rsid w:val="006A2451"/>
    <w:rsid w:val="006A6246"/>
    <w:rsid w:val="006A727E"/>
    <w:rsid w:val="006A7FA4"/>
    <w:rsid w:val="006B1282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33D6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126C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01F4"/>
    <w:rsid w:val="00AC223D"/>
    <w:rsid w:val="00AC6A1A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42964"/>
    <w:rsid w:val="00B56B5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39D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01ED"/>
    <w:rsid w:val="00DB314C"/>
    <w:rsid w:val="00DB35A8"/>
    <w:rsid w:val="00DB5148"/>
    <w:rsid w:val="00DC176B"/>
    <w:rsid w:val="00DC19E3"/>
    <w:rsid w:val="00DC6ABC"/>
    <w:rsid w:val="00DC71FE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C6A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6A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6A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A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6A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C6A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6A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6A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A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6A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</izvorni_sadrzaj>
    <derivirana_varijabla naziv="DomainObject.Predmet.Broj_1">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St-731/2015</izvorni_sadrzaj>
    <derivirana_varijabla naziv="DomainObject.Predmet.OznakaBroj_1">St-731/2015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BEŽIČNE TEHNOLOGIJE za proizvodnju i usluge</izvorni_sadrzaj>
    <derivirana_varijabla naziv="DomainObject.Predmet.ProtustrankaFormated_1">  ZADRUGA BEŽIČNE TEHNOLOGIJE za proizvodnju i usluge</derivirana_varijabla>
  </DomainObject.Predmet.ProtustrankaFormated>
  <DomainObject.Predmet.ProtustrankaFormatedOIB>
    <izvorni_sadrzaj>  ZADRUGA BEŽIČNE TEHNOLOGIJE za proizvodnju i usluge, OIB 07218422150</izvorni_sadrzaj>
    <derivirana_varijabla naziv="DomainObject.Predmet.ProtustrankaFormatedOIB_1">  ZADRUGA BEŽIČNE TEHNOLOGIJE za proizvodnju i usluge, OIB 07218422150</derivirana_varijabla>
  </DomainObject.Predmet.ProtustrankaFormatedOIB>
  <DomainObject.Predmet.ProtustrankaFormatedWithAdress>
    <izvorni_sadrzaj> ZADRUGA BEŽIČNE TEHNOLOGIJE za proizvodnju i usluge, Gajeva 2, 48350 Podravske Sesvete</izvorni_sadrzaj>
    <derivirana_varijabla naziv="DomainObject.Predmet.ProtustrankaFormatedWithAdress_1"> ZADRUGA BEŽIČNE TEHNOLOGIJE za proizvodnju i usluge, Gajeva 2, 48350 Podravske Sesvete</derivirana_varijabla>
  </DomainObject.Predmet.ProtustrankaFormatedWithAdress>
  <DomainObject.Predmet.ProtustrankaFormatedWithAdressOIB>
    <izvorni_sadrzaj> ZADRUGA BEŽIČNE TEHNOLOGIJE za proizvodnju i usluge, OIB 07218422150, Gajeva 2, 48350 Podravske Sesvete</izvorni_sadrzaj>
    <derivirana_varijabla naziv="DomainObject.Predmet.ProtustrankaFormatedWithAdressOIB_1"> ZADRUGA BEŽIČNE TEHNOLOGIJE za proizvodnju i usluge, OIB 07218422150, Gajeva 2, 48350 Podravske Sesvete</derivirana_varijabla>
  </DomainObject.Predmet.ProtustrankaFormatedWithAdressOIB>
  <DomainObject.Predmet.ProtustrankaWithAdress>
    <izvorni_sadrzaj>ZADRUGA BEŽIČNE TEHNOLOGIJE za proizvodnju i usluge Gajeva 2, 48350 Podravske Sesvete</izvorni_sadrzaj>
    <derivirana_varijabla naziv="DomainObject.Predmet.ProtustrankaWithAdress_1">ZADRUGA BEŽIČNE TEHNOLOGIJE za proizvodnju i usluge Gajeva 2, 48350 Podravske Sesvete</derivirana_varijabla>
  </DomainObject.Predmet.ProtustrankaWithAdress>
  <DomainObject.Predmet.ProtustrankaWithAdressOIB>
    <izvorni_sadrzaj>ZADRUGA BEŽIČNE TEHNOLOGIJE za proizvodnju i usluge, OIB 07218422150, Gajeva 2, 48350 Podravske Sesvete</izvorni_sadrzaj>
    <derivirana_varijabla naziv="DomainObject.Predmet.ProtustrankaWithAdressOIB_1">ZADRUGA BEŽIČNE TEHNOLOGIJE za proizvodnju i usluge, OIB 07218422150, Gajeva 2, 48350 Podravske Sesvete</derivirana_varijabla>
  </DomainObject.Predmet.ProtustrankaWithAdressOIB>
  <DomainObject.Predmet.ProtustrankaNazivFormated>
    <izvorni_sadrzaj>ZADRUGA BEŽIČNE TEHNOLOGIJE za proizvodnju i usluge</izvorni_sadrzaj>
    <derivirana_varijabla naziv="DomainObject.Predmet.ProtustrankaNazivFormated_1">ZADRUGA BEŽIČNE TEHNOLOGIJE za proizvodnju i usluge</derivirana_varijabla>
  </DomainObject.Predmet.ProtustrankaNazivFormated>
  <DomainObject.Predmet.ProtustrankaNazivFormatedOIB>
    <izvorni_sadrzaj>ZADRUGA BEŽIČNE TEHNOLOGIJE za proizvodnju i usluge, OIB 07218422150</izvorni_sadrzaj>
    <derivirana_varijabla naziv="DomainObject.Predmet.ProtustrankaNazivFormatedOIB_1">ZADRUGA BEŽIČNE TEHNOLOGIJE za proizvodnju i usluge, OIB 07218422150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11088.07</izvorni_sadrzaj>
    <derivirana_varijabla naziv="DomainObject.Predmet.TrenutnaVrijednost_1">11088.07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BEŽIČNE TEHNOLOGIJE za proizvodnju i usluge</item>
    </izvorni_sadrzaj>
    <derivirana_varijabla naziv="DomainObject.Predmet.ProtuStrankaListFormated_1">
      <item>ZADRUGA BEŽIČNE TEHNOLOGIJE za proizvodnju i usluge</item>
    </derivirana_varijabla>
  </DomainObject.Predmet.ProtuStrankaListFormated>
  <DomainObject.Predmet.ProtuStrankaListFormatedOIB>
    <izvorni_sadrzaj>
      <item>ZADRUGA BEŽIČNE TEHNOLOGIJE za proizvodnju i usluge, OIB 07218422150</item>
    </izvorni_sadrzaj>
    <derivirana_varijabla naziv="DomainObject.Predmet.ProtuStrankaListFormatedOIB_1">
      <item>ZADRUGA BEŽIČNE TEHNOLOGIJE za proizvodnju i usluge, OIB 07218422150</item>
    </derivirana_varijabla>
  </DomainObject.Predmet.ProtuStrankaListFormatedOIB>
  <DomainObject.Predmet.ProtuStrankaListFormatedWithAdress>
    <izvorni_sadrzaj>
      <item>ZADRUGA BEŽIČNE TEHNOLOGIJE za proizvodnju i usluge, Gajeva 2, 48350 Podravske Sesvete</item>
    </izvorni_sadrzaj>
    <derivirana_varijabla naziv="DomainObject.Predmet.ProtuStrankaListFormatedWithAdress_1">
      <item>ZADRUGA BEŽIČNE TEHNOLOGIJE za proizvodnju i usluge, Gajeva 2, 48350 Podravske Sesvete</item>
    </derivirana_varijabla>
  </DomainObject.Predmet.ProtuStrankaListFormatedWithAdress>
  <DomainObject.Predmet.ProtuStrankaListFormatedWithAdressOIB>
    <izvorni_sadrzaj>
      <item>ZADRUGA BEŽIČNE TEHNOLOGIJE za proizvodnju i usluge, OIB 07218422150, Gajeva 2, 48350 Podravske Sesvete</item>
    </izvorni_sadrzaj>
    <derivirana_varijabla naziv="DomainObject.Predmet.ProtuStrankaListFormatedWithAdressOIB_1">
      <item>ZADRUGA BEŽIČNE TEHNOLOGIJE za proizvodnju i usluge, OIB 07218422150, Gajeva 2, 48350 Podravske Sesvete</item>
    </derivirana_varijabla>
  </DomainObject.Predmet.ProtuStrankaListFormatedWithAdressOIB>
  <DomainObject.Predmet.ProtuStrankaListNazivFormated>
    <izvorni_sadrzaj>
      <item>ZADRUGA BEŽIČNE TEHNOLOGIJE za proizvodnju i usluge</item>
    </izvorni_sadrzaj>
    <derivirana_varijabla naziv="DomainObject.Predmet.ProtuStrankaListNazivFormated_1">
      <item>ZADRUGA BEŽIČNE TEHNOLOGIJE za proizvodnju i usluge</item>
    </derivirana_varijabla>
  </DomainObject.Predmet.ProtuStrankaListNazivFormated>
  <DomainObject.Predmet.ProtuStrankaListNazivFormatedOIB>
    <izvorni_sadrzaj>
      <item>ZADRUGA BEŽIČNE TEHNOLOGIJE za proizvodnju i usluge, OIB 07218422150</item>
    </izvorni_sadrzaj>
    <derivirana_varijabla naziv="DomainObject.Predmet.ProtuStrankaListNazivFormatedOIB_1">
      <item>ZADRUGA BEŽIČNE TEHNOLOGIJE za proizvodnju i usluge, OIB 07218422150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BEŽIČNE TEHNOLOGIJE za proizvodnju i usluge</izvorni_sadrzaj>
    <derivirana_varijabla naziv="DomainObject.Predmet.ProtustrankaIDrugi_1">ZADRUGA BEŽIČNE TEHNOLOGIJE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ZADRUGA BEŽIČNE TEHNOLOGIJE za proizvodnju i usluge, OIB 07218422150, Gajeva 2, 48350 Podravske Sesvete</izvorni_sadrzaj>
    <derivirana_varijabla naziv="DomainObject.Predmet.ProtustrankaIDrugiAdressOIB_1">ZADRUGA BEŽIČNE TEHNOLOGIJE za proizvodnju i usluge, OIB 07218422150, Gajeva 2,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BEŽIČNE TEHNOLOGIJE za proizvodnju i usluge</item>
      <item>E-oglasna ploča</item>
      <item>Sudski registar, Trgovački sud u Varaždinu</item>
    </izvorni_sadrzaj>
    <derivirana_varijabla naziv="DomainObject.Predmet.SudioniciListNaziv_1">
      <item>Financijska agencija</item>
      <item>ZADRUGA BEŽIČNE TEHNOLOGIJE za proizvodnju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ZADRUGA BEŽIČNE TEHNOLOGIJE za proizvodnju i usluge, OIB 07218422150, Gajeva 2,48350 Podravske Sesvete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ZADRUGA BEŽIČNE TEHNOLOGIJE za proizvodnju i usluge, OIB 07218422150, Gajeva 2,48350 Podravske Sesvete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07218422150</item>
      <item>, OIB null</item>
      <item>, OIB null</item>
    </izvorni_sadrzaj>
    <derivirana_varijabla naziv="DomainObject.Predmet.SudioniciListNazivOIB_1">
      <item>, OIB 85821130368</item>
      <item>, OIB 07218422150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423</properties:Words>
  <properties:Characters>2341</properties:Characters>
  <properties:Lines>68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2016-02-01T09:57:00Z</dcterms:created>
  <dc:creator>user</dc:creator>
  <cp:lastModifiedBy>Maja Marčec</cp:lastModifiedBy>
  <cp:lastPrinted>2016-02-01T11:15:00Z</cp:lastPrinted>
  <dcterms:modified xmlns:xsi="http://www.w3.org/2001/XMLSchema-instance" xsi:type="dcterms:W3CDTF">2016-02-01T11:16:00Z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