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8fef08e" w14:paraId="8fef08e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BC4C45">
        <w:t>244</w:t>
      </w:r>
      <w:r>
        <w:t>/</w:t>
      </w:r>
      <w:r w:rsidR="00086229">
        <w:t>2019</w:t>
      </w:r>
      <w:r>
        <w:t>-</w:t>
      </w:r>
      <w:r w:rsidR="00BC4C45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BC4C45" w:rsidRPr="00BC4C45">
        <w:t>SOL ET AES d.o.o.</w:t>
      </w:r>
      <w:r w:rsidR="00BC4C45">
        <w:t xml:space="preserve">, </w:t>
      </w:r>
      <w:proofErr w:type="spellStart"/>
      <w:r w:rsidR="00BC4C45" w:rsidRPr="00BC4C45">
        <w:t>Josipa</w:t>
      </w:r>
      <w:proofErr w:type="spellEnd"/>
      <w:r w:rsidR="00BC4C45" w:rsidRPr="00BC4C45">
        <w:t xml:space="preserve"> </w:t>
      </w:r>
      <w:proofErr w:type="spellStart"/>
      <w:r w:rsidR="00BC4C45" w:rsidRPr="00BC4C45">
        <w:t>Jurja</w:t>
      </w:r>
      <w:proofErr w:type="spellEnd"/>
      <w:r w:rsidR="00BC4C45" w:rsidRPr="00BC4C45">
        <w:t xml:space="preserve"> </w:t>
      </w:r>
      <w:proofErr w:type="spellStart"/>
      <w:r w:rsidR="00BC4C45" w:rsidRPr="00BC4C45">
        <w:t>Strossmayera</w:t>
      </w:r>
      <w:proofErr w:type="spellEnd"/>
      <w:r w:rsidR="00BC4C45" w:rsidRPr="00BC4C45">
        <w:t xml:space="preserve"> 22</w:t>
      </w:r>
      <w:r w:rsidR="00BC4C45">
        <w:t xml:space="preserve">, </w:t>
      </w:r>
      <w:proofErr w:type="spellStart"/>
      <w:r w:rsidR="00BC4C45">
        <w:t>Stari</w:t>
      </w:r>
      <w:proofErr w:type="spellEnd"/>
      <w:r w:rsidR="00BC4C45">
        <w:t xml:space="preserve"> Grad, OIB: </w:t>
      </w:r>
      <w:r w:rsidR="00BC4C45" w:rsidRPr="00BC4C45">
        <w:t>75905114847</w:t>
      </w:r>
      <w:r w:rsidR="00635F6F">
        <w:rPr>
          <w:lang w:val="hr-HR"/>
        </w:rPr>
        <w:t>,</w:t>
      </w:r>
      <w:r>
        <w:rPr>
          <w:lang w:val="hr-HR"/>
        </w:rPr>
        <w:t xml:space="preserve"> </w:t>
      </w:r>
      <w:r w:rsidR="00635F6F">
        <w:rPr>
          <w:lang w:val="hr-HR"/>
        </w:rPr>
        <w:t>20</w:t>
      </w:r>
      <w:r w:rsidR="00FB45AB">
        <w:rPr>
          <w:lang w:val="hr-HR"/>
        </w:rPr>
        <w:t xml:space="preserve">. </w:t>
      </w:r>
      <w:r w:rsidR="00635F6F">
        <w:rPr>
          <w:lang w:val="hr-HR"/>
        </w:rPr>
        <w:t>svibnja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C4C45" w:rsidRPr="00BC4C45">
        <w:t>SOL ET AES d.o.o.</w:t>
      </w:r>
      <w:r w:rsidR="00BC4C45">
        <w:t xml:space="preserve">, </w:t>
      </w:r>
      <w:proofErr w:type="spellStart"/>
      <w:r w:rsidR="00BC4C45" w:rsidRPr="00BC4C45">
        <w:t>Josipa</w:t>
      </w:r>
      <w:proofErr w:type="spellEnd"/>
      <w:r w:rsidR="00BC4C45" w:rsidRPr="00BC4C45">
        <w:t xml:space="preserve"> </w:t>
      </w:r>
      <w:proofErr w:type="spellStart"/>
      <w:r w:rsidR="00BC4C45" w:rsidRPr="00BC4C45">
        <w:t>Jurja</w:t>
      </w:r>
      <w:proofErr w:type="spellEnd"/>
      <w:r w:rsidR="00BC4C45" w:rsidRPr="00BC4C45">
        <w:t xml:space="preserve"> </w:t>
      </w:r>
      <w:proofErr w:type="spellStart"/>
      <w:r w:rsidR="00BC4C45" w:rsidRPr="00BC4C45">
        <w:t>Strossmayera</w:t>
      </w:r>
      <w:proofErr w:type="spellEnd"/>
      <w:r w:rsidR="00BC4C45" w:rsidRPr="00BC4C45">
        <w:t xml:space="preserve"> 22</w:t>
      </w:r>
      <w:r w:rsidR="00BC4C45">
        <w:t xml:space="preserve">, </w:t>
      </w:r>
      <w:proofErr w:type="spellStart"/>
      <w:r w:rsidR="00BC4C45">
        <w:t>Stari</w:t>
      </w:r>
      <w:proofErr w:type="spellEnd"/>
      <w:r w:rsidR="00BC4C45">
        <w:t xml:space="preserve"> Grad, OIB: </w:t>
      </w:r>
      <w:r w:rsidR="00BC4C45" w:rsidRPr="00BC4C45">
        <w:t>75905114847</w:t>
      </w:r>
      <w:r w:rsidR="00BC4C45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635F6F">
        <w:rPr>
          <w:lang w:val="hr-HR"/>
        </w:rPr>
        <w:t>6. svibnja</w:t>
      </w:r>
      <w:r w:rsidR="00196EED">
        <w:rPr>
          <w:lang w:val="hr-HR"/>
        </w:rPr>
        <w:t xml:space="preserve"> </w:t>
      </w:r>
      <w:r w:rsidR="0046762B">
        <w:rPr>
          <w:lang w:val="hr-HR"/>
        </w:rPr>
        <w:t>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C4C45">
        <w:rPr>
          <w:lang w:val="hr-HR"/>
        </w:rPr>
        <w:t>19.667,46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635F6F">
        <w:t>20.</w:t>
      </w:r>
      <w:proofErr w:type="gramEnd"/>
      <w:r w:rsidR="00635F6F">
        <w:t xml:space="preserve"> </w:t>
      </w:r>
      <w:proofErr w:type="spellStart"/>
      <w:proofErr w:type="gramStart"/>
      <w:r w:rsidR="00635F6F">
        <w:t>svibnja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24FE8" w:rsidR="00473132">
    <w:pPr>
      <w:pStyle w:val="Zaglavlje"/>
      <w:jc w:val="center"/>
    </w:pPr>
  </w:p>
  <w:p w:rsidRDefault="00624FE8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6762B"/>
    <w:rsid w:val="004F1BAF"/>
    <w:rsid w:val="004F4530"/>
    <w:rsid w:val="00511419"/>
    <w:rsid w:val="00525F2C"/>
    <w:rsid w:val="005A61D0"/>
    <w:rsid w:val="005F05A6"/>
    <w:rsid w:val="00624FE8"/>
    <w:rsid w:val="00635F6F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C4C45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24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F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F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F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F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24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F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F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F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F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St-244/2019</izvorni_sadrzaj>
    <derivirana_varijabla naziv="DomainObject.Predmet.OznakaBroj_1">St-244/2019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ET AES društvo s ograničenom odgovornošću, za turizam i usluge, turistička agencija</izvorni_sadrzaj>
    <derivirana_varijabla naziv="DomainObject.Predmet.ProtustrankaFormated_1">  SOL ET AES društvo s ograničenom odgovornošću, za turizam i usluge, turistička agencija</derivirana_varijabla>
  </DomainObject.Predmet.ProtustrankaFormated>
  <DomainObject.Predmet.ProtustrankaFormatedOIB>
    <izvorni_sadrzaj>  SOL ET AES društvo s ograničenom odgovornošću, za turizam i usluge, turistička agencija, OIB 75905114847</izvorni_sadrzaj>
    <derivirana_varijabla naziv="DomainObject.Predmet.ProtustrankaFormatedOIB_1">  SOL ET AES društvo s ograničenom odgovornošću, za turizam i usluge, turistička agencija, OIB 75905114847</derivirana_varijabla>
  </DomainObject.Predmet.ProtustrankaFormatedOIB>
  <DomainObject.Predmet.ProtustrankaFormatedWithAdress>
    <izvorni_sadrzaj> SOL ET AES društvo s ograničenom odgovornošću, za turizam i usluge, turistička agencija, Josipa Jurja Strossmayera 22, 21460 Stari Grad</izvorni_sadrzaj>
    <derivirana_varijabla naziv="DomainObject.Predmet.ProtustrankaFormatedWithAdress_1"> SOL ET AES društvo s ograničenom odgovornošću, za turizam i usluge, turistička agencija, Josipa Jurja Strossmayera 22, 21460 Stari Grad</derivirana_varijabla>
  </DomainObject.Predmet.ProtustrankaFormatedWithAdress>
  <DomainObject.Predmet.ProtustrankaFormatedWithAdressOIB>
    <izvorni_sadrzaj> SOL ET AES društvo s ograničenom odgovornošću, za turizam i usluge, turistička agencija, OIB 75905114847, Josipa Jurja Strossmayera 22, 21460 Stari Grad</izvorni_sadrzaj>
    <derivirana_varijabla naziv="DomainObject.Predmet.ProtustrankaFormatedWithAdressOIB_1"> SOL ET AES društvo s ograničenom odgovornošću, za turizam i usluge, turistička agencija, OIB 75905114847, Josipa Jurja Strossmayera 22, 21460 Stari Grad</derivirana_varijabla>
  </DomainObject.Predmet.ProtustrankaFormatedWithAdressOIB>
  <DomainObject.Predmet.ProtustrankaWithAdress>
    <izvorni_sadrzaj>SOL ET AES društvo s ograničenom odgovornošću, za turizam i usluge, turistička agencija Josipa Jurja Strossmayera 22, 21460 Stari Grad</izvorni_sadrzaj>
    <derivirana_varijabla naziv="DomainObject.Predmet.ProtustrankaWithAdress_1">SOL ET AES društvo s ograničenom odgovornošću, za turizam i usluge, turistička agencija Josipa Jurja Strossmayera 22, 21460 Stari Grad</derivirana_varijabla>
  </DomainObject.Predmet.ProtustrankaWithAdress>
  <DomainObject.Predmet.ProtustrankaWithAdressOIB>
    <izvorni_sadrzaj>SOL ET AES društvo s ograničenom odgovornošću, za turizam i usluge, turistička agencija, OIB 75905114847, Josipa Jurja Strossmayera 22, 21460 Stari Grad</izvorni_sadrzaj>
    <derivirana_varijabla naziv="DomainObject.Predmet.ProtustrankaWithAdressOIB_1">SOL ET AES društvo s ograničenom odgovornošću, za turizam i usluge, turistička agencija, OIB 75905114847, Josipa Jurja Strossmayera 22, 21460 Stari Grad</derivirana_varijabla>
  </DomainObject.Predmet.ProtustrankaWithAdressOIB>
  <DomainObject.Predmet.ProtustrankaNazivFormated>
    <izvorni_sadrzaj>SOL ET AES društvo s ograničenom odgovornošću, za turizam i usluge, turistička agencija</izvorni_sadrzaj>
    <derivirana_varijabla naziv="DomainObject.Predmet.ProtustrankaNazivFormated_1">SOL ET AES društvo s ograničenom odgovornošću, za turizam i usluge, turistička agencija</derivirana_varijabla>
  </DomainObject.Predmet.ProtustrankaNazivFormated>
  <DomainObject.Predmet.ProtustrankaNazivFormatedOIB>
    <izvorni_sadrzaj>SOL ET AES društvo s ograničenom odgovornošću, za turizam i usluge, turistička agencija, OIB 75905114847</izvorni_sadrzaj>
    <derivirana_varijabla naziv="DomainObject.Predmet.ProtustrankaNazivFormatedOIB_1">SOL ET AES društvo s ograničenom odgovornošću, za turizam i usluge, turistička agencija, OIB 75905114847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 ET AES društvo s ograničenom odgovornošću, za turizam i usluge, turistička agencija</item>
    </izvorni_sadrzaj>
    <derivirana_varijabla naziv="DomainObject.Predmet.ProtuStrankaListFormated_1">
      <item>SOL ET AES društvo s ograničenom odgovornošću, za turizam i usluge, turistička agencija</item>
    </derivirana_varijabla>
  </DomainObject.Predmet.ProtuStrankaListFormated>
  <DomainObject.Predmet.ProtuStrankaListFormatedOIB>
    <izvorni_sadrzaj>
      <item>SOL ET AES društvo s ograničenom odgovornošću, za turizam i usluge, turistička agencija, OIB 75905114847</item>
    </izvorni_sadrzaj>
    <derivirana_varijabla naziv="DomainObject.Predmet.ProtuStrankaListFormatedOIB_1">
      <item>SOL ET AES društvo s ograničenom odgovornošću, za turizam i usluge, turistička agencija, OIB 75905114847</item>
    </derivirana_varijabla>
  </DomainObject.Predmet.ProtuStrankaListFormatedOIB>
  <DomainObject.Predmet.ProtuStrankaListFormatedWithAdress>
    <izvorni_sadrzaj>
      <item>SOL ET AES društvo s ograničenom odgovornošću, za turizam i usluge, turistička agencija, Josipa Jurja Strossmayera 22, 21460 Stari Grad</item>
    </izvorni_sadrzaj>
    <derivirana_varijabla naziv="DomainObject.Predmet.ProtuStrankaListFormatedWithAdress_1">
      <item>SOL ET AES društvo s ograničenom odgovornošću, za turizam i usluge, turistička agencija, Josipa Jurja Strossmayera 22, 21460 Stari Grad</item>
    </derivirana_varijabla>
  </DomainObject.Predmet.ProtuStrankaListFormatedWithAdress>
  <DomainObject.Predmet.ProtuStrankaListFormatedWithAdressOIB>
    <izvorni_sadrzaj>
      <item>SOL ET AES društvo s ograničenom odgovornošću, za turizam i usluge, turistička agencija, OIB 75905114847, Josipa Jurja Strossmayera 22, 21460 Stari Grad</item>
    </izvorni_sadrzaj>
    <derivirana_varijabla naziv="DomainObject.Predmet.ProtuStrankaListFormatedWithAdressOIB_1">
      <item>SOL ET AES društvo s ograničenom odgovornošću, za turizam i usluge, turistička agencija, OIB 75905114847, Josipa Jurja Strossmayera 22, 21460 Stari Grad</item>
    </derivirana_varijabla>
  </DomainObject.Predmet.ProtuStrankaListFormatedWithAdressOIB>
  <DomainObject.Predmet.ProtuStrankaListNazivFormated>
    <izvorni_sadrzaj>
      <item>SOL ET AES društvo s ograničenom odgovornošću, za turizam i usluge, turistička agencija</item>
    </izvorni_sadrzaj>
    <derivirana_varijabla naziv="DomainObject.Predmet.ProtuStrankaListNazivFormated_1">
      <item>SOL ET AES društvo s ograničenom odgovornošću, za turizam i usluge, turistička agencija</item>
    </derivirana_varijabla>
  </DomainObject.Predmet.ProtuStrankaListNazivFormated>
  <DomainObject.Predmet.ProtuStrankaListNazivFormatedOIB>
    <izvorni_sadrzaj>
      <item>SOL ET AES društvo s ograničenom odgovornošću, za turizam i usluge, turistička agencija, OIB 75905114847</item>
    </izvorni_sadrzaj>
    <derivirana_varijabla naziv="DomainObject.Predmet.ProtuStrankaListNazivFormatedOIB_1">
      <item>SOL ET AES društvo s ograničenom odgovornošću, za turizam i usluge, turistička agencija, OIB 75905114847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 ET AES društvo s ograničenom odgovornošću, za turizam i usluge, turistička agencija</izvorni_sadrzaj>
    <derivirana_varijabla naziv="DomainObject.Predmet.ProtustrankaIDrugi_1">SOL ET AES društvo s ograničenom odgovornošću, za turizam i usluge, turistička agencija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SOL ET AES društvo s ograničenom odgovornošću, za turizam i usluge, turistička agencija, OIB 75905114847, Josipa Jurja Strossmayera 22, 21460 Stari Grad</izvorni_sadrzaj>
    <derivirana_varijabla naziv="DomainObject.Predmet.ProtustrankaIDrugiAdressOIB_1">SOL ET AES društvo s ograničenom odgovornošću, za turizam i usluge, turistička agencija, OIB 75905114847, Josipa Jurja Strossmayera 22,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ET AES društvo s ograničenom odgovornošću, za turizam i usluge, turistička agencija</item>
      <item>Financijska agencija, RC Split</item>
    </izvorni_sadrzaj>
    <derivirana_varijabla naziv="DomainObject.Predmet.SudioniciListNaziv_1">
      <item>SOL ET AES društvo s ograničenom odgovornošću, za turizam i usluge, turistička agencija</item>
      <item>Financijska agencija, RC Split</item>
    </derivirana_varijabla>
  </DomainObject.Predmet.SudioniciListNaziv>
  <DomainObject.Predmet.SudioniciListAdressOIB>
    <izvorni_sadrzaj>
      <item>SOL ET AES društvo s ograničenom odgovornošću, za turizam i usluge, turistička agencija, OIB 75905114847, Josipa Jurja Strossmayera 22,21460 Stari Grad</item>
      <item>Financijska agencija, RC Split, OIB 85821130368, Mažuranićevo šetalište 24b,21000 Split</item>
    </izvorni_sadrzaj>
    <derivirana_varijabla naziv="DomainObject.Predmet.SudioniciListAdressOIB_1">
      <item>SOL ET AES društvo s ograničenom odgovornošću, za turizam i usluge, turistička agencija, OIB 75905114847, Josipa Jurja Strossmayera 22,21460 Stari Grad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75905114847</item>
      <item>, OIB 85821130368</item>
    </izvorni_sadrzaj>
    <derivirana_varijabla naziv="DomainObject.Predmet.SudioniciListNazivOIB_1">
      <item>, OIB 75905114847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1773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2019-05-20T05:55:00Z</cp:lastPrinted>
  <dcterms:modified xmlns:xsi="http://www.w3.org/2001/XMLSchema-instance" xsi:type="dcterms:W3CDTF">2019-05-20T05:56:00Z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