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fbcbf" w14:paraId="affbcbf" w:rsidRDefault="008C6603" w:rsidP="008C6603" w:rsidR="008C6603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7075" cx="540385"/>
            <wp:effectExtent b="0" r="0" t="0" l="0"/>
            <wp:docPr descr="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C6603" w:rsidP="008C6603" w:rsidR="008C6603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                                                                          REPUBLIKA HRVATSKA</w:t>
      </w:r>
    </w:p>
    <w:p w:rsidRDefault="008C6603" w:rsidP="008C6603" w:rsidR="008C6603">
      <w:pPr>
        <w:spacing w:beforeAutospacing="true" w:before="100"/>
        <w:rPr>
          <w:color w:val="222222"/>
        </w:rPr>
      </w:pPr>
      <w:r>
        <w:rPr>
          <w:color w:val="222222"/>
        </w:rPr>
        <w:t>TRGOVAČKI SUD U OSIJEKU</w:t>
      </w:r>
    </w:p>
    <w:p w:rsidRDefault="008C6603" w:rsidP="008C6603" w:rsidR="008C6603">
      <w:pPr>
        <w:spacing w:beforeAutospacing="true" w:before="100"/>
        <w:rPr>
          <w:color w:val="222222"/>
        </w:rPr>
      </w:pPr>
      <w:r>
        <w:rPr>
          <w:color w:val="222222"/>
        </w:rPr>
        <w:t>STALNA SLUŽBA U SLAVONSKOM BRODU</w:t>
      </w:r>
      <w:r>
        <w:rPr>
          <w:color w:val="222222"/>
        </w:rPr>
        <w:tab/>
      </w:r>
      <w:r>
        <w:rPr>
          <w:color w:val="222222"/>
        </w:rPr>
        <w:tab/>
        <w:t xml:space="preserve">                 Broj: 3 St-120/2012-324</w:t>
      </w:r>
    </w:p>
    <w:p w:rsidRDefault="008C6603" w:rsidP="008C6603" w:rsidR="008C6603">
      <w:pPr>
        <w:spacing w:beforeAutospacing="true" w:before="100"/>
        <w:rPr>
          <w:color w:val="222222"/>
        </w:rPr>
      </w:pPr>
      <w:r>
        <w:rPr>
          <w:color w:val="222222"/>
        </w:rPr>
        <w:t>Trg pobjede 13</w:t>
      </w:r>
    </w:p>
    <w:p w:rsidRDefault="008C6603" w:rsidP="008C6603" w:rsidR="008C6603">
      <w:pPr>
        <w:spacing w:beforeAutospacing="true" w:before="100"/>
        <w:rPr>
          <w:color w:val="222222"/>
        </w:rPr>
      </w:pPr>
      <w:r>
        <w:rPr>
          <w:color w:val="222222"/>
        </w:rPr>
        <w:t>35 000 Slavonski Brod</w:t>
      </w:r>
    </w:p>
    <w:p w:rsidRDefault="008C6603" w:rsidP="008C6603" w:rsidR="008C6603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Z A K L J U Č A K</w:t>
      </w:r>
    </w:p>
    <w:p w:rsidRDefault="008C6603" w:rsidP="008C6603" w:rsidR="008C6603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OSIJEKU, STALNA SLUŽBA U SLAVONSKOM BRODU, po stečajnoj sutkinji Danieli Martini Maoduš, po stečajnom postupku nad stečajnim dužnikom </w:t>
      </w:r>
      <w:r>
        <w:rPr>
          <w:b/>
          <w:color w:val="222222"/>
        </w:rPr>
        <w:t>BT-TRANSPORTI d.o.o. u stečaju, Svilna, Svilna 6, OIB: 54057608366</w:t>
      </w:r>
      <w:r>
        <w:rPr>
          <w:color w:val="222222"/>
        </w:rPr>
        <w:t xml:space="preserve">, zastupano po stečajnom upravitelju Milanu Nakić iz Pakraca, 10. listopada 2017.  </w:t>
      </w:r>
    </w:p>
    <w:p w:rsidRDefault="008C6603" w:rsidP="008C6603" w:rsidR="008C6603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z a k l j u č i o   j e</w:t>
      </w:r>
    </w:p>
    <w:p w:rsidRDefault="008C6603" w:rsidP="008C6603" w:rsidR="008C6603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I – Temeljem pravomoćnog rješenja o prodaji nekretnina u stečajnom postupku br. St-120/2012-45 od 27. rujna 2012. uz odgovarajuću primjenu propisa o ovrsi, izlažu se prodaji na </w:t>
      </w:r>
      <w:r>
        <w:rPr>
          <w:b/>
          <w:color w:val="222222"/>
        </w:rPr>
        <w:t>jedanaestoj javnoj dražbi</w:t>
      </w:r>
      <w:r>
        <w:rPr>
          <w:color w:val="222222"/>
        </w:rPr>
        <w:t xml:space="preserve"> nekretnine stečajnog dužnika BT-TRANSPORTI d.o.o. u stečaju, Svilna,  kako slijedi:</w:t>
      </w:r>
    </w:p>
    <w:p w:rsidRDefault="008C6603" w:rsidP="008C6603" w:rsidR="008C6603">
      <w:pPr>
        <w:spacing w:beforeAutospacing="true" w:before="100"/>
        <w:jc w:val="both"/>
        <w:rPr>
          <w:color w:val="222222"/>
        </w:rPr>
      </w:pPr>
      <w:r>
        <w:rPr>
          <w:color w:val="222222"/>
        </w:rPr>
        <w:t>- k.č.br. 1076 ORANICA CIGAN</w:t>
      </w:r>
      <w:r w:rsidR="001F1FD6">
        <w:rPr>
          <w:color w:val="222222"/>
        </w:rPr>
        <w:t>, zk.uložak 319 k.o. Buk</w:t>
      </w:r>
      <w:r>
        <w:rPr>
          <w:color w:val="222222"/>
        </w:rPr>
        <w:t xml:space="preserve"> po početnoj cijeni od </w:t>
      </w:r>
      <w:r>
        <w:rPr>
          <w:b/>
          <w:color w:val="222222"/>
        </w:rPr>
        <w:t>2.400,00 kn.</w:t>
      </w:r>
    </w:p>
    <w:p w:rsidRDefault="008C6603" w:rsidP="008C6603" w:rsidR="008C6603">
      <w:pPr>
        <w:spacing w:beforeAutospacing="true" w:before="100"/>
        <w:ind w:firstLine="708"/>
        <w:jc w:val="both"/>
        <w:rPr>
          <w:b/>
          <w:color w:val="222222"/>
          <w:u w:val="single"/>
        </w:rPr>
      </w:pPr>
      <w:r>
        <w:rPr>
          <w:color w:val="222222"/>
        </w:rPr>
        <w:t xml:space="preserve">II – Ročište za </w:t>
      </w:r>
      <w:r w:rsidR="001F1FD6">
        <w:rPr>
          <w:b/>
          <w:color w:val="222222"/>
        </w:rPr>
        <w:t>jedanaestu</w:t>
      </w:r>
      <w:r>
        <w:rPr>
          <w:b/>
          <w:color w:val="222222"/>
        </w:rPr>
        <w:t xml:space="preserve"> dražbu</w:t>
      </w:r>
      <w:r>
        <w:rPr>
          <w:color w:val="222222"/>
        </w:rPr>
        <w:t xml:space="preserve"> određuje se na dan </w:t>
      </w:r>
      <w:r>
        <w:rPr>
          <w:b/>
          <w:color w:val="222222"/>
          <w:u w:val="single"/>
        </w:rPr>
        <w:t>1</w:t>
      </w:r>
      <w:r w:rsidR="00A73E69">
        <w:rPr>
          <w:b/>
          <w:color w:val="222222"/>
          <w:u w:val="single"/>
        </w:rPr>
        <w:t>4</w:t>
      </w:r>
      <w:r>
        <w:rPr>
          <w:b/>
          <w:color w:val="222222"/>
          <w:u w:val="single"/>
        </w:rPr>
        <w:t>. studenoga 2017. u 1</w:t>
      </w:r>
      <w:r w:rsidR="00A73E69">
        <w:rPr>
          <w:b/>
          <w:color w:val="222222"/>
          <w:u w:val="single"/>
        </w:rPr>
        <w:t>1</w:t>
      </w:r>
      <w:r>
        <w:rPr>
          <w:b/>
          <w:color w:val="222222"/>
          <w:u w:val="single"/>
        </w:rPr>
        <w:t>,15 sati, sudnica 73/III, u Slavonskom Brodu, Trg pobjede 13.</w:t>
      </w:r>
      <w:r>
        <w:rPr>
          <w:color w:val="222222"/>
        </w:rPr>
        <w:t xml:space="preserve">    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</w:p>
    <w:p w:rsidRDefault="008C6603" w:rsidP="008C6603" w:rsidR="008C6603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Navedene nekretnine na ročištu za javnu dražbu prodavat će se po početnoj cijeni navedenoj u toč. I. ovog zaključka te ispod navedene cijene se ne mogu prodavati na tom ročištu.</w:t>
      </w:r>
    </w:p>
    <w:p w:rsidRDefault="008C6603" w:rsidP="008C6603" w:rsidR="008C6603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III – Pravo sudjelovanja na javnoj dražbi imaju samo oni ponuditelji koji do dana održavanja ročišta za dražbu uplate jamčevinu u visini 10% utvrđene vrijednosti na račun sudskog depozita Trgovačkog suda u Osijeku Stalna služba u Slavonskom Brodu br. HR31  2390 0011 3000 0020 0, s pozivom na br. HR05 221-120-2012 dokaz (potvrda banke o izvršenoj transakciji) o tome predoče stečajnom sucu prije početka dražbe.</w:t>
      </w:r>
    </w:p>
    <w:p w:rsidRDefault="008C6603" w:rsidP="008C6603" w:rsidR="008C6603" w:rsidRPr="00FC78E6">
      <w:pPr>
        <w:spacing w:beforeAutospacing="true" w:before="100"/>
        <w:ind w:firstLine="708"/>
        <w:jc w:val="both"/>
        <w:rPr>
          <w:color w:val="222222"/>
        </w:rPr>
      </w:pPr>
      <w:r w:rsidRPr="00FC78E6">
        <w:rPr>
          <w:color w:val="222222"/>
        </w:rPr>
        <w:t>Punomoćnici ponuditelja mogu sudjelovati na dražbi samo uz ovjerenu specijalnu punomoć.</w:t>
      </w:r>
    </w:p>
    <w:p w:rsidRDefault="008C6603" w:rsidP="008C6603" w:rsidR="008C6603" w:rsidRPr="00FC78E6">
      <w:pPr>
        <w:spacing w:beforeAutospacing="true" w:before="100"/>
        <w:ind w:firstLine="708"/>
        <w:jc w:val="both"/>
        <w:rPr>
          <w:color w:val="222222"/>
        </w:rPr>
      </w:pPr>
      <w:r w:rsidRPr="00FC78E6">
        <w:rPr>
          <w:color w:val="222222"/>
        </w:rPr>
        <w:lastRenderedPageBreak/>
        <w:t xml:space="preserve">Jamčevinu nisu dužni položiti razlučni vjerovnici ako njihove tražbine dostižu iznos jamčevine i ako bi se, s obzirom na njihov prednosni red i utvrđenu vrijednost nekretnine, taj iznos mogao namiriti iz kupovnine. </w:t>
      </w:r>
    </w:p>
    <w:p w:rsidRDefault="008C6603" w:rsidP="008C6603" w:rsidR="008C6603" w:rsidRPr="00FC78E6">
      <w:pPr>
        <w:spacing w:beforeAutospacing="true" w:before="100"/>
        <w:ind w:firstLine="708"/>
        <w:jc w:val="both"/>
        <w:rPr>
          <w:color w:val="222222"/>
        </w:rPr>
      </w:pPr>
      <w:r w:rsidRPr="00FC78E6">
        <w:rPr>
          <w:color w:val="222222"/>
        </w:rPr>
        <w:t xml:space="preserve">Jamčevinu su dužni uplatiti ponuditelji najkasnije do dana održavanja ročišta za dražbu. </w:t>
      </w:r>
    </w:p>
    <w:p w:rsidRDefault="008C6603" w:rsidP="008C6603" w:rsidR="008C6603" w:rsidRPr="00FC78E6">
      <w:pPr>
        <w:spacing w:beforeAutospacing="true" w:before="100"/>
        <w:ind w:firstLine="708"/>
        <w:jc w:val="both"/>
        <w:rPr>
          <w:color w:val="222222"/>
        </w:rPr>
      </w:pPr>
      <w:r w:rsidRPr="00FC78E6">
        <w:rPr>
          <w:color w:val="222222"/>
        </w:rPr>
        <w:t>Upozoravaju se ponuditelji da im je u interesu uplatiti jamčevinu nekoliko dana prije održavanja ročišta, jer je u protivnom moguće da računovodstvo suda na dan održavanja dražbe nema evidentiranu uplatu jamčevine.</w:t>
      </w:r>
    </w:p>
    <w:p w:rsidRDefault="008C6603" w:rsidP="008C6603" w:rsidR="008C6603" w:rsidRPr="00FC78E6">
      <w:pPr>
        <w:spacing w:beforeAutospacing="true" w:before="100"/>
        <w:ind w:firstLine="708"/>
        <w:jc w:val="both"/>
        <w:rPr>
          <w:color w:val="222222"/>
        </w:rPr>
      </w:pPr>
      <w:r w:rsidRPr="00FC78E6">
        <w:rPr>
          <w:color w:val="222222"/>
        </w:rPr>
        <w:t xml:space="preserve">IV – Kupac je dužan uplatiti razliku između jamčevine i postignute kupovnine u roku od 30  dana po  zaključenju javne dražbe. </w:t>
      </w:r>
    </w:p>
    <w:p w:rsidRDefault="008C6603" w:rsidP="008C6603" w:rsidR="008C6603" w:rsidRPr="00FC78E6">
      <w:pPr>
        <w:spacing w:beforeAutospacing="true" w:before="100"/>
        <w:ind w:firstLine="708"/>
        <w:jc w:val="both"/>
        <w:rPr>
          <w:color w:val="222222"/>
        </w:rPr>
      </w:pPr>
      <w:r w:rsidRPr="00FC78E6">
        <w:rPr>
          <w:color w:val="222222"/>
        </w:rPr>
        <w:t>V – Ako kupac u određenom roku ne položi kupovninu, Sud će posebnim rješenjem prodaju oglasiti nevažećom i odrediti novu, a iz položene jamčevine namirit će se troškovi nove prodaje i naknaditi razlika između kupovnine postignute na prijašnjoj i novoj prodaji.</w:t>
      </w:r>
    </w:p>
    <w:p w:rsidRDefault="008C6603" w:rsidP="008C6603" w:rsidR="008C6603" w:rsidRPr="00FC78E6">
      <w:pPr>
        <w:spacing w:beforeAutospacing="true" w:before="100"/>
        <w:ind w:firstLine="708"/>
        <w:jc w:val="both"/>
        <w:rPr>
          <w:color w:val="222222"/>
        </w:rPr>
      </w:pPr>
      <w:r w:rsidRPr="00FC78E6">
        <w:rPr>
          <w:color w:val="222222"/>
        </w:rPr>
        <w:t>Ponuditeljima čija ponuda ne bude prihvaćena, vratit će se iznos jamčevine po zaključenju ročišta za dražbu.</w:t>
      </w:r>
    </w:p>
    <w:p w:rsidRDefault="008C6603" w:rsidP="008C6603" w:rsidR="008C6603" w:rsidRPr="00FC78E6">
      <w:pPr>
        <w:spacing w:beforeAutospacing="true" w:before="100"/>
        <w:ind w:firstLine="708"/>
        <w:jc w:val="both"/>
        <w:rPr>
          <w:color w:val="222222"/>
        </w:rPr>
      </w:pPr>
      <w:r w:rsidRPr="00FC78E6">
        <w:rPr>
          <w:color w:val="222222"/>
        </w:rPr>
        <w:t>VI – Imovina će se rješenjem dosuditi kupcu koji ponudi najvišu cijenu.</w:t>
      </w:r>
    </w:p>
    <w:p w:rsidRDefault="008C6603" w:rsidP="008C6603" w:rsidR="008C6603" w:rsidRPr="00FC78E6">
      <w:pPr>
        <w:spacing w:beforeAutospacing="true" w:before="100"/>
        <w:ind w:firstLine="708"/>
        <w:jc w:val="both"/>
        <w:rPr>
          <w:color w:val="222222"/>
        </w:rPr>
      </w:pPr>
      <w:r w:rsidRPr="00FC78E6">
        <w:rPr>
          <w:color w:val="222222"/>
        </w:rPr>
        <w:t>VII – Porezi se plaćaju sukladno Zakonu.</w:t>
      </w:r>
    </w:p>
    <w:p w:rsidRDefault="008C6603" w:rsidP="008C6603" w:rsidR="008C6603" w:rsidRPr="00FC78E6">
      <w:pPr>
        <w:spacing w:beforeAutospacing="true" w:before="100"/>
        <w:ind w:firstLine="708"/>
        <w:jc w:val="both"/>
        <w:rPr>
          <w:color w:val="222222"/>
        </w:rPr>
      </w:pPr>
      <w:r w:rsidRPr="00FC78E6">
        <w:rPr>
          <w:color w:val="222222"/>
        </w:rPr>
        <w:t>VIII – Prijenos prava vlasništva na kupca i brisanje svih upisanih založnih prava i tereta, Sud će odrediti nakon što kupac položi cjelokupni iznos kupovnine, te nakon što rješenje o dosudi postane pravomoćno.</w:t>
      </w:r>
    </w:p>
    <w:p w:rsidRDefault="008C6603" w:rsidP="008C6603" w:rsidR="008C6603" w:rsidRPr="00FC78E6">
      <w:pPr>
        <w:spacing w:beforeAutospacing="true" w:before="100"/>
        <w:ind w:firstLine="708"/>
        <w:jc w:val="both"/>
        <w:rPr>
          <w:color w:val="222222"/>
        </w:rPr>
      </w:pPr>
      <w:r w:rsidRPr="00FC78E6">
        <w:rPr>
          <w:color w:val="222222"/>
        </w:rPr>
        <w:t>IX – Prodaja se obavlja po načelu "viđeno kupljeno" što isključuje sve naknadne prigovore kupca.</w:t>
      </w:r>
    </w:p>
    <w:p w:rsidRDefault="008C6603" w:rsidP="008C6603" w:rsidR="008C6603" w:rsidRPr="00FC78E6">
      <w:pPr>
        <w:spacing w:beforeAutospacing="true" w:before="100"/>
        <w:ind w:firstLine="708"/>
        <w:jc w:val="both"/>
        <w:rPr>
          <w:color w:val="222222"/>
        </w:rPr>
      </w:pPr>
      <w:r w:rsidRPr="00FC78E6">
        <w:rPr>
          <w:color w:val="222222"/>
        </w:rPr>
        <w:t>X - Zainteresirane osobe mogu razgledati nekretnine i dokumentaciju vezanu za iste, u vrijeme dogovoreno sa stečajnim upraviteljem Milanom Nakićem iz Pakraca, J. J. Strossmayera 20, na telefon broj 098/892-946.</w:t>
      </w:r>
    </w:p>
    <w:p w:rsidRDefault="008C6603" w:rsidP="008C6603" w:rsidR="008C6603" w:rsidRPr="00FC78E6">
      <w:pPr>
        <w:spacing w:beforeAutospacing="true" w:before="100"/>
        <w:ind w:firstLine="708"/>
        <w:jc w:val="center"/>
        <w:rPr>
          <w:color w:val="222222"/>
        </w:rPr>
      </w:pPr>
      <w:r w:rsidRPr="00FC78E6">
        <w:rPr>
          <w:color w:val="222222"/>
        </w:rPr>
        <w:t>Obrazloženje</w:t>
      </w:r>
    </w:p>
    <w:p w:rsidRDefault="001F1FD6" w:rsidP="008C6603" w:rsidR="008C6603" w:rsidRPr="00FC78E6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Na desetoj javnoj dražbi koja je ponovljena nakon oglašavanja prodaje nevažećoj ostala je neprodana jedna nekretnina, s</w:t>
      </w:r>
      <w:r w:rsidR="008C6603" w:rsidRPr="00FC78E6">
        <w:rPr>
          <w:color w:val="222222"/>
        </w:rPr>
        <w:t>toga je odlučeno kao u izreci zaključka.</w:t>
      </w:r>
      <w:r>
        <w:rPr>
          <w:color w:val="222222"/>
        </w:rPr>
        <w:t xml:space="preserve"> Cijena nije snižavana.</w:t>
      </w:r>
    </w:p>
    <w:p w:rsidRDefault="008C6603" w:rsidP="008C6603" w:rsidR="008C6603" w:rsidRPr="00FC78E6">
      <w:pPr>
        <w:spacing w:beforeAutospacing="true" w:before="100"/>
        <w:ind w:firstLine="708"/>
        <w:jc w:val="both"/>
        <w:rPr>
          <w:color w:val="222222"/>
        </w:rPr>
      </w:pPr>
      <w:r w:rsidRPr="00FC78E6">
        <w:rPr>
          <w:color w:val="222222"/>
        </w:rPr>
        <w:t xml:space="preserve">U Slavonskom Brodu </w:t>
      </w:r>
      <w:r w:rsidR="001F1FD6">
        <w:rPr>
          <w:color w:val="222222"/>
        </w:rPr>
        <w:t>10. listopada</w:t>
      </w:r>
      <w:r w:rsidRPr="00FC78E6">
        <w:rPr>
          <w:color w:val="222222"/>
        </w:rPr>
        <w:t xml:space="preserve"> 2017.</w:t>
      </w:r>
    </w:p>
    <w:p w:rsidRDefault="008C6603" w:rsidP="008C6603" w:rsidR="008C6603" w:rsidRPr="00FC78E6">
      <w:pPr>
        <w:spacing w:beforeAutospacing="true" w:before="100"/>
        <w:jc w:val="both"/>
        <w:rPr>
          <w:color w:val="222222"/>
        </w:rPr>
      </w:pPr>
      <w:r w:rsidRPr="00FC78E6">
        <w:rPr>
          <w:color w:val="222222"/>
        </w:rPr>
        <w:t xml:space="preserve">                                                                                                        Stečajna sutkinja:</w:t>
      </w:r>
    </w:p>
    <w:p w:rsidRDefault="008C6603" w:rsidP="008C6603" w:rsidR="008C6603" w:rsidRPr="00FC78E6">
      <w:pPr>
        <w:spacing w:beforeAutospacing="true" w:before="100"/>
        <w:jc w:val="both"/>
        <w:rPr>
          <w:color w:val="222222"/>
        </w:rPr>
      </w:pPr>
      <w:r w:rsidRPr="00FC78E6">
        <w:rPr>
          <w:color w:val="222222"/>
        </w:rPr>
        <w:t xml:space="preserve">                                                                                           </w:t>
      </w:r>
      <w:r w:rsidRPr="00FC78E6">
        <w:rPr>
          <w:color w:val="222222"/>
        </w:rPr>
        <w:tab/>
      </w:r>
      <w:r w:rsidRPr="00FC78E6">
        <w:rPr>
          <w:color w:val="222222"/>
        </w:rPr>
        <w:tab/>
        <w:t xml:space="preserve">    Daniela Martini Maoduš </w:t>
      </w:r>
    </w:p>
    <w:p w:rsidRDefault="008C6603" w:rsidP="008C6603" w:rsidR="008C6603" w:rsidRPr="001F1FD6">
      <w:pPr>
        <w:spacing w:beforeAutospacing="true" w:before="100"/>
        <w:jc w:val="both"/>
        <w:rPr>
          <w:color w:val="222222"/>
          <w:sz w:val="16"/>
          <w:szCs w:val="16"/>
        </w:rPr>
      </w:pPr>
      <w:r w:rsidRPr="001F1FD6">
        <w:rPr>
          <w:color w:val="222222"/>
          <w:sz w:val="16"/>
          <w:szCs w:val="16"/>
        </w:rPr>
        <w:t>NAPUTAK O PRAVNOM LIJEKU:</w:t>
      </w:r>
    </w:p>
    <w:p w:rsidRDefault="008C6603" w:rsidP="008C6603" w:rsidR="008C6603" w:rsidRPr="001F1FD6">
      <w:pPr>
        <w:spacing w:beforeAutospacing="true" w:before="100"/>
        <w:jc w:val="both"/>
        <w:rPr>
          <w:color w:val="222222"/>
          <w:sz w:val="16"/>
          <w:szCs w:val="16"/>
        </w:rPr>
      </w:pPr>
      <w:r w:rsidRPr="001F1FD6">
        <w:rPr>
          <w:color w:val="222222"/>
          <w:sz w:val="16"/>
          <w:szCs w:val="16"/>
        </w:rPr>
        <w:t>Protiv ovog zaključka nije dopuštena žalba(čl. 11 st. 9 Stečajnog zakona)</w:t>
      </w:r>
    </w:p>
    <w:p w:rsidRDefault="008C6603" w:rsidP="008C6603" w:rsidR="008C6603" w:rsidRPr="00FC78E6">
      <w:pPr>
        <w:spacing w:beforeAutospacing="true" w:before="100"/>
        <w:jc w:val="both"/>
        <w:rPr>
          <w:color w:val="222222"/>
        </w:rPr>
      </w:pPr>
    </w:p>
    <w:p w:rsidRDefault="008C6603" w:rsidP="008C6603" w:rsidR="008C6603" w:rsidRPr="00FC78E6">
      <w:pPr>
        <w:spacing w:beforeAutospacing="true" w:before="100"/>
        <w:jc w:val="both"/>
        <w:rPr>
          <w:color w:val="222222"/>
        </w:rPr>
      </w:pPr>
      <w:r w:rsidRPr="00FC78E6">
        <w:rPr>
          <w:color w:val="222222"/>
        </w:rPr>
        <w:t>DNA:</w:t>
      </w:r>
    </w:p>
    <w:p w:rsidRDefault="008C6603" w:rsidP="008C6603" w:rsidR="008C6603" w:rsidRPr="00FC78E6">
      <w:pPr>
        <w:spacing w:beforeAutospacing="true" w:before="100"/>
        <w:jc w:val="both"/>
        <w:rPr>
          <w:color w:val="222222"/>
        </w:rPr>
      </w:pPr>
      <w:r w:rsidRPr="00FC78E6">
        <w:rPr>
          <w:color w:val="222222"/>
        </w:rPr>
        <w:t xml:space="preserve">- objaviti na e-oglasnoj ploči </w:t>
      </w:r>
    </w:p>
    <w:p w:rsidRDefault="008C6603" w:rsidP="008C6603" w:rsidR="008C6603" w:rsidRPr="00FC78E6">
      <w:pPr>
        <w:spacing w:beforeAutospacing="true" w:before="100"/>
        <w:jc w:val="both"/>
        <w:rPr>
          <w:color w:val="222222"/>
        </w:rPr>
      </w:pPr>
      <w:r w:rsidRPr="00FC78E6">
        <w:rPr>
          <w:color w:val="222222"/>
        </w:rPr>
        <w:t>- web stečaj VTS RH</w:t>
      </w:r>
    </w:p>
    <w:p w:rsidRDefault="008C6603" w:rsidP="008C6603" w:rsidR="008C6603" w:rsidRPr="00FC78E6">
      <w:pPr>
        <w:spacing w:beforeAutospacing="true" w:before="100"/>
        <w:jc w:val="both"/>
        <w:rPr>
          <w:color w:val="222222"/>
        </w:rPr>
      </w:pPr>
    </w:p>
    <w:p w:rsidRDefault="008C6603" w:rsidP="008C6603" w:rsidR="008C6603" w:rsidRPr="00FC78E6">
      <w:pPr>
        <w:spacing w:beforeAutospacing="true" w:before="100"/>
        <w:jc w:val="both"/>
      </w:pPr>
    </w:p>
    <w:p w:rsidRDefault="008C6603" w:rsidP="008C6603" w:rsidR="008C6603" w:rsidRPr="00FC78E6"/>
    <w:p w:rsidRDefault="008C6603" w:rsidP="008C6603" w:rsidR="008C6603" w:rsidRPr="00FC78E6"/>
    <w:p w:rsidRDefault="008C6603" w:rsidP="008C6603" w:rsidR="008C6603" w:rsidRPr="00FC78E6"/>
    <w:p w:rsidRDefault="005E15FD" w:rsidR="005E15FD" w:rsidRPr="00FC78E6"/>
    <w:sectPr w:rsidR="005E15FD" w:rsidRPr="00FC78E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6603"/>
    <w:rsid w:val="001F1FD6"/>
    <w:rsid w:val="005E15FD"/>
    <w:rsid w:val="008C6603"/>
    <w:rsid w:val="00936757"/>
    <w:rsid w:val="00A73E69"/>
    <w:rsid w:val="00EA5EDB"/>
    <w:rsid w:val="00FC7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660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C66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660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367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67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67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67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67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660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C66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660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367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67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67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67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67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4184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</izvorni_sadrzaj>
    <derivirana_varijabla naziv="DomainObject.Predmet.Broj_1">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2012.</izvorni_sadrzaj>
    <derivirana_varijabla naziv="DomainObject.Predmet.DatumOsnivanja_1">9.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St-120/2012</izvorni_sadrzaj>
    <derivirana_varijabla naziv="DomainObject.Predmet.OznakaBroj_1">St-120/2012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IV - V,VI kod suca</izvorni_sadrzaj>
    <derivirana_varijabla naziv="DomainObject.Predmet.PrimjedbaSuca_1">IV - V,VI kod suca</derivirana_varijabla>
  </DomainObject.Predmet.PrimjedbaSuca>
  <DomainObject.Predmet.ProtustrankaFormated>
    <izvorni_sadrzaj>  BT- TRANSPORTI  d.o.o.  SVILNA</izvorni_sadrzaj>
    <derivirana_varijabla naziv="DomainObject.Predmet.ProtustrankaFormated_1">  BT- TRANSPORTI  d.o.o.  SVILNA</derivirana_varijabla>
  </DomainObject.Predmet.ProtustrankaFormated>
  <DomainObject.Predmet.ProtustrankaFormatedOIB>
    <izvorni_sadrzaj>  BT- TRANSPORTI  d.o.o.  SVILNA, OIB 54057608366</izvorni_sadrzaj>
    <derivirana_varijabla naziv="DomainObject.Predmet.ProtustrankaFormatedOIB_1">  BT- TRANSPORTI  d.o.o.  SVILNA, OIB 54057608366</derivirana_varijabla>
  </DomainObject.Predmet.ProtustrankaFormatedOIB>
  <DomainObject.Predmet.ProtustrankaFormatedWithAdress>
    <izvorni_sadrzaj> BT- TRANSPORTI  d.o.o.  SVILNA, Svilna 6, Svilna</izvorni_sadrzaj>
    <derivirana_varijabla naziv="DomainObject.Predmet.ProtustrankaFormatedWithAdress_1"> BT- TRANSPORTI  d.o.o.  SVILNA, Svilna 6, Svilna</derivirana_varijabla>
  </DomainObject.Predmet.ProtustrankaFormatedWithAdress>
  <DomainObject.Predmet.ProtustrankaFormatedWithAdressOIB>
    <izvorni_sadrzaj> BT- TRANSPORTI  d.o.o.  SVILNA, OIB 54057608366, Svilna 6, Svilna</izvorni_sadrzaj>
    <derivirana_varijabla naziv="DomainObject.Predmet.ProtustrankaFormatedWithAdressOIB_1"> BT- TRANSPORTI  d.o.o.  SVILNA, OIB 54057608366, Svilna 6, Svilna</derivirana_varijabla>
  </DomainObject.Predmet.ProtustrankaFormatedWithAdressOIB>
  <DomainObject.Predmet.ProtustrankaWithAdress>
    <izvorni_sadrzaj>BT- TRANSPORTI  d.o.o.  SVILNA Svilna 6, Svilna</izvorni_sadrzaj>
    <derivirana_varijabla naziv="DomainObject.Predmet.ProtustrankaWithAdress_1">BT- TRANSPORTI  d.o.o.  SVILNA Svilna 6, Svilna</derivirana_varijabla>
  </DomainObject.Predmet.ProtustrankaWithAdress>
  <DomainObject.Predmet.ProtustrankaWithAdressOIB>
    <izvorni_sadrzaj>BT- TRANSPORTI  d.o.o.  SVILNA, OIB 54057608366, Svilna 6, Svilna</izvorni_sadrzaj>
    <derivirana_varijabla naziv="DomainObject.Predmet.ProtustrankaWithAdressOIB_1">BT- TRANSPORTI  d.o.o.  SVILNA, OIB 54057608366, Svilna 6, Svilna</derivirana_varijabla>
  </DomainObject.Predmet.ProtustrankaWithAdressOIB>
  <DomainObject.Predmet.ProtustrankaNazivFormated>
    <izvorni_sadrzaj>BT- TRANSPORTI  d.o.o.  SVILNA</izvorni_sadrzaj>
    <derivirana_varijabla naziv="DomainObject.Predmet.ProtustrankaNazivFormated_1">BT- TRANSPORTI  d.o.o.  SVILNA</derivirana_varijabla>
  </DomainObject.Predmet.ProtustrankaNazivFormated>
  <DomainObject.Predmet.ProtustrankaNazivFormatedOIB>
    <izvorni_sadrzaj>BT- TRANSPORTI  d.o.o.  SVILNA, OIB 54057608366</izvorni_sadrzaj>
    <derivirana_varijabla naziv="DomainObject.Predmet.ProtustrankaNazivFormatedOIB_1">BT- TRANSPORTI  d.o.o.  SVILNA, OIB 54057608366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-POREZNA UPRAVA PU POŽEGA</izvorni_sadrzaj>
    <derivirana_varijabla naziv="DomainObject.Predmet.StrankaFormated_1">  MINISTARSTVO FINANCIJA -POREZNA UPRAVA PU POŽEGA</derivirana_varijabla>
  </DomainObject.Predmet.StrankaFormated>
  <DomainObject.Predmet.StrankaFormatedOIB>
    <izvorni_sadrzaj>  MINISTARSTVO FINANCIJA -POREZNA UPRAVA PU POŽEGA</izvorni_sadrzaj>
    <derivirana_varijabla naziv="DomainObject.Predmet.StrankaFormatedOIB_1">  MINISTARSTVO FINANCIJA -POREZNA UPRAVA PU POŽEGA</derivirana_varijabla>
  </DomainObject.Predmet.StrankaFormatedOIB>
  <DomainObject.Predmet.StrankaFormatedWithAdress>
    <izvorni_sadrzaj> MINISTARSTVO FINANCIJA -POREZNA UPRAVA PU POŽEGA, 34000 Požega</izvorni_sadrzaj>
    <derivirana_varijabla naziv="DomainObject.Predmet.StrankaFormatedWithAdress_1"> MINISTARSTVO FINANCIJA -POREZNA UPRAVA PU POŽEGA, 34000 Požega</derivirana_varijabla>
  </DomainObject.Predmet.StrankaFormatedWithAdress>
  <DomainObject.Predmet.StrankaFormatedWithAdressOIB>
    <izvorni_sadrzaj> MINISTARSTVO FINANCIJA -POREZNA UPRAVA PU POŽEGA, 34000 Požega</izvorni_sadrzaj>
    <derivirana_varijabla naziv="DomainObject.Predmet.StrankaFormatedWithAdressOIB_1"> MINISTARSTVO FINANCIJA -POREZNA UPRAVA PU POŽEGA, 34000 Požega</derivirana_varijabla>
  </DomainObject.Predmet.StrankaFormatedWithAdressOIB>
  <DomainObject.Predmet.StrankaWithAdress>
    <izvorni_sadrzaj>MINISTARSTVO FINANCIJA -POREZNA UPRAVA PU POŽEGA 34000 Požega</izvorni_sadrzaj>
    <derivirana_varijabla naziv="DomainObject.Predmet.StrankaWithAdress_1">MINISTARSTVO FINANCIJA -POREZNA UPRAVA PU POŽEGA 34000 Požega</derivirana_varijabla>
  </DomainObject.Predmet.StrankaWithAdress>
  <DomainObject.Predmet.StrankaWithAdressOIB>
    <izvorni_sadrzaj>MINISTARSTVO FINANCIJA -POREZNA UPRAVA PU POŽEGA, 34000 Požega</izvorni_sadrzaj>
    <derivirana_varijabla naziv="DomainObject.Predmet.StrankaWithAdressOIB_1">MINISTARSTVO FINANCIJA -POREZNA UPRAVA PU POŽEGA, 34000 Požega</derivirana_varijabla>
  </DomainObject.Predmet.StrankaWithAdressOIB>
  <DomainObject.Predmet.StrankaNazivFormated>
    <izvorni_sadrzaj>MINISTARSTVO FINANCIJA -POREZNA UPRAVA PU POŽEGA</izvorni_sadrzaj>
    <derivirana_varijabla naziv="DomainObject.Predmet.StrankaNazivFormated_1">MINISTARSTVO FINANCIJA -POREZNA UPRAVA PU POŽEGA</derivirana_varijabla>
  </DomainObject.Predmet.StrankaNazivFormated>
  <DomainObject.Predmet.StrankaNazivFormatedOIB>
    <izvorni_sadrzaj>MINISTARSTVO FINANCIJA -POREZNA UPRAVA PU POŽEGA</izvorni_sadrzaj>
    <derivirana_varijabla naziv="DomainObject.Predmet.StrankaNazivFormatedOIB_1">MINISTARSTVO FINANCIJA -POREZNA UPRAVA PU POŽEGA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MINISTARSTVO FINANCIJA -POREZNA UPRAVA PU POŽEGA</item>
    </izvorni_sadrzaj>
    <derivirana_varijabla naziv="DomainObject.Predmet.StrankaListFormated_1">
      <item>MINISTARSTVO FINANCIJA -POREZNA UPRAVA PU POŽEGA</item>
    </derivirana_varijabla>
  </DomainObject.Predmet.StrankaListFormated>
  <DomainObject.Predmet.StrankaListFormatedOIB>
    <izvorni_sadrzaj>
      <item>MINISTARSTVO FINANCIJA -POREZNA UPRAVA PU POŽEGA</item>
    </izvorni_sadrzaj>
    <derivirana_varijabla naziv="DomainObject.Predmet.StrankaListFormatedOIB_1">
      <item>MINISTARSTVO FINANCIJA -POREZNA UPRAVA PU POŽEGA</item>
    </derivirana_varijabla>
  </DomainObject.Predmet.StrankaListFormatedOIB>
  <DomainObject.Predmet.StrankaListFormatedWithAdress>
    <izvorni_sadrzaj>
      <item>MINISTARSTVO FINANCIJA -POREZNA UPRAVA PU POŽEGA, 34000 Požega</item>
    </izvorni_sadrzaj>
    <derivirana_varijabla naziv="DomainObject.Predmet.StrankaListFormatedWithAdress_1">
      <item>MINISTARSTVO FINANCIJA -POREZNA UPRAVA PU POŽEGA, 34000 Požega</item>
    </derivirana_varijabla>
  </DomainObject.Predmet.StrankaListFormatedWithAdress>
  <DomainObject.Predmet.StrankaListFormatedWithAdressOIB>
    <izvorni_sadrzaj>
      <item>MINISTARSTVO FINANCIJA -POREZNA UPRAVA PU POŽEGA, 34000 Požega</item>
    </izvorni_sadrzaj>
    <derivirana_varijabla naziv="DomainObject.Predmet.StrankaListFormatedWithAdressOIB_1">
      <item>MINISTARSTVO FINANCIJA -POREZNA UPRAVA PU POŽEGA, 34000 Požega</item>
    </derivirana_varijabla>
  </DomainObject.Predmet.StrankaListFormatedWithAdressOIB>
  <DomainObject.Predmet.StrankaListNazivFormated>
    <izvorni_sadrzaj>
      <item>MINISTARSTVO FINANCIJA -POREZNA UPRAVA PU POŽEGA</item>
    </izvorni_sadrzaj>
    <derivirana_varijabla naziv="DomainObject.Predmet.StrankaListNazivFormated_1">
      <item>MINISTARSTVO FINANCIJA -POREZNA UPRAVA PU POŽEGA</item>
    </derivirana_varijabla>
  </DomainObject.Predmet.StrankaListNazivFormated>
  <DomainObject.Predmet.StrankaListNazivFormatedOIB>
    <izvorni_sadrzaj>
      <item>MINISTARSTVO FINANCIJA -POREZNA UPRAVA PU POŽEGA</item>
    </izvorni_sadrzaj>
    <derivirana_varijabla naziv="DomainObject.Predmet.StrankaListNazivFormatedOIB_1">
      <item>MINISTARSTVO FINANCIJA -POREZNA UPRAVA PU POŽEGA</item>
    </derivirana_varijabla>
  </DomainObject.Predmet.StrankaListNazivFormatedOIB>
  <DomainObject.Predmet.ProtuStrankaListFormated>
    <izvorni_sadrzaj>
      <item>BT- TRANSPORTI  d.o.o.  SVILNA</item>
    </izvorni_sadrzaj>
    <derivirana_varijabla naziv="DomainObject.Predmet.ProtuStrankaListFormated_1">
      <item>BT- TRANSPORTI  d.o.o.  SVILNA</item>
    </derivirana_varijabla>
  </DomainObject.Predmet.ProtuStrankaListFormated>
  <DomainObject.Predmet.ProtuStrankaListFormatedOIB>
    <izvorni_sadrzaj>
      <item>BT- TRANSPORTI  d.o.o.  SVILNA, OIB 54057608366</item>
    </izvorni_sadrzaj>
    <derivirana_varijabla naziv="DomainObject.Predmet.ProtuStrankaListFormatedOIB_1">
      <item>BT- TRANSPORTI  d.o.o.  SVILNA, OIB 54057608366</item>
    </derivirana_varijabla>
  </DomainObject.Predmet.ProtuStrankaListFormatedOIB>
  <DomainObject.Predmet.ProtuStrankaListFormatedWithAdress>
    <izvorni_sadrzaj>
      <item>BT- TRANSPORTI  d.o.o.  SVILNA, Svilna 6, Svilna</item>
    </izvorni_sadrzaj>
    <derivirana_varijabla naziv="DomainObject.Predmet.ProtuStrankaListFormatedWithAdress_1">
      <item>BT- TRANSPORTI  d.o.o.  SVILNA, Svilna 6, Svilna</item>
    </derivirana_varijabla>
  </DomainObject.Predmet.ProtuStrankaListFormatedWithAdress>
  <DomainObject.Predmet.ProtuStrankaListFormatedWithAdressOIB>
    <izvorni_sadrzaj>
      <item>BT- TRANSPORTI  d.o.o.  SVILNA, OIB 54057608366, Svilna 6, Svilna</item>
    </izvorni_sadrzaj>
    <derivirana_varijabla naziv="DomainObject.Predmet.ProtuStrankaListFormatedWithAdressOIB_1">
      <item>BT- TRANSPORTI  d.o.o.  SVILNA, OIB 54057608366, Svilna 6, Svilna</item>
    </derivirana_varijabla>
  </DomainObject.Predmet.ProtuStrankaListFormatedWithAdressOIB>
  <DomainObject.Predmet.ProtuStrankaListNazivFormated>
    <izvorni_sadrzaj>
      <item>BT- TRANSPORTI  d.o.o.  SVILNA</item>
    </izvorni_sadrzaj>
    <derivirana_varijabla naziv="DomainObject.Predmet.ProtuStrankaListNazivFormated_1">
      <item>BT- TRANSPORTI  d.o.o.  SVILNA</item>
    </derivirana_varijabla>
  </DomainObject.Predmet.ProtuStrankaListNazivFormated>
  <DomainObject.Predmet.ProtuStrankaListNazivFormatedOIB>
    <izvorni_sadrzaj>
      <item>BT- TRANSPORTI  d.o.o.  SVILNA, OIB 54057608366</item>
    </izvorni_sadrzaj>
    <derivirana_varijabla naziv="DomainObject.Predmet.ProtuStrankaListNazivFormatedOIB_1">
      <item>BT- TRANSPORTI  d.o.o.  SVILNA, OIB 54057608366</item>
    </derivirana_varijabla>
  </DomainObject.Predmet.ProtuStrankaListNazivFormatedOIB>
  <DomainObject.Predmet.OstaliListFormated>
    <izvorni_sadrzaj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izvorni_sadrzaj>
    <derivirana_varijabla naziv="DomainObject.Predmet.OstaliListFormated_1"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derivirana_varijabla>
  </DomainObject.Predmet.OstaliListFormated>
  <DomainObject.Predmet.OstaliListFormatedOIB>
    <izvorni_sadrzaj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izvorni_sadrzaj>
    <derivirana_varijabla naziv="DomainObject.Predmet.OstaliListFormatedOIB_1"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derivirana_varijabla>
  </DomainObject.Predmet.OstaliListFormatedOIB>
  <DomainObject.Predmet.OstaliListFormatedWithAdress>
    <izvorni_sadrzaj>
      <item>ANTUN BAZINA, Svilna 6, 34310 SVILNA, PLETERNICA</item>
      <item>KAZNIONICA U POŽEGI UPRAVA ZA ZATVORSKI SUSTAV, Osječka ulica 77, 34000 Požega</item>
      <item>HYPO ALPE-ADRIA-BANK d.d., Slavonska avenija 6, 10000 Zagreb</item>
      <item>MILAN NAKIĆ, sada stečajni upravitelj,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ILICA 1/A, 10000 Zagreb</item>
      <item>zamjenik pun. MARIJA GREPO, odvjetnička vježbenica</item>
      <item>MAĐARIĆ &amp; LUI - odvjetničko društvo d.o.o.,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Osječka 70, 34000 Požega</item>
      <item>CROATIA OSIGURANJE, MIRAMARSKA 22, 100000 Zagreb</item>
      <item>ZOU MAŠA GLUHINIĆJ BAGARIĆ i MONJA MATIĆ, Bednjanska 8/I, 10000 Zagreb</item>
      <item>BASLER OSIGURANJE ZAGREB dioničko društvo za osiguranje, Radnička cesta 37/b, 10000 Zagreb</item>
      <item>DRAŽEN IVANČIĆ, odvjetnik, Nikole Zrinskog 12, 35000 Slavonski Brod</item>
      <item>NARODNE NOVINE, dioničko društvo za izdavanje i tiskanje Službenog lista Republike Hrvatske, Zagreb, Savski Gaj XIII. put 6, 10000 Zagreb</item>
      <item>OD PENEZIĆ, PETAK I KOŽUL - za BASLER OSIGURANJE ZAGREB, Bužanova 4, 10000 Zagreb</item>
      <item>VIPnet d.o.o., Vrtni put 1, 10000 Zagreb</item>
      <item>Hanžeković &amp; Partneri d.o.o., odvjetničko društvo, Radnička cesta 22, 10000 Zagreb</item>
      <item>Odvjetničko društvo Grgić &amp; partneri, Ul. grada Vukovara 282, 10000 Zagreb</item>
      <item>AKVAMARIN d.o.o. za trgovinu, usluge, proizvodnju i turistička agencija,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Slavka Kolara 18, 34000 Požega</item>
      <item>SVILNA TRANSPORTI d.o.o. za turizam i prijevoz putnika i stvari u cestovnom prometu, Svilna 5, 34310 Svilna</item>
      <item>KREŠIMIR BLEKIĆ, odvjetnik, Trg pobjede, 35000 Slavonski Brod</item>
    </izvorni_sadrzaj>
    <derivirana_varijabla naziv="DomainObject.Predmet.OstaliListFormatedWithAdress_1">
      <item>ANTUN BAZINA, Svilna 6, 34310 SVILNA, PLETERNICA</item>
      <item>KAZNIONICA U POŽEGI UPRAVA ZA ZATVORSKI SUSTAV, Osječka ulica 77, 34000 Požega</item>
      <item>HYPO ALPE-ADRIA-BANK d.d., Slavonska avenija 6, 10000 Zagreb</item>
      <item>MILAN NAKIĆ, sada stečajni upravitelj,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ILICA 1/A, 10000 Zagreb</item>
      <item>zamjenik pun. MARIJA GREPO, odvjetnička vježbenica</item>
      <item>MAĐARIĆ &amp; LUI - odvjetničko društvo d.o.o.,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Osječka 70, 34000 Požega</item>
      <item>CROATIA OSIGURANJE, MIRAMARSKA 22, 100000 Zagreb</item>
      <item>ZOU MAŠA GLUHINIĆJ BAGARIĆ i MONJA MATIĆ, Bednjanska 8/I, 10000 Zagreb</item>
      <item>BASLER OSIGURANJE ZAGREB dioničko društvo za osiguranje, Radnička cesta 37/b, 10000 Zagreb</item>
      <item>DRAŽEN IVANČIĆ, odvjetnik, Nikole Zrinskog 12, 35000 Slavonski Brod</item>
      <item>NARODNE NOVINE, dioničko društvo za izdavanje i tiskanje Službenog lista Republike Hrvatske, Zagreb, Savski Gaj XIII. put 6, 10000 Zagreb</item>
      <item>OD PENEZIĆ, PETAK I KOŽUL - za BASLER OSIGURANJE ZAGREB, Bužanova 4, 10000 Zagreb</item>
      <item>VIPnet d.o.o., Vrtni put 1, 10000 Zagreb</item>
      <item>Hanžeković &amp; Partneri d.o.o., odvjetničko društvo, Radnička cesta 22, 10000 Zagreb</item>
      <item>Odvjetničko društvo Grgić &amp; partneri, Ul. grada Vukovara 282, 10000 Zagreb</item>
      <item>AKVAMARIN d.o.o. za trgovinu, usluge, proizvodnju i turistička agencija,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Slavka Kolara 18, 34000 Požega</item>
      <item>SVILNA TRANSPORTI d.o.o. za turizam i prijevoz putnika i stvari u cestovnom prometu, Svilna 5, 34310 Svilna</item>
      <item>KREŠIMIR BLEKIĆ, odvjetnik, Trg pobjede, 35000 Slavonski Brod</item>
    </derivirana_varijabla>
  </DomainObject.Predmet.OstaliListFormatedWithAdress>
  <DomainObject.Predmet.OstaliListFormatedWithAdressOIB>
    <izvorni_sadrzaj>
      <item>ANTUN BAZINA, Svilna 6, 34310 SVILNA, PLETERNICA</item>
      <item>KAZNIONICA U POŽEGI UPRAVA ZA ZATVORSKI SUSTAV, OIB 79863815810, Osječka ulica 77, 34000 Požega</item>
      <item>HYPO ALPE-ADRIA-BANK d.d., OIB 14036333877, Slavonska avenija 6, 10000 Zagreb</item>
      <item>MILAN NAKIĆ, sada stečajni upravitelj, OIB 11576973023,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 10000 Zagreb</item>
      <item>zamjenik pun. MARIJA GREPO, odvjetnička vježbenica</item>
      <item>MAĐARIĆ &amp; LUI - odvjetničko društvo d.o.o., OIB 27355904472,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 34000 Požega</item>
      <item>CROATIA OSIGURANJE, OIB 26187994862, MIRAMARSKA 22, 100000 Zagreb</item>
      <item>ZOU MAŠA GLUHINIĆJ BAGARIĆ i MONJA MATIĆ, Bednjanska 8/I, 10000 Zagreb</item>
      <item>BASLER OSIGURANJE ZAGREB dioničko društvo za osiguranje, OIB 59706054982, Radnička cesta 37/b, 10000 Zagreb</item>
      <item>DRAŽEN IVANČIĆ, odvjetnik, Nikole Zrinskog 12, 35000 Slavonski Brod</item>
      <item>NARODNE NOVINE, dioničko društvo za izdavanje i tiskanje Službenog lista Republike Hrvatske, Zagreb, OIB 64546066176, Savski Gaj XIII. put 6, 10000 Zagreb</item>
      <item>OD PENEZIĆ, PETAK I KOŽUL - za BASLER OSIGURANJE ZAGREB, OIB 14478211640, Bužanova 4, 10000 Zagreb</item>
      <item>VIPnet d.o.o., OIB 29524210204, Vrtni put 1, 10000 Zagreb</item>
      <item>Hanžeković &amp; Partneri d.o.o., odvjetničko društvo, OIB 85127306373, Radnička cesta 22, 10000 Zagreb</item>
      <item>Odvjetničko društvo Grgić &amp; partneri, OIB 22694857747, Ul. grada Vukovara 282, 10000 Zagreb</item>
      <item>AKVAMARIN d.o.o. za trgovinu, usluge, proizvodnju i turistička agencija, OIB 81688811423,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OIB 27913057895, Slavka Kolara 18, 34000 Požega</item>
      <item>SVILNA TRANSPORTI d.o.o. za turizam i prijevoz putnika i stvari u cestovnom prometu, OIB 44742930881, Svilna 5, 34310 Svilna</item>
      <item>KREŠIMIR BLEKIĆ, odvjetnik, Trg pobjede, 35000 Slavonski Brod</item>
    </izvorni_sadrzaj>
    <derivirana_varijabla naziv="DomainObject.Predmet.OstaliListFormatedWithAdressOIB_1">
      <item>ANTUN BAZINA, Svilna 6, 34310 SVILNA, PLETERNICA</item>
      <item>KAZNIONICA U POŽEGI UPRAVA ZA ZATVORSKI SUSTAV, OIB 79863815810, Osječka ulica 77, 34000 Požega</item>
      <item>HYPO ALPE-ADRIA-BANK d.d., OIB 14036333877, Slavonska avenija 6, 10000 Zagreb</item>
      <item>MILAN NAKIĆ, sada stečajni upravitelj, OIB 11576973023,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 10000 Zagreb</item>
      <item>zamjenik pun. MARIJA GREPO, odvjetnička vježbenica</item>
      <item>MAĐARIĆ &amp; LUI - odvjetničko društvo d.o.o., OIB 27355904472,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 34000 Požega</item>
      <item>CROATIA OSIGURANJE, OIB 26187994862, MIRAMARSKA 22, 100000 Zagreb</item>
      <item>ZOU MAŠA GLUHINIĆJ BAGARIĆ i MONJA MATIĆ, Bednjanska 8/I, 10000 Zagreb</item>
      <item>BASLER OSIGURANJE ZAGREB dioničko društvo za osiguranje, OIB 59706054982, Radnička cesta 37/b, 10000 Zagreb</item>
      <item>DRAŽEN IVANČIĆ, odvjetnik, Nikole Zrinskog 12, 35000 Slavonski Brod</item>
      <item>NARODNE NOVINE, dioničko društvo za izdavanje i tiskanje Službenog lista Republike Hrvatske, Zagreb, OIB 64546066176, Savski Gaj XIII. put 6, 10000 Zagreb</item>
      <item>OD PENEZIĆ, PETAK I KOŽUL - za BASLER OSIGURANJE ZAGREB, OIB 14478211640, Bužanova 4, 10000 Zagreb</item>
      <item>VIPnet d.o.o., OIB 29524210204, Vrtni put 1, 10000 Zagreb</item>
      <item>Hanžeković &amp; Partneri d.o.o., odvjetničko društvo, OIB 85127306373, Radnička cesta 22, 10000 Zagreb</item>
      <item>Odvjetničko društvo Grgić &amp; partneri, OIB 22694857747, Ul. grada Vukovara 282, 10000 Zagreb</item>
      <item>AKVAMARIN d.o.o. za trgovinu, usluge, proizvodnju i turistička agencija, OIB 81688811423,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OIB 27913057895, Slavka Kolara 18, 34000 Požega</item>
      <item>SVILNA TRANSPORTI d.o.o. za turizam i prijevoz putnika i stvari u cestovnom prometu, OIB 44742930881, Svilna 5, 34310 Svilna</item>
      <item>KREŠIMIR BLEKIĆ, odvjetnik, Trg pobjede, 35000 Slavonski Brod</item>
    </derivirana_varijabla>
  </DomainObject.Predmet.OstaliListFormatedWithAdressOIB>
  <DomainObject.Predmet.OstaliListNazivFormated>
    <izvorni_sadrzaj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izvorni_sadrzaj>
    <derivirana_varijabla naziv="DomainObject.Predmet.OstaliListNazivFormated_1"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derivirana_varijabla>
  </DomainObject.Predmet.OstaliListNazivFormated>
  <DomainObject.Predmet.OstaliListNazivFormatedOIB>
    <izvorni_sadrzaj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izvorni_sadrzaj>
    <derivirana_varijabla naziv="DomainObject.Predmet.OstaliListNazivFormatedOIB_1"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-POREZNA UPRAVA PU POŽEGA</izvorni_sadrzaj>
    <derivirana_varijabla naziv="DomainObject.Predmet.StrankaIDrugi_1">MINISTARSTVO FINANCIJA -POREZNA UPRAVA PU POŽEGA</derivirana_varijabla>
  </DomainObject.Predmet.StrankaIDrugi>
  <DomainObject.Predmet.ProtustrankaIDrugi>
    <izvorni_sadrzaj>BT- TRANSPORTI  d.o.o.  SVILNA</izvorni_sadrzaj>
    <derivirana_varijabla naziv="DomainObject.Predmet.ProtustrankaIDrugi_1">BT- TRANSPORTI  d.o.o.  SVILNA</derivirana_varijabla>
  </DomainObject.Predmet.ProtustrankaIDrugi>
  <DomainObject.Predmet.StrankaIDrugiAdressOIB>
    <izvorni_sadrzaj>MINISTARSTVO FINANCIJA -POREZNA UPRAVA PU POŽEGA, 34000 Požega</izvorni_sadrzaj>
    <derivirana_varijabla naziv="DomainObject.Predmet.StrankaIDrugiAdressOIB_1">MINISTARSTVO FINANCIJA -POREZNA UPRAVA PU POŽEGA, 34000 Požega</derivirana_varijabla>
  </DomainObject.Predmet.StrankaIDrugiAdressOIB>
  <DomainObject.Predmet.ProtustrankaIDrugiAdressOIB>
    <izvorni_sadrzaj>BT- TRANSPORTI  d.o.o.  SVILNA, OIB 54057608366, Svilna 6, Svilna</izvorni_sadrzaj>
    <derivirana_varijabla naziv="DomainObject.Predmet.ProtustrankaIDrugiAdressOIB_1">BT- TRANSPORTI  d.o.o.  SVILNA, OIB 54057608366, Svilna 6, Svilna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-POREZNA UPRAVA PU POŽEGA</item>
      <item>BT- TRANSPORTI  d.o.o.  SVILNA</item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izvorni_sadrzaj>
    <derivirana_varijabla naziv="DomainObject.Predmet.SudioniciListNaziv_1">
      <item>MINISTARSTVO FINANCIJA -POREZNA UPRAVA PU POŽEGA</item>
      <item>BT- TRANSPORTI  d.o.o.  SVILNA</item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derivirana_varijabla>
  </DomainObject.Predmet.SudioniciListNaziv>
  <DomainObject.Predmet.SudioniciListAdressOIB>
    <izvorni_sadrzaj>
      <item>MINISTARSTVO FINANCIJA -POREZNA UPRAVA PU POŽEGA, 34000 Požega</item>
      <item>BT- TRANSPORTI  d.o.o.  SVILNA, OIB 54057608366, Svilna 6,Svilna</item>
      <item>ANTUN BAZINA, Svilna 6,34310 SVILNA, PLETERNICA</item>
      <item>KAZNIONICA U POŽEGI UPRAVA ZA ZATVORSKI SUSTAV, OIB 79863815810, Osječka ulica 77,34000 Požega</item>
      <item>HYPO ALPE-ADRIA-BANK d.d., OIB 14036333877, Slavonska avenija 6,10000 Zagreb</item>
      <item>MILAN NAKIĆ, sada stečajni upravitelj, OIB 11576973023, J. J. Strossmayera 20,34550 Pakrac</item>
      <item>ANKICA BAZINA, Svilna 5,34310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1/A,10000 Zagreb</item>
      <item>zamjenik pun. MARIJA GREPO, odvjetnička vježbenica</item>
      <item>MAĐARIĆ &amp; LUI - odvjetničko društvo d.o.o., OIB 27355904472, Ilica 191F,10000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70,34000 Požega</item>
      <item>CROATIA OSIGURANJE, OIB 26187994862, MIRAMARSKA 22,100000 Zagreb</item>
      <item>ZOU MAŠA GLUHINIĆJ BAGARIĆ i MONJA MATIĆ, Bednjanska 8/I,10000 Zagreb</item>
      <item>BASLER OSIGURANJE ZAGREB dioničko društvo za osiguranje, OIB 59706054982, Radnička cesta 37/b,10000 Zagreb</item>
      <item>DRAŽEN IVANČIĆ, odvjetnik, Nikole Zrinskog 12,35000 Slavonski Brod</item>
      <item>NARODNE NOVINE, dioničko društvo za izdavanje i tiskanje Službenog lista Republike Hrvatske, Zagreb, OIB 64546066176, Savski Gaj XIII. put 6,10000 Zagreb</item>
      <item>OD PENEZIĆ, PETAK I KOŽUL - za BASLER OSIGURANJE ZAGREB, OIB 14478211640, Bužanova 4,10000 Zagreb</item>
      <item>VIPnet d.o.o., OIB 29524210204, Vrtni put 1,10000 Zagreb</item>
      <item>Hanžeković &amp; Partneri d.o.o., odvjetničko društvo, OIB 85127306373, Radnička cesta 22,10000 Zagreb</item>
      <item>Odvjetničko društvo Grgić &amp; partneri, OIB 22694857747, Ul. grada Vukovara 282,10000 Zagreb</item>
      <item>AKVAMARIN d.o.o. za trgovinu, usluge, proizvodnju i turistička agencija, OIB 81688811423, Obodska 5,20000 Dubrovnik</item>
      <item>FINA POŽEGA, 34000 Požega</item>
      <item>ŽDO Građansko-upravni odjel, 35000 Slavonski Brod</item>
      <item>PU POŽEŠKO-SLAVONSKA, 34000 Požega</item>
      <item>pun. stečajnog upravitelja Dragutin Miro Carin,odvj., Zajčeva 21,35000 Slavonski Brod</item>
      <item>NIKOLA JUKIĆ, odvjetnički vježbenik, 35000 Slavonski Brod</item>
      <item>KRISTINA BOGNAR, OIB 27913057895, Slavka Kolara 18,34000 Požega</item>
      <item>SVILNA TRANSPORTI d.o.o. za turizam i prijevoz putnika i stvari u cestovnom prometu, OIB 44742930881, Svilna 5,34310 Svilna</item>
      <item>KREŠIMIR BLEKIĆ, odvjetnik, Trg pobjede,35000 Slavonski Brod</item>
    </izvorni_sadrzaj>
    <derivirana_varijabla naziv="DomainObject.Predmet.SudioniciListAdressOIB_1">
      <item>MINISTARSTVO FINANCIJA -POREZNA UPRAVA PU POŽEGA, 34000 Požega</item>
      <item>BT- TRANSPORTI  d.o.o.  SVILNA, OIB 54057608366, Svilna 6,Svilna</item>
      <item>ANTUN BAZINA, Svilna 6,34310 SVILNA, PLETERNICA</item>
      <item>KAZNIONICA U POŽEGI UPRAVA ZA ZATVORSKI SUSTAV, OIB 79863815810, Osječka ulica 77,34000 Požega</item>
      <item>HYPO ALPE-ADRIA-BANK d.d., OIB 14036333877, Slavonska avenija 6,10000 Zagreb</item>
      <item>MILAN NAKIĆ, sada stečajni upravitelj, OIB 11576973023, J. J. Strossmayera 20,34550 Pakrac</item>
      <item>ANKICA BAZINA, Svilna 5,34310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1/A,10000 Zagreb</item>
      <item>zamjenik pun. MARIJA GREPO, odvjetnička vježbenica</item>
      <item>MAĐARIĆ &amp; LUI - odvjetničko društvo d.o.o., OIB 27355904472, Ilica 191F,10000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70,34000 Požega</item>
      <item>CROATIA OSIGURANJE, OIB 26187994862, MIRAMARSKA 22,100000 Zagreb</item>
      <item>ZOU MAŠA GLUHINIĆJ BAGARIĆ i MONJA MATIĆ, Bednjanska 8/I,10000 Zagreb</item>
      <item>BASLER OSIGURANJE ZAGREB dioničko društvo za osiguranje, OIB 59706054982, Radnička cesta 37/b,10000 Zagreb</item>
      <item>DRAŽEN IVANČIĆ, odvjetnik, Nikole Zrinskog 12,35000 Slavonski Brod</item>
      <item>NARODNE NOVINE, dioničko društvo za izdavanje i tiskanje Službenog lista Republike Hrvatske, Zagreb, OIB 64546066176, Savski Gaj XIII. put 6,10000 Zagreb</item>
      <item>OD PENEZIĆ, PETAK I KOŽUL - za BASLER OSIGURANJE ZAGREB, OIB 14478211640, Bužanova 4,10000 Zagreb</item>
      <item>VIPnet d.o.o., OIB 29524210204, Vrtni put 1,10000 Zagreb</item>
      <item>Hanžeković &amp; Partneri d.o.o., odvjetničko društvo, OIB 85127306373, Radnička cesta 22,10000 Zagreb</item>
      <item>Odvjetničko društvo Grgić &amp; partneri, OIB 22694857747, Ul. grada Vukovara 282,10000 Zagreb</item>
      <item>AKVAMARIN d.o.o. za trgovinu, usluge, proizvodnju i turistička agencija, OIB 81688811423, Obodska 5,20000 Dubrovnik</item>
      <item>FINA POŽEGA, 34000 Požega</item>
      <item>ŽDO Građansko-upravni odjel, 35000 Slavonski Brod</item>
      <item>PU POŽEŠKO-SLAVONSKA, 34000 Požega</item>
      <item>pun. stečajnog upravitelja Dragutin Miro Carin,odvj., Zajčeva 21,35000 Slavonski Brod</item>
      <item>NIKOLA JUKIĆ, odvjetnički vježbenik, 35000 Slavonski Brod</item>
      <item>KRISTINA BOGNAR, OIB 27913057895, Slavka Kolara 18,34000 Požega</item>
      <item>SVILNA TRANSPORTI d.o.o. za turizam i prijevoz putnika i stvari u cestovnom prometu, OIB 44742930881, Svilna 5,34310 Svilna</item>
      <item>KREŠIMIR BLEKIĆ, odvjetnik, Trg pobjede,35000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54057608366</item>
      <item>, OIB null</item>
      <item>, OIB 79863815810</item>
      <item>, OIB 14036333877</item>
      <item>, OIB 11576973023</item>
      <item>, OIB null</item>
      <item>, OIB null</item>
      <item>, OIB null</item>
      <item>, OIB null</item>
      <item>, OIB null</item>
      <item>, OIB null</item>
      <item>, OIB 86709918716</item>
      <item>, OIB null</item>
      <item>, OIB 27355904472</item>
      <item>, OIB null</item>
      <item>, OIB null</item>
      <item>, OIB 73966432875</item>
      <item>, OIB 26187994862</item>
      <item>, OIB null</item>
      <item>, OIB 59706054982</item>
      <item>, OIB null</item>
      <item>, OIB 64546066176</item>
      <item>, OIB 14478211640</item>
      <item>, OIB 29524210204</item>
      <item>, OIB 85127306373</item>
      <item>, OIB 22694857747</item>
      <item>, OIB 81688811423</item>
      <item>, OIB null</item>
      <item>, OIB null</item>
      <item>, OIB null</item>
      <item>, OIB null</item>
      <item>, OIB null</item>
      <item>, OIB 27913057895</item>
      <item>, OIB 44742930881</item>
      <item>, OIB null</item>
    </izvorni_sadrzaj>
    <derivirana_varijabla naziv="DomainObject.Predmet.SudioniciListNazivOIB_1">
      <item>, OIB null</item>
      <item>, OIB 54057608366</item>
      <item>, OIB null</item>
      <item>, OIB 79863815810</item>
      <item>, OIB 14036333877</item>
      <item>, OIB 11576973023</item>
      <item>, OIB null</item>
      <item>, OIB null</item>
      <item>, OIB null</item>
      <item>, OIB null</item>
      <item>, OIB null</item>
      <item>, OIB null</item>
      <item>, OIB 86709918716</item>
      <item>, OIB null</item>
      <item>, OIB 27355904472</item>
      <item>, OIB null</item>
      <item>, OIB null</item>
      <item>, OIB 73966432875</item>
      <item>, OIB 26187994862</item>
      <item>, OIB null</item>
      <item>, OIB 59706054982</item>
      <item>, OIB null</item>
      <item>, OIB 64546066176</item>
      <item>, OIB 14478211640</item>
      <item>, OIB 29524210204</item>
      <item>, OIB 85127306373</item>
      <item>, OIB 22694857747</item>
      <item>, OIB 81688811423</item>
      <item>, OIB null</item>
      <item>, OIB null</item>
      <item>, OIB null</item>
      <item>, OIB null</item>
      <item>, OIB null</item>
      <item>, OIB 27913057895</item>
      <item>, OIB 44742930881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572</properties:Words>
  <properties:Characters>3162</properties:Characters>
  <properties:Lines>74</properties:Lines>
  <properties:Paragraphs>35</properties:Paragraphs>
  <properties:TotalTime>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2017-10-10T06:53:00Z</dcterms:created>
  <dc:creator>wsadmin</dc:creator>
  <cp:lastModifiedBy>wsadmin</cp:lastModifiedBy>
  <dcterms:modified xmlns:xsi="http://www.w3.org/2001/XMLSchema-instance" xsi:type="dcterms:W3CDTF">2017-10-10T10:29:00Z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