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8eea" w14:paraId="9598eea" w:rsidRDefault="007D0963" w:rsidP="00BD1AA7" w:rsidR="00BD1AA7">
      <w:pPr>
        <w15:collapsed w:val="false"/>
      </w:pPr>
      <w:bookmarkStart w:name="_GoBack" w:id="0"/>
      <w:bookmarkEnd w:id="0"/>
      <w:r>
        <w:t xml:space="preserve">               </w:t>
      </w:r>
      <w:r w:rsidR="00CA0AA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5049CD" w:rsidP="00BD1AA7" w:rsidR="005049CD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5049CD" w:rsidP="004A3868" w:rsidR="005049CD">
      <w:pPr>
        <w:jc w:val="center"/>
      </w:pPr>
    </w:p>
    <w:p w:rsidRDefault="004A3868" w:rsidP="004A3868" w:rsidR="004A3868" w:rsidRPr="00D14516"/>
    <w:p w:rsidRDefault="00832287" w:rsidP="00152051" w:rsidR="004A3868" w:rsidRPr="00064FF2">
      <w:pPr>
        <w:ind w:firstLine="708"/>
        <w:jc w:val="both"/>
      </w:pPr>
      <w:r>
        <w:t>Trgovački sud u Osijeku</w:t>
      </w:r>
      <w:r w:rsidR="004A3868" w:rsidRPr="00D14516">
        <w:t xml:space="preserve"> </w:t>
      </w:r>
      <w:r w:rsidR="00313597">
        <w:t xml:space="preserve">po </w:t>
      </w:r>
      <w:r>
        <w:t>sudskoj savjetnici</w:t>
      </w:r>
      <w:r w:rsidR="00064FF2">
        <w:t xml:space="preserve"> </w:t>
      </w:r>
      <w:r>
        <w:t>Marini</w:t>
      </w:r>
      <w:r w:rsidR="00064FF2">
        <w:t xml:space="preserve"> Ljubičić Knežević, </w:t>
      </w:r>
      <w:r w:rsidR="004A3868">
        <w:t>u stečajnom predmetu</w:t>
      </w:r>
      <w:r w:rsidR="00064FF2">
        <w:t xml:space="preserve"> povodom zahtjeva </w:t>
      </w:r>
      <w:r w:rsidR="00EB06A4">
        <w:t xml:space="preserve">Financijske agencije, </w:t>
      </w:r>
      <w:r w:rsidR="00EB06A4" w:rsidRPr="00EB06A4">
        <w:t>OIB: 85821130368</w:t>
      </w:r>
      <w:r w:rsidR="00EB06A4">
        <w:t xml:space="preserve">, </w:t>
      </w:r>
      <w:r w:rsidR="009B0425">
        <w:t>Regionalnog cent</w:t>
      </w:r>
      <w:r w:rsidR="00064FF2">
        <w:t>r</w:t>
      </w:r>
      <w:r w:rsidR="009B0425">
        <w:t xml:space="preserve">a </w:t>
      </w:r>
      <w:r w:rsidR="00EB06A4">
        <w:t>Zagreb</w:t>
      </w:r>
      <w:r w:rsidR="00064FF2">
        <w:t xml:space="preserve">, </w:t>
      </w:r>
      <w:r w:rsidR="00EB06A4">
        <w:t>Zagreb, Trg svibanjskih žrtava 1995. 1,</w:t>
      </w:r>
      <w:r w:rsidR="004A3868">
        <w:t xml:space="preserve"> </w:t>
      </w:r>
      <w:r w:rsidR="00064FF2">
        <w:t xml:space="preserve">za </w:t>
      </w:r>
      <w:r w:rsidR="00DE1835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8A4CB7">
        <w:t>BAZINA MONT jednostavno društvo s ograničenom odgovornošću za usluge</w:t>
      </w:r>
      <w:r w:rsidR="00174CE0">
        <w:t xml:space="preserve">, </w:t>
      </w:r>
      <w:r w:rsidR="00064FF2">
        <w:t xml:space="preserve">MBS: </w:t>
      </w:r>
      <w:r w:rsidR="008A4CB7">
        <w:t>080935206</w:t>
      </w:r>
      <w:r w:rsidR="00064FF2">
        <w:t xml:space="preserve">, OIB: </w:t>
      </w:r>
      <w:r w:rsidR="008A4CB7">
        <w:t>20100281815</w:t>
      </w:r>
      <w:r w:rsidR="00064FF2">
        <w:t xml:space="preserve">, </w:t>
      </w:r>
      <w:r w:rsidR="00F774C0">
        <w:t xml:space="preserve">Zagreb, </w:t>
      </w:r>
      <w:r w:rsidR="008A4CB7">
        <w:t>Havidićeva 4</w:t>
      </w:r>
      <w:r w:rsidR="00250413">
        <w:t xml:space="preserve">, </w:t>
      </w:r>
      <w:r w:rsidR="00A51C2D">
        <w:t>23</w:t>
      </w:r>
      <w:r w:rsidR="00FA2956">
        <w:t>. travnja</w:t>
      </w:r>
      <w:r w:rsidR="00064FF2">
        <w:t xml:space="preserve"> 201</w:t>
      </w:r>
      <w:r w:rsidR="00FA2956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832287" w:rsidP="00832287" w:rsidR="00B75497">
      <w:pPr>
        <w:ind w:firstLine="720"/>
        <w:jc w:val="both"/>
      </w:pPr>
      <w:r>
        <w:t>Odbacuje se zahtjev za p</w:t>
      </w:r>
      <w:r w:rsidR="00A435ED">
        <w:t>rovedbu</w:t>
      </w:r>
      <w:r>
        <w:t xml:space="preserve"> skraćenog stečajnog postupka nad stečajnim dužnikom</w:t>
      </w:r>
      <w:r w:rsidR="00F774C0">
        <w:t xml:space="preserve"> </w:t>
      </w:r>
      <w:r w:rsidR="00855F1D" w:rsidRPr="00855F1D">
        <w:t>BAZINA MONT jednostavno društvo s ograničenom odgovornošću za usluge, MBS: 080935206, OIB: 20100281815, Zagreb, Havidićeva 4</w:t>
      </w:r>
      <w:r w:rsidR="009F394D">
        <w:t>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5049CD">
      <w:pPr>
        <w:pStyle w:val="Naslov1"/>
        <w:rPr>
          <w:b w:val="false"/>
          <w:lang w:val="hr-HR"/>
        </w:rPr>
      </w:pPr>
      <w:r w:rsidRPr="005049CD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466D68" w:rsidP="00466D68" w:rsidR="00466D68">
      <w:pPr>
        <w:ind w:firstLine="720"/>
        <w:jc w:val="both"/>
      </w:pPr>
      <w:r>
        <w:t xml:space="preserve">Trgovački sud u Zagrebu </w:t>
      </w:r>
      <w:r w:rsidR="00855F1D">
        <w:t>30. studenoga</w:t>
      </w:r>
      <w:r w:rsidR="00994A82">
        <w:t xml:space="preserve"> 2017</w:t>
      </w:r>
      <w:r>
        <w:t>. zaprimio je zahtjev Financijske agencije, Regionalnog centra Zagreb, za provedbu skraćenog steč</w:t>
      </w:r>
      <w:r w:rsidR="00994A82">
        <w:t>ajnog postupka, Klasa: 110-07/17-01/04, Ur.broj: 04-06-17-</w:t>
      </w:r>
      <w:r w:rsidR="00855F1D">
        <w:t>5721</w:t>
      </w:r>
      <w:r>
        <w:t xml:space="preserve"> od </w:t>
      </w:r>
      <w:r w:rsidR="00F774C0">
        <w:t>28</w:t>
      </w:r>
      <w:r>
        <w:t xml:space="preserve">. </w:t>
      </w:r>
      <w:r w:rsidR="00855F1D">
        <w:t>studenoga</w:t>
      </w:r>
      <w:r w:rsidR="00994A82">
        <w:t xml:space="preserve"> 2017</w:t>
      </w:r>
      <w:r w:rsidR="00855F1D">
        <w:t xml:space="preserve">. nad stečajnim dužnikom </w:t>
      </w:r>
      <w:r w:rsidR="00855F1D" w:rsidRPr="00855F1D">
        <w:t>BAZINA MONT jednostavno društvo s ograničenom odgovornošću za usluge, MBS: 080935206, OIB: 20100281815, Zagreb, Havidićeva 4</w:t>
      </w:r>
      <w:r>
        <w:t>.</w:t>
      </w:r>
    </w:p>
    <w:p w:rsidRDefault="00466D68" w:rsidP="00466D68" w:rsidR="00466D68">
      <w:pPr>
        <w:ind w:firstLine="720"/>
        <w:jc w:val="both"/>
      </w:pPr>
    </w:p>
    <w:p w:rsidRDefault="00466D68" w:rsidP="00466D68" w:rsidR="00466D68">
      <w:pPr>
        <w:ind w:firstLine="720"/>
        <w:jc w:val="both"/>
      </w:pPr>
      <w:r>
        <w:t xml:space="preserve"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56F57">
        <w:t>9</w:t>
      </w:r>
      <w:r w:rsidR="00F774C0">
        <w:t>.</w:t>
      </w:r>
      <w:r>
        <w:t xml:space="preserve"> travnja 2018.</w:t>
      </w:r>
    </w:p>
    <w:p w:rsidRDefault="00466D68" w:rsidP="00466D68" w:rsidR="00466D68">
      <w:pPr>
        <w:ind w:firstLine="720"/>
        <w:jc w:val="both"/>
      </w:pPr>
    </w:p>
    <w:p w:rsidRDefault="005049CD" w:rsidP="00466D68" w:rsidR="005049CD">
      <w:pPr>
        <w:ind w:firstLine="720"/>
        <w:jc w:val="both"/>
      </w:pPr>
    </w:p>
    <w:p w:rsidRDefault="005049CD" w:rsidP="00466D68" w:rsidR="005049CD">
      <w:pPr>
        <w:ind w:firstLine="720"/>
        <w:jc w:val="both"/>
      </w:pPr>
    </w:p>
    <w:p w:rsidRDefault="005049CD" w:rsidP="00466D68" w:rsidR="005049CD">
      <w:pPr>
        <w:ind w:firstLine="720"/>
        <w:jc w:val="both"/>
      </w:pPr>
    </w:p>
    <w:p w:rsidRDefault="005049CD" w:rsidP="00466D68" w:rsidR="005049CD">
      <w:pPr>
        <w:ind w:firstLine="720"/>
        <w:jc w:val="both"/>
      </w:pPr>
    </w:p>
    <w:p w:rsidRDefault="005049CD" w:rsidP="00466D68" w:rsidR="005049CD">
      <w:pPr>
        <w:ind w:firstLine="720"/>
        <w:jc w:val="both"/>
      </w:pPr>
    </w:p>
    <w:p w:rsidRDefault="00027D65" w:rsidP="00B43923" w:rsidR="002350CC" w:rsidRPr="002350CC">
      <w:pPr>
        <w:ind w:firstLine="720"/>
        <w:jc w:val="both"/>
      </w:pPr>
      <w:r>
        <w:t xml:space="preserve">Uvidom u sudski registar za </w:t>
      </w:r>
      <w:r w:rsidR="00FA2956">
        <w:t xml:space="preserve">predmetnog </w:t>
      </w:r>
      <w:r>
        <w:t xml:space="preserve">stečajnog </w:t>
      </w:r>
      <w:r w:rsidR="001E52C3">
        <w:t xml:space="preserve">dužnika </w:t>
      </w:r>
      <w:r>
        <w:t xml:space="preserve">utvrđeno je da je nad </w:t>
      </w:r>
      <w:r w:rsidR="00FA2956">
        <w:t>istim</w:t>
      </w:r>
      <w:r>
        <w:t xml:space="preserve"> </w:t>
      </w:r>
      <w:r w:rsidR="002350CC">
        <w:t xml:space="preserve">pokrenut postupak brisanja po čl. 70. Zakona o sudskom registru (Narodne novine, broj: </w:t>
      </w:r>
      <w:r>
        <w:t xml:space="preserve"> </w:t>
      </w:r>
      <w:r w:rsidR="002350CC" w:rsidRPr="002350CC">
        <w:t>1/95, 57/96, 1/98, 30/99, 45/99, 54/05, 40/0</w:t>
      </w:r>
      <w:r w:rsidR="002350CC">
        <w:t xml:space="preserve">7, 91/10, 90/11, 148/13, 93/14 i </w:t>
      </w:r>
      <w:r w:rsidR="002350CC" w:rsidRPr="002350CC">
        <w:t>110/15</w:t>
      </w:r>
      <w:r w:rsidR="002350CC">
        <w:t>) rješenjem Trgovačkog suda u Zagrebu poslovnog broja: Tt-18/73</w:t>
      </w:r>
      <w:r w:rsidR="00B56F57">
        <w:t>40</w:t>
      </w:r>
      <w:r w:rsidR="002350CC">
        <w:t xml:space="preserve">-1 od </w:t>
      </w:r>
      <w:r w:rsidR="00B56F57">
        <w:t>6</w:t>
      </w:r>
      <w:r w:rsidR="002350CC">
        <w:t xml:space="preserve">. </w:t>
      </w:r>
      <w:r w:rsidR="00B56F57">
        <w:t>travnja</w:t>
      </w:r>
      <w:r w:rsidR="002350CC">
        <w:t xml:space="preserve"> 2018.</w:t>
      </w:r>
    </w:p>
    <w:p w:rsidRDefault="00501156" w:rsidP="002350CC" w:rsidR="00501156">
      <w:pPr>
        <w:jc w:val="both"/>
      </w:pPr>
    </w:p>
    <w:p w:rsidRDefault="00501156" w:rsidP="00AF119A" w:rsidR="00501156">
      <w:pPr>
        <w:ind w:firstLine="720"/>
        <w:jc w:val="both"/>
      </w:pPr>
      <w:r w:rsidRPr="00501156">
        <w:t>Odredbom čl. 428. Stečajnog zakona (Narodne novine, broj: 71/15</w:t>
      </w:r>
      <w:r w:rsidR="00FA2956">
        <w:t xml:space="preserve"> i </w:t>
      </w:r>
      <w:r w:rsidR="00FA2956" w:rsidRPr="00FA2956">
        <w:t>104/17</w:t>
      </w:r>
      <w:r w:rsidR="00FA2956">
        <w:t xml:space="preserve"> </w:t>
      </w:r>
      <w:r w:rsidRPr="00501156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</w:t>
      </w:r>
      <w:r w:rsidR="00FB0073">
        <w:t xml:space="preserve"> radi</w:t>
      </w:r>
      <w:r w:rsidRPr="00501156">
        <w:t xml:space="preserve"> brisanja iz sudskog registra.</w:t>
      </w:r>
    </w:p>
    <w:p w:rsidRDefault="00CC0A9D" w:rsidP="00027D65" w:rsidR="00B176DA">
      <w:pPr>
        <w:tabs>
          <w:tab w:pos="2070" w:val="left"/>
        </w:tabs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 xml:space="preserve">, </w:t>
      </w:r>
      <w:r w:rsidR="00027D65">
        <w:t>odba</w:t>
      </w:r>
      <w:r w:rsidR="00303858">
        <w:t xml:space="preserve">cuje se zahtjev </w:t>
      </w:r>
      <w:r w:rsidR="00027D65">
        <w:t>predlagatelja za provedbu skraćenog stečajnog postupka, obzirom nisu kumulativno ispunjene pretpostavke</w:t>
      </w:r>
      <w:r w:rsidR="00303858">
        <w:t xml:space="preserve"> za provedbu </w:t>
      </w:r>
      <w:r w:rsidR="006319F9">
        <w:t>istog</w:t>
      </w:r>
      <w:r w:rsidR="00027D65">
        <w:t xml:space="preserve"> i</w:t>
      </w:r>
      <w:r w:rsidR="00776901">
        <w:t xml:space="preserve">z čl. 428. SZ-a, odnosno </w:t>
      </w:r>
      <w:r w:rsidR="00824C94">
        <w:t>pokrenut je</w:t>
      </w:r>
      <w:r w:rsidR="00776901">
        <w:t xml:space="preserve"> drugi postupak</w:t>
      </w:r>
      <w:r w:rsidR="00FB0073">
        <w:t xml:space="preserve"> radi</w:t>
      </w:r>
      <w:r w:rsidR="00776901">
        <w:t xml:space="preserve"> brisanja pravne osobe iz sudskog registra.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466D68">
        <w:rPr>
          <w:bCs/>
        </w:rPr>
        <w:t>23.</w:t>
      </w:r>
      <w:r w:rsidR="00FA2956">
        <w:rPr>
          <w:bCs/>
        </w:rPr>
        <w:t xml:space="preserve"> travnja</w:t>
      </w:r>
      <w:r w:rsidR="00A56BB6">
        <w:rPr>
          <w:bCs/>
        </w:rPr>
        <w:t xml:space="preserve"> </w:t>
      </w:r>
      <w:r w:rsidR="00CA0AA3">
        <w:rPr>
          <w:bCs/>
        </w:rPr>
        <w:t>201</w:t>
      </w:r>
      <w:r w:rsidR="00FA2956">
        <w:rPr>
          <w:bCs/>
        </w:rPr>
        <w:t>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FA2956" w:rsidP="00027D65" w:rsidR="00027D6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Snježana Andrijanić</w:t>
      </w:r>
      <w:r w:rsidR="00B75497"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</w:r>
    </w:p>
    <w:p w:rsidRDefault="00027D65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              </w:t>
      </w:r>
      <w:r w:rsidR="00DE571A">
        <w:rPr>
          <w:b w:val="false"/>
          <w:lang w:val="hr-HR"/>
        </w:rPr>
        <w:t>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303858" w:rsidP="00B75497" w:rsidR="00303858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izjaviti </w:t>
      </w:r>
      <w:r>
        <w:t xml:space="preserve">žalbu </w:t>
      </w:r>
      <w:r w:rsidR="00E957FA">
        <w:t>Trgovačkom</w:t>
      </w:r>
      <w:r w:rsidR="00362E5B">
        <w:t xml:space="preserve"> sudu u</w:t>
      </w:r>
      <w:r w:rsidR="00E957FA">
        <w:t xml:space="preserve"> Osijeku</w:t>
      </w:r>
      <w:r w:rsidR="00362E5B">
        <w:t xml:space="preserve"> </w:t>
      </w:r>
      <w:r>
        <w:t>u roku od 8 dana pismeno u 3 primjerka</w:t>
      </w:r>
      <w:r w:rsidR="00B97EC7">
        <w:t>.</w:t>
      </w:r>
      <w:r>
        <w:t xml:space="preserve"> </w:t>
      </w:r>
    </w:p>
    <w:p w:rsidRDefault="00776901" w:rsidP="00B75497" w:rsidR="00490F0B">
      <w:pPr>
        <w:pStyle w:val="Tijeloteksta"/>
      </w:pPr>
      <w:r>
        <w:t>          </w:t>
      </w:r>
      <w:r w:rsidR="00B75497" w:rsidRPr="00CC5FC7">
        <w:t>   </w:t>
      </w:r>
    </w:p>
    <w:p w:rsidRDefault="00AD139D" w:rsidP="00B75497" w:rsidR="00AD139D">
      <w:pPr>
        <w:pStyle w:val="Tijeloteksta"/>
      </w:pPr>
    </w:p>
    <w:p w:rsidRDefault="00B75497" w:rsidP="00B75497" w:rsidR="00B75497" w:rsidRPr="00AD139D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</w:t>
      </w:r>
      <w:r w:rsidR="00466D68">
        <w:t>ZAGREB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215AA8" w:rsidR="006832C3">
      <w:pPr>
        <w:numPr>
          <w:ilvl w:val="0"/>
          <w:numId w:val="2"/>
        </w:numPr>
        <w:jc w:val="both"/>
      </w:pPr>
      <w:r>
        <w:t>e-oglasna ploča suda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</w:t>
      </w:r>
      <w:r w:rsidR="00215AA8">
        <w:t xml:space="preserve">odbacivanjem 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FA2956">
        <w:t>1</w:t>
      </w:r>
      <w:r w:rsidR="00466D68">
        <w:t>1</w:t>
      </w:r>
      <w:r>
        <w:t xml:space="preserve">. </w:t>
      </w:r>
      <w:r w:rsidR="00466D68">
        <w:t>svibnja</w:t>
      </w:r>
      <w:r>
        <w:t xml:space="preserve"> 201</w:t>
      </w:r>
      <w:r w:rsidR="00FA2956">
        <w:t>8</w:t>
      </w:r>
      <w:r>
        <w:t>.</w:t>
      </w: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7DB" w:rsidP="004A3868" w:rsidR="005B17DB">
      <w:r>
        <w:separator/>
      </w:r>
    </w:p>
  </w:endnote>
  <w:endnote w:id="0" w:type="continuationSeparator">
    <w:p w:rsidRDefault="005B17DB" w:rsidP="004A3868" w:rsidR="005B1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7DB" w:rsidP="004A3868" w:rsidR="005B17DB">
      <w:r>
        <w:separator/>
      </w:r>
    </w:p>
  </w:footnote>
  <w:footnote w:id="0" w:type="continuationSeparator">
    <w:p w:rsidRDefault="005B17DB" w:rsidP="004A3868" w:rsidR="005B17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</w:p>
  <w:p w:rsidRDefault="00EB06A4" w:rsidP="00FA2956" w:rsidR="004A3868">
    <w:pPr>
      <w:pStyle w:val="Zaglavlje"/>
      <w:jc w:val="right"/>
    </w:pPr>
    <w:r>
      <w:t>Poslovni broj: 19 St-</w:t>
    </w:r>
    <w:r w:rsidR="008A4CB7">
      <w:t>425</w:t>
    </w:r>
    <w:r w:rsidR="00FA2956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7D65"/>
    <w:rsid w:val="00045004"/>
    <w:rsid w:val="00057B2D"/>
    <w:rsid w:val="00064FF2"/>
    <w:rsid w:val="00070C71"/>
    <w:rsid w:val="00072890"/>
    <w:rsid w:val="000A1E4E"/>
    <w:rsid w:val="000D55E4"/>
    <w:rsid w:val="000D5628"/>
    <w:rsid w:val="000E198A"/>
    <w:rsid w:val="000E4440"/>
    <w:rsid w:val="000E6E82"/>
    <w:rsid w:val="00111C75"/>
    <w:rsid w:val="00131132"/>
    <w:rsid w:val="00137654"/>
    <w:rsid w:val="0014134B"/>
    <w:rsid w:val="0014394E"/>
    <w:rsid w:val="00152051"/>
    <w:rsid w:val="00154A6B"/>
    <w:rsid w:val="001627FB"/>
    <w:rsid w:val="00163169"/>
    <w:rsid w:val="001718AE"/>
    <w:rsid w:val="00174CE0"/>
    <w:rsid w:val="0018368F"/>
    <w:rsid w:val="0018583C"/>
    <w:rsid w:val="001867CA"/>
    <w:rsid w:val="00186EA7"/>
    <w:rsid w:val="0019153C"/>
    <w:rsid w:val="001936ED"/>
    <w:rsid w:val="001A56DB"/>
    <w:rsid w:val="001B648A"/>
    <w:rsid w:val="001C0CFA"/>
    <w:rsid w:val="001D0917"/>
    <w:rsid w:val="001D2166"/>
    <w:rsid w:val="001D7CB3"/>
    <w:rsid w:val="001E52C3"/>
    <w:rsid w:val="001E7E8C"/>
    <w:rsid w:val="001F3B52"/>
    <w:rsid w:val="0021261F"/>
    <w:rsid w:val="00215AA8"/>
    <w:rsid w:val="00217253"/>
    <w:rsid w:val="0022414E"/>
    <w:rsid w:val="002317D3"/>
    <w:rsid w:val="002350CC"/>
    <w:rsid w:val="00250413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03858"/>
    <w:rsid w:val="00313597"/>
    <w:rsid w:val="003331FB"/>
    <w:rsid w:val="00362E5B"/>
    <w:rsid w:val="00365B73"/>
    <w:rsid w:val="003843C3"/>
    <w:rsid w:val="00393264"/>
    <w:rsid w:val="003A6C8A"/>
    <w:rsid w:val="003B06A8"/>
    <w:rsid w:val="003B195E"/>
    <w:rsid w:val="003B51C9"/>
    <w:rsid w:val="003B7AAC"/>
    <w:rsid w:val="003D451A"/>
    <w:rsid w:val="003E6FCE"/>
    <w:rsid w:val="00401554"/>
    <w:rsid w:val="004040BC"/>
    <w:rsid w:val="004128BB"/>
    <w:rsid w:val="00455C18"/>
    <w:rsid w:val="00456233"/>
    <w:rsid w:val="004636D6"/>
    <w:rsid w:val="00466D68"/>
    <w:rsid w:val="00480041"/>
    <w:rsid w:val="0048779D"/>
    <w:rsid w:val="00490F0B"/>
    <w:rsid w:val="004946FB"/>
    <w:rsid w:val="004A3868"/>
    <w:rsid w:val="004E3E2E"/>
    <w:rsid w:val="004E65BC"/>
    <w:rsid w:val="004F2672"/>
    <w:rsid w:val="00501156"/>
    <w:rsid w:val="005012E6"/>
    <w:rsid w:val="005049CD"/>
    <w:rsid w:val="005200AB"/>
    <w:rsid w:val="005525E2"/>
    <w:rsid w:val="005560F4"/>
    <w:rsid w:val="00571630"/>
    <w:rsid w:val="00583AE6"/>
    <w:rsid w:val="00592B7E"/>
    <w:rsid w:val="00594CA5"/>
    <w:rsid w:val="00595793"/>
    <w:rsid w:val="005A5C82"/>
    <w:rsid w:val="005A6C21"/>
    <w:rsid w:val="005B0B37"/>
    <w:rsid w:val="005B17DB"/>
    <w:rsid w:val="005B4DB5"/>
    <w:rsid w:val="005C2CF0"/>
    <w:rsid w:val="005C39A5"/>
    <w:rsid w:val="005E2B09"/>
    <w:rsid w:val="005E739C"/>
    <w:rsid w:val="00607A96"/>
    <w:rsid w:val="0061187C"/>
    <w:rsid w:val="0062253E"/>
    <w:rsid w:val="006247C8"/>
    <w:rsid w:val="00625F0A"/>
    <w:rsid w:val="00627740"/>
    <w:rsid w:val="006319F9"/>
    <w:rsid w:val="00640501"/>
    <w:rsid w:val="006556E0"/>
    <w:rsid w:val="00665E74"/>
    <w:rsid w:val="00681149"/>
    <w:rsid w:val="00682965"/>
    <w:rsid w:val="006832C3"/>
    <w:rsid w:val="006F0A36"/>
    <w:rsid w:val="00702C71"/>
    <w:rsid w:val="0070447A"/>
    <w:rsid w:val="00704DE2"/>
    <w:rsid w:val="00710662"/>
    <w:rsid w:val="00726845"/>
    <w:rsid w:val="00727922"/>
    <w:rsid w:val="00752950"/>
    <w:rsid w:val="00752B41"/>
    <w:rsid w:val="00774C3B"/>
    <w:rsid w:val="00776901"/>
    <w:rsid w:val="00782257"/>
    <w:rsid w:val="00795FF2"/>
    <w:rsid w:val="007A0EFB"/>
    <w:rsid w:val="007C1C95"/>
    <w:rsid w:val="007C2112"/>
    <w:rsid w:val="007D0963"/>
    <w:rsid w:val="007E256D"/>
    <w:rsid w:val="007F551F"/>
    <w:rsid w:val="00800652"/>
    <w:rsid w:val="008041DE"/>
    <w:rsid w:val="00816035"/>
    <w:rsid w:val="00824C94"/>
    <w:rsid w:val="00832287"/>
    <w:rsid w:val="0085567C"/>
    <w:rsid w:val="00855F1D"/>
    <w:rsid w:val="008A2342"/>
    <w:rsid w:val="008A49DF"/>
    <w:rsid w:val="008A4CB7"/>
    <w:rsid w:val="008C7588"/>
    <w:rsid w:val="008D21F8"/>
    <w:rsid w:val="008F656F"/>
    <w:rsid w:val="00941AE2"/>
    <w:rsid w:val="00943812"/>
    <w:rsid w:val="00964800"/>
    <w:rsid w:val="00982D67"/>
    <w:rsid w:val="00991CE4"/>
    <w:rsid w:val="00992F2B"/>
    <w:rsid w:val="00994A82"/>
    <w:rsid w:val="00996147"/>
    <w:rsid w:val="00997BAF"/>
    <w:rsid w:val="009B0425"/>
    <w:rsid w:val="009B160A"/>
    <w:rsid w:val="009D6064"/>
    <w:rsid w:val="009E2A56"/>
    <w:rsid w:val="009F394D"/>
    <w:rsid w:val="00A13EBF"/>
    <w:rsid w:val="00A27052"/>
    <w:rsid w:val="00A435ED"/>
    <w:rsid w:val="00A45F7B"/>
    <w:rsid w:val="00A51C2D"/>
    <w:rsid w:val="00A52692"/>
    <w:rsid w:val="00A56BB6"/>
    <w:rsid w:val="00A819D4"/>
    <w:rsid w:val="00A9541A"/>
    <w:rsid w:val="00AA0272"/>
    <w:rsid w:val="00AD139D"/>
    <w:rsid w:val="00AE0651"/>
    <w:rsid w:val="00AE47D4"/>
    <w:rsid w:val="00AF119A"/>
    <w:rsid w:val="00AF266F"/>
    <w:rsid w:val="00B04AB5"/>
    <w:rsid w:val="00B176DA"/>
    <w:rsid w:val="00B426C8"/>
    <w:rsid w:val="00B43923"/>
    <w:rsid w:val="00B526C2"/>
    <w:rsid w:val="00B56968"/>
    <w:rsid w:val="00B56F57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87306"/>
    <w:rsid w:val="00C92CA3"/>
    <w:rsid w:val="00C9338C"/>
    <w:rsid w:val="00CA0AA3"/>
    <w:rsid w:val="00CB0CF0"/>
    <w:rsid w:val="00CC0A9D"/>
    <w:rsid w:val="00CC2E2A"/>
    <w:rsid w:val="00CC3B98"/>
    <w:rsid w:val="00CC5FC7"/>
    <w:rsid w:val="00CD1FE7"/>
    <w:rsid w:val="00CD4B30"/>
    <w:rsid w:val="00CD7775"/>
    <w:rsid w:val="00CE2A4F"/>
    <w:rsid w:val="00CE4A24"/>
    <w:rsid w:val="00D03A3D"/>
    <w:rsid w:val="00D0656F"/>
    <w:rsid w:val="00D147D3"/>
    <w:rsid w:val="00D1704E"/>
    <w:rsid w:val="00D411F0"/>
    <w:rsid w:val="00D60121"/>
    <w:rsid w:val="00D658F8"/>
    <w:rsid w:val="00D71932"/>
    <w:rsid w:val="00D726D6"/>
    <w:rsid w:val="00DB1856"/>
    <w:rsid w:val="00DB4537"/>
    <w:rsid w:val="00DE1835"/>
    <w:rsid w:val="00DE4EC1"/>
    <w:rsid w:val="00DE571A"/>
    <w:rsid w:val="00DE7EA8"/>
    <w:rsid w:val="00E17C16"/>
    <w:rsid w:val="00E36EAC"/>
    <w:rsid w:val="00E3703B"/>
    <w:rsid w:val="00E5313B"/>
    <w:rsid w:val="00E5382B"/>
    <w:rsid w:val="00E55445"/>
    <w:rsid w:val="00E63354"/>
    <w:rsid w:val="00E670CC"/>
    <w:rsid w:val="00E73B84"/>
    <w:rsid w:val="00E87FD6"/>
    <w:rsid w:val="00E957FA"/>
    <w:rsid w:val="00E962DA"/>
    <w:rsid w:val="00E97528"/>
    <w:rsid w:val="00EA0F8C"/>
    <w:rsid w:val="00EB06A4"/>
    <w:rsid w:val="00EC000C"/>
    <w:rsid w:val="00EC5CDB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774C0"/>
    <w:rsid w:val="00F971B3"/>
    <w:rsid w:val="00FA2956"/>
    <w:rsid w:val="00FA70D4"/>
    <w:rsid w:val="00FB0073"/>
    <w:rsid w:val="00FB1DC3"/>
    <w:rsid w:val="00FB5D98"/>
    <w:rsid w:val="00FC068C"/>
    <w:rsid w:val="00FC45CB"/>
    <w:rsid w:val="00FC68E5"/>
    <w:rsid w:val="00FD0B8C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5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5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5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5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5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5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5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5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St-425/2018</izvorni_sadrzaj>
    <derivirana_varijabla naziv="DomainObject.Predmet.OznakaBroj_1">St-425/2018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BAZINA MONT jednostavno društvo s ograničenom odgovornošću za usluge</izvorni_sadrzaj>
    <derivirana_varijabla naziv="DomainObject.Predmet.ProtustrankaFormated_1">  BAZINA MONT jednostavno društvo s ograničenom odgovornošću za usluge</derivirana_varijabla>
  </DomainObject.Predmet.ProtustrankaFormated>
  <DomainObject.Predmet.ProtustrankaFormatedOIB>
    <izvorni_sadrzaj>  BAZINA MONT jednostavno društvo s ograničenom odgovornošću za usluge, OIB 20100281815</izvorni_sadrzaj>
    <derivirana_varijabla naziv="DomainObject.Predmet.ProtustrankaFormatedOIB_1">  BAZINA MONT jednostavno društvo s ograničenom odgovornošću za usluge, OIB 20100281815</derivirana_varijabla>
  </DomainObject.Predmet.ProtustrankaFormatedOIB>
  <DomainObject.Predmet.ProtustrankaFormatedWithAdress>
    <izvorni_sadrzaj> BAZINA MONT jednostavno društvo s ograničenom odgovornošću za usluge, Havidićeva 4, 10000 Zagreb</izvorni_sadrzaj>
    <derivirana_varijabla naziv="DomainObject.Predmet.ProtustrankaFormatedWithAdress_1"> BAZINA MONT jednostavno društvo s ograničenom odgovornošću za usluge, Havidićeva 4, 10000 Zagreb</derivirana_varijabla>
  </DomainObject.Predmet.ProtustrankaFormatedWithAdress>
  <DomainObject.Predmet.ProtustrankaFormatedWithAdressOIB>
    <izvorni_sadrzaj> BAZINA MONT jednostavno društvo s ograničenom odgovornošću za usluge, OIB 20100281815, Havidićeva 4, 10000 Zagreb</izvorni_sadrzaj>
    <derivirana_varijabla naziv="DomainObject.Predmet.ProtustrankaFormatedWithAdressOIB_1"> BAZINA MONT jednostavno društvo s ograničenom odgovornošću za usluge, OIB 20100281815, Havidićeva 4, 10000 Zagreb</derivirana_varijabla>
  </DomainObject.Predmet.ProtustrankaFormatedWithAdressOIB>
  <DomainObject.Predmet.ProtustrankaWithAdress>
    <izvorni_sadrzaj>BAZINA MONT jednostavno društvo s ograničenom odgovornošću za usluge Havidićeva 4, 10000 Zagreb</izvorni_sadrzaj>
    <derivirana_varijabla naziv="DomainObject.Predmet.ProtustrankaWithAdress_1">BAZINA MONT jednostavno društvo s ograničenom odgovornošću za usluge Havidićeva 4, 10000 Zagreb</derivirana_varijabla>
  </DomainObject.Predmet.ProtustrankaWithAdress>
  <DomainObject.Predmet.ProtustrankaWithAdressOIB>
    <izvorni_sadrzaj>BAZINA MONT jednostavno društvo s ograničenom odgovornošću za usluge, OIB 20100281815, Havidićeva 4, 10000 Zagreb</izvorni_sadrzaj>
    <derivirana_varijabla naziv="DomainObject.Predmet.ProtustrankaWithAdressOIB_1">BAZINA MONT jednostavno društvo s ograničenom odgovornošću za usluge, OIB 20100281815, Havidićeva 4, 10000 Zagreb</derivirana_varijabla>
  </DomainObject.Predmet.ProtustrankaWithAdressOIB>
  <DomainObject.Predmet.ProtustrankaNazivFormated>
    <izvorni_sadrzaj>BAZINA MONT jednostavno društvo s ograničenom odgovornošću za usluge</izvorni_sadrzaj>
    <derivirana_varijabla naziv="DomainObject.Predmet.ProtustrankaNazivFormated_1">BAZINA MONT jednostavno društvo s ograničenom odgovornošću za usluge</derivirana_varijabla>
  </DomainObject.Predmet.ProtustrankaNazivFormated>
  <DomainObject.Predmet.ProtustrankaNazivFormatedOIB>
    <izvorni_sadrzaj>BAZINA MONT jednostavno društvo s ograničenom odgovornošću za usluge, OIB 20100281815</izvorni_sadrzaj>
    <derivirana_varijabla naziv="DomainObject.Predmet.ProtustrankaNazivFormatedOIB_1">BAZINA MONT jednostavno društvo s ograničenom odgovornošću za usluge, OIB 20100281815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BAZINA MONT jednostavno društvo s ograničenom odgovornošću za usluge</item>
    </izvorni_sadrzaj>
    <derivirana_varijabla naziv="DomainObject.Predmet.ProtuStrankaListFormated_1">
      <item>BAZINA MONT jednostavno društvo s ograničenom odgovornošću za usluge</item>
    </derivirana_varijabla>
  </DomainObject.Predmet.ProtuStrankaListFormated>
  <DomainObject.Predmet.ProtuStrankaListFormatedOIB>
    <izvorni_sadrzaj>
      <item>BAZINA MONT jednostavno društvo s ograničenom odgovornošću za usluge, OIB 20100281815</item>
    </izvorni_sadrzaj>
    <derivirana_varijabla naziv="DomainObject.Predmet.ProtuStrankaListFormatedOIB_1">
      <item>BAZINA MONT jednostavno društvo s ograničenom odgovornošću za usluge, OIB 20100281815</item>
    </derivirana_varijabla>
  </DomainObject.Predmet.ProtuStrankaListFormatedOIB>
  <DomainObject.Predmet.ProtuStrankaListFormatedWithAdress>
    <izvorni_sadrzaj>
      <item>BAZINA MONT jednostavno društvo s ograničenom odgovornošću za usluge, Havidićeva 4, 10000 Zagreb</item>
    </izvorni_sadrzaj>
    <derivirana_varijabla naziv="DomainObject.Predmet.ProtuStrankaListFormatedWithAdress_1">
      <item>BAZINA MONT jednostavno društvo s ograničenom odgovornošću za usluge, Havidićeva 4, 10000 Zagreb</item>
    </derivirana_varijabla>
  </DomainObject.Predmet.ProtuStrankaListFormatedWithAdress>
  <DomainObject.Predmet.ProtuStrankaListFormatedWithAdressOIB>
    <izvorni_sadrzaj>
      <item>BAZINA MONT jednostavno društvo s ograničenom odgovornošću za usluge, OIB 20100281815, Havidićeva 4, 10000 Zagreb</item>
    </izvorni_sadrzaj>
    <derivirana_varijabla naziv="DomainObject.Predmet.ProtuStrankaListFormatedWithAdressOIB_1">
      <item>BAZINA MONT jednostavno društvo s ograničenom odgovornošću za usluge, OIB 20100281815, Havidićeva 4, 10000 Zagreb</item>
    </derivirana_varijabla>
  </DomainObject.Predmet.ProtuStrankaListFormatedWithAdressOIB>
  <DomainObject.Predmet.ProtuStrankaListNazivFormated>
    <izvorni_sadrzaj>
      <item>BAZINA MONT jednostavno društvo s ograničenom odgovornošću za usluge</item>
    </izvorni_sadrzaj>
    <derivirana_varijabla naziv="DomainObject.Predmet.ProtuStrankaListNazivFormated_1">
      <item>BAZINA MONT jednostavno društvo s ograničenom odgovornošću za usluge</item>
    </derivirana_varijabla>
  </DomainObject.Predmet.ProtuStrankaListNazivFormated>
  <DomainObject.Predmet.ProtuStrankaListNazivFormatedOIB>
    <izvorni_sadrzaj>
      <item>BAZINA MONT jednostavno društvo s ograničenom odgovornošću za usluge, OIB 20100281815</item>
    </izvorni_sadrzaj>
    <derivirana_varijabla naziv="DomainObject.Predmet.ProtuStrankaListNazivFormatedOIB_1">
      <item>BAZINA MONT jednostavno društvo s ograničenom odgovornošću za usluge, OIB 20100281815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BAZINA MONT jednostavno društvo s ograničenom odgovornošću za usluge</izvorni_sadrzaj>
    <derivirana_varijabla naziv="DomainObject.Predmet.ProtustrankaIDrugi_1">BAZINA MONT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BAZINA MONT jednostavno društvo s ograničenom odgovornošću za usluge, OIB 20100281815, Havidićeva 4, 10000 Zagreb</izvorni_sadrzaj>
    <derivirana_varijabla naziv="DomainObject.Predmet.ProtustrankaIDrugiAdressOIB_1">BAZINA MONT jednostavno društvo s ograničenom odgovornošću za usluge, OIB 20100281815, Havidićeva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BAZINA MONT jednostavno društvo s ograničenom odgovornošću za usluge</item>
      <item>FINA Regionalni centar Zagreb</item>
    </izvorni_sadrzaj>
    <derivirana_varijabla naziv="DomainObject.Predmet.SudioniciListNaziv_1">
      <item>BAZINA MONT jednostavno društvo s ograničenom odgovornošću za usluge</item>
      <item>FINA Regionalni centar Zagreb</item>
    </derivirana_varijabla>
  </DomainObject.Predmet.SudioniciListNaziv>
  <DomainObject.Predmet.SudioniciListAdressOIB>
    <izvorni_sadrzaj>
      <item>BAZINA MONT jednostavno društvo s ograničenom odgovornošću za usluge, OIB 20100281815, Havidićeva 4,10000 Zagreb</item>
      <item>FINA Regionalni centar Zagreb, OIB 85821130368, Trg svibanjskih žrtava 1995. br. 1,10000 Zagreb</item>
    </izvorni_sadrzaj>
    <derivirana_varijabla naziv="DomainObject.Predmet.SudioniciListAdressOIB_1">
      <item>BAZINA MONT jednostavno društvo s ograničenom odgovornošću za usluge, OIB 20100281815, Havidićeva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20100281815</item>
      <item>, OIB 85821130368</item>
    </izvorni_sadrzaj>
    <derivirana_varijabla naziv="DomainObject.Predmet.SudioniciListNazivOIB_1">
      <item>, OIB 20100281815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18D49-81C6-4BFC-970A-A7F02A410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427</properties:Words>
  <properties:Characters>2501</properties:Characters>
  <properties:Lines>91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2018-04-23T07:07:00Z</dcterms:created>
  <dc:creator>mkocijan</dc:creator>
  <cp:lastModifiedBy>Snježana Andrijanić</cp:lastModifiedBy>
  <cp:lastPrinted>2017-08-07T07:25:00Z</cp:lastPrinted>
  <dcterms:modified xmlns:xsi="http://www.w3.org/2001/XMLSchema-instance" xsi:type="dcterms:W3CDTF">2018-04-23T12:00:00Z</dcterms:modified>
  <cp:revision>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(St-425-2018.docx)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