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C97B8A" w:rsidR="00127FD3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127FD3" w:rsidP="00C97B8A" w:rsidR="00127FD3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27FD3" w:rsidP="00C97B8A" w:rsidR="00127FD3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127FD3" w:rsidP="00C97B8A" w:rsidR="00127FD3" w:rsidRPr="009077C2">
            <w:pPr>
              <w:jc w:val="center"/>
            </w:pPr>
            <w:r>
              <w:t xml:space="preserve">Trgovački sud u Osijeku   </w:t>
            </w:r>
          </w:p>
          <w:p w:rsidRDefault="00127FD3" w:rsidP="00C97B8A" w:rsidR="00127FD3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C97B8A" w:rsidR="00127FD3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127FD3" w:rsidP="00C97B8A" w:rsidR="00127FD3" w:rsidRPr="00974EE9">
            <w:pPr>
              <w:pStyle w:val="VSVerzija"/>
              <w:jc w:val="center"/>
            </w:pPr>
            <w:r>
              <w:t xml:space="preserve">Poslovni broj: </w:t>
            </w:r>
            <w:proofErr w:type="spellStart"/>
            <w:r>
              <w:t>13</w:t>
            </w:r>
            <w:proofErr w:type="spellEnd"/>
            <w:r>
              <w:t xml:space="preserve"> St-</w:t>
            </w:r>
            <w:proofErr w:type="spellStart"/>
            <w:r>
              <w:t>123</w:t>
            </w:r>
            <w:proofErr w:type="spellEnd"/>
            <w:r>
              <w:t>/</w:t>
            </w:r>
            <w:proofErr w:type="spellStart"/>
            <w:r>
              <w:t>16</w:t>
            </w:r>
            <w:proofErr w:type="spellEnd"/>
            <w:r>
              <w:t>-</w:t>
            </w:r>
            <w:proofErr w:type="spellStart"/>
            <w:r>
              <w:t>77</w:t>
            </w:r>
            <w:proofErr w:type="spellEnd"/>
          </w:p>
        </w:tc>
      </w:tr>
    </w:tbl>
    <w:p w14:textId="cbf062d" w14:paraId="cbf062d" w:rsidRDefault="00127FD3" w:rsidP="00127FD3" w:rsidR="00127FD3">
      <w:pPr>
        <w:jc w:val="both"/>
        <w15:collapsed w:val="false"/>
      </w:pPr>
    </w:p>
    <w:p w:rsidRDefault="00127FD3" w:rsidP="00127FD3" w:rsidR="00127FD3">
      <w:pPr>
        <w:jc w:val="both"/>
      </w:pPr>
    </w:p>
    <w:p w:rsidRDefault="00127FD3" w:rsidP="00127FD3" w:rsidR="00127FD3">
      <w:pPr>
        <w:jc w:val="both"/>
      </w:pPr>
    </w:p>
    <w:p w:rsidRDefault="00127FD3" w:rsidP="00127FD3" w:rsidR="00127FD3">
      <w:pPr>
        <w:jc w:val="both"/>
      </w:pPr>
    </w:p>
    <w:p w:rsidRDefault="00127FD3" w:rsidP="00127FD3" w:rsidR="00127FD3">
      <w:pPr>
        <w:jc w:val="center"/>
      </w:pPr>
      <w:r>
        <w:t>U   I M E   R E P U B L I K E  H R V A T S K E</w:t>
      </w:r>
    </w:p>
    <w:p w:rsidRDefault="00127FD3" w:rsidP="00127FD3" w:rsidR="00127FD3">
      <w:pPr>
        <w:jc w:val="center"/>
      </w:pPr>
    </w:p>
    <w:p w:rsidRDefault="00127FD3" w:rsidP="00127FD3" w:rsidR="00127FD3">
      <w:pPr>
        <w:jc w:val="center"/>
      </w:pPr>
      <w:r>
        <w:t>R J E Š E N J E</w:t>
      </w:r>
    </w:p>
    <w:p w:rsidRDefault="00150970" w:rsidP="002A43BA" w:rsidR="00150970">
      <w:pPr>
        <w:pStyle w:val="Tijeloteksta"/>
        <w:rPr>
          <w:b/>
          <w:bCs/>
        </w:rPr>
      </w:pPr>
    </w:p>
    <w:p w:rsidRDefault="00F6630B" w:rsidP="00F6630B" w:rsidR="00F6630B">
      <w:pPr>
        <w:pStyle w:val="Tijeloteksta"/>
        <w:rPr>
          <w:b/>
          <w:bCs/>
        </w:rPr>
      </w:pPr>
    </w:p>
    <w:p w:rsidRDefault="00EF27A9" w:rsidP="00EF27A9" w:rsidR="00EF27A9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proofErr w:type="spellStart"/>
      <w:r w:rsidR="00127FD3">
        <w:rPr>
          <w:bCs/>
        </w:rPr>
        <w:t>ŠIMUNEC</w:t>
      </w:r>
      <w:proofErr w:type="spellEnd"/>
      <w:r w:rsidR="00127FD3">
        <w:rPr>
          <w:bCs/>
        </w:rPr>
        <w:t xml:space="preserve"> d.o.o. za poljoprivredu i turizam, u stečaju, </w:t>
      </w:r>
      <w:proofErr w:type="spellStart"/>
      <w:r w:rsidR="00127FD3">
        <w:rPr>
          <w:bCs/>
        </w:rPr>
        <w:t>Majške</w:t>
      </w:r>
      <w:proofErr w:type="spellEnd"/>
      <w:r w:rsidR="00127FD3">
        <w:rPr>
          <w:bCs/>
        </w:rPr>
        <w:t xml:space="preserve"> Međe, Zmaj Jove Jovanovića 1, </w:t>
      </w:r>
      <w:proofErr w:type="spellStart"/>
      <w:r w:rsidR="00127FD3">
        <w:rPr>
          <w:bCs/>
        </w:rPr>
        <w:t>MBS</w:t>
      </w:r>
      <w:proofErr w:type="spellEnd"/>
      <w:r w:rsidR="00127FD3">
        <w:rPr>
          <w:bCs/>
        </w:rPr>
        <w:t xml:space="preserve"> </w:t>
      </w:r>
      <w:proofErr w:type="spellStart"/>
      <w:r w:rsidR="00127FD3">
        <w:rPr>
          <w:bCs/>
        </w:rPr>
        <w:t>030068725</w:t>
      </w:r>
      <w:proofErr w:type="spellEnd"/>
      <w:r w:rsidR="00127FD3">
        <w:rPr>
          <w:bCs/>
        </w:rPr>
        <w:t xml:space="preserve">, </w:t>
      </w:r>
      <w:proofErr w:type="spellStart"/>
      <w:r w:rsidR="00127FD3">
        <w:rPr>
          <w:bCs/>
        </w:rPr>
        <w:t>OIB</w:t>
      </w:r>
      <w:proofErr w:type="spellEnd"/>
      <w:r w:rsidR="00127FD3">
        <w:rPr>
          <w:bCs/>
        </w:rPr>
        <w:t xml:space="preserve"> </w:t>
      </w:r>
      <w:proofErr w:type="spellStart"/>
      <w:r w:rsidR="00127FD3">
        <w:rPr>
          <w:bCs/>
        </w:rPr>
        <w:t>03449536833</w:t>
      </w:r>
      <w:proofErr w:type="spellEnd"/>
      <w:r>
        <w:t xml:space="preserve">, dana, </w:t>
      </w:r>
      <w:proofErr w:type="spellStart"/>
      <w:r w:rsidR="00127FD3">
        <w:t>22</w:t>
      </w:r>
      <w:proofErr w:type="spellEnd"/>
      <w:r w:rsidR="00127FD3">
        <w:t xml:space="preserve">. siječnja </w:t>
      </w:r>
      <w:proofErr w:type="spellStart"/>
      <w:r w:rsidR="00127FD3">
        <w:t>2019</w:t>
      </w:r>
      <w:proofErr w:type="spellEnd"/>
      <w:r w:rsidR="00127FD3">
        <w:t xml:space="preserve">. </w:t>
      </w:r>
      <w:r>
        <w:t xml:space="preserve">                </w:t>
      </w:r>
    </w:p>
    <w:p w:rsidRDefault="008F63B5" w:rsidP="008F63B5" w:rsidR="008F63B5">
      <w:pPr>
        <w:ind w:firstLine="708"/>
        <w:jc w:val="both"/>
      </w:pPr>
      <w:r>
        <w:t xml:space="preserve">                          </w:t>
      </w:r>
    </w:p>
    <w:p w:rsidRDefault="008F63B5" w:rsidP="008F63B5" w:rsidR="008F63B5">
      <w:pPr>
        <w:ind w:firstLine="708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</w:t>
      </w:r>
    </w:p>
    <w:p w:rsidRDefault="008F63B5" w:rsidP="008F63B5" w:rsidR="008F63B5" w:rsidRPr="008C1718">
      <w:pPr>
        <w:jc w:val="center"/>
        <w:rPr>
          <w:bCs/>
        </w:rPr>
      </w:pPr>
      <w:r>
        <w:rPr>
          <w:bCs/>
        </w:rPr>
        <w:t>r i j e š i o   j e</w:t>
      </w:r>
    </w:p>
    <w:p w:rsidRDefault="0065228E" w:rsidP="00AE5908" w:rsidR="002A6AA5">
      <w:pPr>
        <w:pStyle w:val="Tijeloteksta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Default="00D457D1" w:rsidP="006361ED" w:rsidR="00D457D1">
      <w:pPr>
        <w:pStyle w:val="Tijeloteksta"/>
        <w:rPr>
          <w:b/>
          <w:bCs/>
        </w:rPr>
      </w:pPr>
    </w:p>
    <w:p w:rsidRDefault="002A6AA5" w:rsidP="00DE07CD" w:rsidR="00DE07CD">
      <w:pPr>
        <w:pStyle w:val="Tijeloteksta"/>
        <w:numPr>
          <w:ilvl w:val="0"/>
          <w:numId w:val="1"/>
        </w:numPr>
      </w:pPr>
      <w:r>
        <w:t>ZAKLJUČUJE se ste</w:t>
      </w:r>
      <w:r w:rsidR="001C2220">
        <w:t xml:space="preserve">čajni postupak nad dužnikom </w:t>
      </w:r>
      <w:proofErr w:type="spellStart"/>
      <w:r w:rsidR="00127FD3">
        <w:rPr>
          <w:bCs/>
        </w:rPr>
        <w:t>ŠIMUNEC</w:t>
      </w:r>
      <w:proofErr w:type="spellEnd"/>
      <w:r w:rsidR="00127FD3">
        <w:rPr>
          <w:bCs/>
        </w:rPr>
        <w:t xml:space="preserve"> d.o.o. za poljoprivredu i turizam, u stečaju, </w:t>
      </w:r>
      <w:proofErr w:type="spellStart"/>
      <w:r w:rsidR="00127FD3">
        <w:rPr>
          <w:bCs/>
        </w:rPr>
        <w:t>Majške</w:t>
      </w:r>
      <w:proofErr w:type="spellEnd"/>
      <w:r w:rsidR="00127FD3">
        <w:rPr>
          <w:bCs/>
        </w:rPr>
        <w:t xml:space="preserve"> Međe, Zmaj Jove Jovanovića 1, </w:t>
      </w:r>
      <w:proofErr w:type="spellStart"/>
      <w:r w:rsidR="00127FD3">
        <w:rPr>
          <w:bCs/>
        </w:rPr>
        <w:t>MBS</w:t>
      </w:r>
      <w:proofErr w:type="spellEnd"/>
      <w:r w:rsidR="00127FD3">
        <w:rPr>
          <w:bCs/>
        </w:rPr>
        <w:t xml:space="preserve"> </w:t>
      </w:r>
      <w:proofErr w:type="spellStart"/>
      <w:r w:rsidR="00127FD3">
        <w:rPr>
          <w:bCs/>
        </w:rPr>
        <w:t>030068725</w:t>
      </w:r>
      <w:proofErr w:type="spellEnd"/>
      <w:r w:rsidR="00127FD3">
        <w:rPr>
          <w:bCs/>
        </w:rPr>
        <w:t xml:space="preserve">, </w:t>
      </w:r>
      <w:proofErr w:type="spellStart"/>
      <w:r w:rsidR="00127FD3">
        <w:rPr>
          <w:bCs/>
        </w:rPr>
        <w:t>OIB</w:t>
      </w:r>
      <w:proofErr w:type="spellEnd"/>
      <w:r w:rsidR="00127FD3">
        <w:rPr>
          <w:bCs/>
        </w:rPr>
        <w:t xml:space="preserve"> </w:t>
      </w:r>
      <w:proofErr w:type="spellStart"/>
      <w:r w:rsidR="00127FD3">
        <w:rPr>
          <w:bCs/>
        </w:rPr>
        <w:t>03449536833</w:t>
      </w:r>
      <w:proofErr w:type="spellEnd"/>
      <w:r w:rsidR="00127FD3">
        <w:rPr>
          <w:bCs/>
        </w:rPr>
        <w:t>.</w:t>
      </w:r>
    </w:p>
    <w:p w:rsidRDefault="008F63B5" w:rsidP="008F63B5" w:rsidR="008F63B5">
      <w:pPr>
        <w:pStyle w:val="Tijeloteksta"/>
        <w:ind w:left="720"/>
      </w:pPr>
    </w:p>
    <w:p w:rsidRDefault="002A6AA5" w:rsidP="002A6AA5" w:rsidR="002A6AA5">
      <w:pPr>
        <w:pStyle w:val="Tijeloteksta"/>
        <w:numPr>
          <w:ilvl w:val="0"/>
          <w:numId w:val="1"/>
        </w:numPr>
      </w:pPr>
      <w:r>
        <w:t xml:space="preserve">Ovo rješenje i osnova zaključenja stečajnog </w:t>
      </w:r>
      <w:r w:rsidR="002751D8">
        <w:t>postupka objavit će se</w:t>
      </w:r>
      <w:r w:rsidR="00150970">
        <w:t xml:space="preserve"> na mrežnim stranicama e-oglasna ploča suda.  </w:t>
      </w:r>
      <w:r w:rsidR="002751D8">
        <w:t xml:space="preserve"> </w:t>
      </w:r>
    </w:p>
    <w:p w:rsidRDefault="00DE07CD" w:rsidP="00DE07CD" w:rsidR="00DE07CD">
      <w:pPr>
        <w:pStyle w:val="Tijeloteksta"/>
      </w:pPr>
    </w:p>
    <w:p w:rsidRDefault="00F17A8B" w:rsidP="00586179" w:rsidR="00AE5908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1F3264" w:rsidP="002A6AA5" w:rsidR="001F3264">
      <w:pPr>
        <w:pStyle w:val="Tijeloteksta"/>
        <w:jc w:val="left"/>
      </w:pPr>
    </w:p>
    <w:p w:rsidRDefault="001F3264" w:rsidP="002A6AA5" w:rsidR="001F3264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2A6AA5" w:rsidP="00AE5908" w:rsidR="002A6AA5">
      <w:pPr>
        <w:pStyle w:val="Tijeloteksta"/>
        <w:rPr>
          <w:b/>
          <w:bCs/>
        </w:rPr>
      </w:pPr>
    </w:p>
    <w:p w:rsidRDefault="00D457D1" w:rsidP="00AE5908" w:rsidR="00D457D1">
      <w:pPr>
        <w:pStyle w:val="Tijeloteksta"/>
        <w:rPr>
          <w:b/>
          <w:bCs/>
        </w:rPr>
      </w:pPr>
    </w:p>
    <w:p w:rsidRDefault="002A6AA5" w:rsidP="002A6AA5" w:rsidR="00F17A8B">
      <w:pPr>
        <w:pStyle w:val="Tijeloteksta"/>
      </w:pPr>
      <w:r>
        <w:tab/>
        <w:t xml:space="preserve">Na završnom ročištu vjerovnika održanom </w:t>
      </w:r>
      <w:r w:rsidR="0065228E">
        <w:t>dana</w:t>
      </w:r>
      <w:r w:rsidR="002A43BA">
        <w:t xml:space="preserve"> </w:t>
      </w:r>
      <w:proofErr w:type="spellStart"/>
      <w:r w:rsidR="00127FD3">
        <w:t>22</w:t>
      </w:r>
      <w:proofErr w:type="spellEnd"/>
      <w:r w:rsidR="00127FD3">
        <w:t xml:space="preserve">. siječnja </w:t>
      </w:r>
      <w:proofErr w:type="spellStart"/>
      <w:r w:rsidR="00127FD3">
        <w:t>2019</w:t>
      </w:r>
      <w:proofErr w:type="spellEnd"/>
      <w:r w:rsidR="00127FD3">
        <w:t>.</w:t>
      </w:r>
      <w:r w:rsidR="002A43BA">
        <w:t xml:space="preserve"> stečajni upravitelj podnio </w:t>
      </w:r>
      <w:r w:rsidR="00114AAF">
        <w:t>je izvješće o tijeku stečajnog postupka, raspravljen je završni račun stečajnog upravitelja</w:t>
      </w:r>
      <w:r w:rsidR="008900D1">
        <w:t>.</w:t>
      </w:r>
    </w:p>
    <w:p w:rsidRDefault="008900D1" w:rsidP="002A6AA5" w:rsidR="008900D1">
      <w:pPr>
        <w:pStyle w:val="Tijeloteksta"/>
      </w:pPr>
    </w:p>
    <w:p w:rsidRDefault="00F17A8B" w:rsidP="002A6AA5" w:rsidR="00F17A8B">
      <w:pPr>
        <w:pStyle w:val="Tijeloteksta"/>
      </w:pPr>
      <w:r>
        <w:tab/>
        <w:t>U stečajnom postupk</w:t>
      </w:r>
      <w:r w:rsidR="002E1BA7">
        <w:t xml:space="preserve">u </w:t>
      </w:r>
      <w:r>
        <w:t xml:space="preserve"> u korist stečajne mase ostvaren</w:t>
      </w:r>
      <w:r w:rsidR="002E1BA7">
        <w:t xml:space="preserve"> je</w:t>
      </w:r>
      <w:r>
        <w:t xml:space="preserve"> prihod od imovi</w:t>
      </w:r>
      <w:r w:rsidR="0065228E">
        <w:t xml:space="preserve">ne u ukupnom iznosu </w:t>
      </w:r>
      <w:r w:rsidR="00D457D1">
        <w:t>od</w:t>
      </w:r>
      <w:r w:rsidR="002A43BA">
        <w:t xml:space="preserve"> </w:t>
      </w:r>
      <w:proofErr w:type="spellStart"/>
      <w:r w:rsidR="00127FD3">
        <w:t>73.000</w:t>
      </w:r>
      <w:proofErr w:type="spellEnd"/>
      <w:r w:rsidR="00127FD3">
        <w:t>,</w:t>
      </w:r>
      <w:proofErr w:type="spellStart"/>
      <w:r w:rsidR="00127FD3">
        <w:t>00</w:t>
      </w:r>
      <w:proofErr w:type="spellEnd"/>
      <w:r w:rsidR="005C46A4">
        <w:t xml:space="preserve"> </w:t>
      </w:r>
      <w:r w:rsidR="00D457D1">
        <w:t>kn, i to</w:t>
      </w:r>
      <w:r w:rsidR="008900D1">
        <w:t xml:space="preserve"> </w:t>
      </w:r>
      <w:r w:rsidR="008F63B5">
        <w:t>prodajom</w:t>
      </w:r>
      <w:r w:rsidR="00EF27A9">
        <w:t xml:space="preserve"> </w:t>
      </w:r>
      <w:r w:rsidR="00127FD3">
        <w:t xml:space="preserve">nekretnina u vlasništvu stečajnog dužnika.                        </w:t>
      </w:r>
    </w:p>
    <w:p w:rsidRDefault="00F17A8B" w:rsidP="00D457D1" w:rsidR="005C46A4">
      <w:pPr>
        <w:pStyle w:val="Tijeloteksta"/>
      </w:pPr>
      <w:r>
        <w:tab/>
      </w:r>
    </w:p>
    <w:p w:rsidRDefault="002B4E68" w:rsidP="00E27DDB" w:rsidR="008E2628">
      <w:pPr>
        <w:pStyle w:val="Tijeloteksta"/>
      </w:pPr>
      <w:r>
        <w:tab/>
        <w:t>Na ispit</w:t>
      </w:r>
      <w:r w:rsidR="009343ED">
        <w:t>nom</w:t>
      </w:r>
      <w:r>
        <w:t xml:space="preserve"> ročišt</w:t>
      </w:r>
      <w:r w:rsidR="009343ED">
        <w:t>u održanom</w:t>
      </w:r>
      <w:r>
        <w:t xml:space="preserve"> </w:t>
      </w:r>
      <w:r w:rsidR="009343ED">
        <w:t>dana</w:t>
      </w:r>
      <w:r w:rsidR="00EF27A9">
        <w:t xml:space="preserve"> </w:t>
      </w:r>
      <w:r w:rsidR="00127FD3">
        <w:t>12.4.2017.</w:t>
      </w:r>
      <w:r w:rsidR="00355088">
        <w:t xml:space="preserve"> </w:t>
      </w:r>
      <w:r>
        <w:t xml:space="preserve">utvrđene su i priznate tražbine vjerovnika </w:t>
      </w:r>
      <w:r w:rsidR="001E5F0B">
        <w:t xml:space="preserve"> </w:t>
      </w:r>
      <w:r w:rsidR="00BE798C">
        <w:t xml:space="preserve">I </w:t>
      </w:r>
      <w:r w:rsidR="00355088">
        <w:t>višeg isplatnog reda u iznosu od</w:t>
      </w:r>
      <w:r w:rsidR="00BE798C">
        <w:t xml:space="preserve"> </w:t>
      </w:r>
      <w:proofErr w:type="spellStart"/>
      <w:r w:rsidR="001E5F0B">
        <w:t>7</w:t>
      </w:r>
      <w:r w:rsidR="00127FD3">
        <w:t>4.108</w:t>
      </w:r>
      <w:proofErr w:type="spellEnd"/>
      <w:r w:rsidR="00127FD3">
        <w:t>,</w:t>
      </w:r>
      <w:proofErr w:type="spellStart"/>
      <w:r w:rsidR="00127FD3">
        <w:t>90</w:t>
      </w:r>
      <w:proofErr w:type="spellEnd"/>
      <w:r w:rsidR="001E5F0B">
        <w:t xml:space="preserve"> kn i tražbine vjerovnika II višeg isplatnog reda u iznosu od </w:t>
      </w:r>
      <w:r w:rsidR="00A77229">
        <w:t>1.308.237,</w:t>
      </w:r>
      <w:proofErr w:type="spellStart"/>
      <w:r w:rsidR="00A77229">
        <w:t>65</w:t>
      </w:r>
      <w:proofErr w:type="spellEnd"/>
      <w:r w:rsidR="00A77229">
        <w:t xml:space="preserve"> kn. </w:t>
      </w:r>
    </w:p>
    <w:p w:rsidRDefault="00DE07CD" w:rsidP="00E27DDB" w:rsidR="00DE07CD">
      <w:pPr>
        <w:pStyle w:val="Tijeloteksta"/>
      </w:pPr>
    </w:p>
    <w:p w:rsidRDefault="008E2628" w:rsidP="008E2628" w:rsidR="008E2628">
      <w:pPr>
        <w:pStyle w:val="Tijeloteksta"/>
        <w:ind w:firstLine="705"/>
      </w:pPr>
      <w:r>
        <w:t xml:space="preserve"> Tijekom stečajnog postupka</w:t>
      </w:r>
      <w:r w:rsidR="00E27DDB">
        <w:t xml:space="preserve"> nisu provođene</w:t>
      </w:r>
      <w:r w:rsidR="00EC3100">
        <w:t xml:space="preserve"> djelomične diobe vjerovnicima, budući za to nije bilo potrebnih sredstava. </w:t>
      </w:r>
    </w:p>
    <w:p w:rsidRDefault="009918CB" w:rsidP="008E2628" w:rsidR="009918CB">
      <w:pPr>
        <w:pStyle w:val="Tijeloteksta"/>
        <w:ind w:firstLine="705"/>
      </w:pPr>
    </w:p>
    <w:p w:rsidRDefault="009918CB" w:rsidP="009918CB" w:rsidR="009918CB">
      <w:pPr>
        <w:pStyle w:val="Tijeloteksta"/>
        <w:ind w:firstLine="705"/>
        <w:jc w:val="center"/>
      </w:pPr>
      <w:r>
        <w:lastRenderedPageBreak/>
        <w:t>2</w:t>
      </w:r>
    </w:p>
    <w:p w:rsidRDefault="009918CB" w:rsidP="009918CB" w:rsidR="009918CB">
      <w:pPr>
        <w:pStyle w:val="Tijeloteksta"/>
        <w:ind w:firstLine="705"/>
        <w:jc w:val="right"/>
      </w:pPr>
      <w:r>
        <w:t xml:space="preserve">Poslovni broj: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123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77</w:t>
      </w:r>
      <w:proofErr w:type="spellEnd"/>
    </w:p>
    <w:p w:rsidRDefault="009918CB" w:rsidP="009918CB" w:rsidR="009918CB">
      <w:pPr>
        <w:pStyle w:val="Tijeloteksta"/>
        <w:ind w:firstLine="705"/>
        <w:jc w:val="right"/>
      </w:pPr>
    </w:p>
    <w:p w:rsidRDefault="009918CB" w:rsidP="009918CB" w:rsidR="009918CB">
      <w:pPr>
        <w:pStyle w:val="Tijeloteksta"/>
        <w:ind w:firstLine="705"/>
        <w:jc w:val="right"/>
      </w:pPr>
    </w:p>
    <w:p w:rsidRDefault="00DE07CD" w:rsidP="001E5F0B" w:rsidR="00DE07CD">
      <w:pPr>
        <w:pStyle w:val="Tijeloteksta"/>
      </w:pPr>
    </w:p>
    <w:p w:rsidRDefault="003364FB" w:rsidP="00A77229" w:rsidR="00EC3100">
      <w:pPr>
        <w:pStyle w:val="Tijeloteksta"/>
        <w:ind w:firstLine="705"/>
      </w:pPr>
      <w:r>
        <w:t>Iz ostvarene stečajne mase podmi</w:t>
      </w:r>
      <w:r w:rsidR="005C46A4">
        <w:t>reni su troškovi stečajnog postupka</w:t>
      </w:r>
      <w:r w:rsidR="006D0173">
        <w:t xml:space="preserve"> i ostale obveze stečajne mase</w:t>
      </w:r>
      <w:r w:rsidR="005C46A4">
        <w:t xml:space="preserve"> u </w:t>
      </w:r>
      <w:r w:rsidR="006D0173">
        <w:t xml:space="preserve">ukupnom </w:t>
      </w:r>
      <w:r w:rsidR="005C46A4">
        <w:t>iznosu od</w:t>
      </w:r>
      <w:r w:rsidR="00A77229">
        <w:t xml:space="preserve"> </w:t>
      </w:r>
      <w:proofErr w:type="spellStart"/>
      <w:r w:rsidR="00A77229">
        <w:t>39.780</w:t>
      </w:r>
      <w:proofErr w:type="spellEnd"/>
      <w:r w:rsidR="00A77229">
        <w:t>,</w:t>
      </w:r>
      <w:proofErr w:type="spellStart"/>
      <w:r w:rsidR="00A77229">
        <w:t>00</w:t>
      </w:r>
      <w:proofErr w:type="spellEnd"/>
      <w:r w:rsidR="001E5F0B">
        <w:t xml:space="preserve"> </w:t>
      </w:r>
      <w:r w:rsidRPr="0070050D">
        <w:t>kn.</w:t>
      </w:r>
      <w:r>
        <w:t xml:space="preserve"> </w:t>
      </w:r>
    </w:p>
    <w:p w:rsidRDefault="00EC3100" w:rsidP="00A77229" w:rsidR="00EC3100">
      <w:pPr>
        <w:pStyle w:val="Tijeloteksta"/>
        <w:ind w:firstLine="705"/>
      </w:pPr>
    </w:p>
    <w:p w:rsidRDefault="00A77229" w:rsidP="00A77229" w:rsidR="001F3264">
      <w:pPr>
        <w:pStyle w:val="Tijeloteksta"/>
        <w:ind w:firstLine="705"/>
      </w:pPr>
      <w:r>
        <w:t xml:space="preserve">Nekretnine u vlasništvu stečajnog dužnika, opterećene </w:t>
      </w:r>
      <w:proofErr w:type="spellStart"/>
      <w:r>
        <w:t>razlučnim</w:t>
      </w:r>
      <w:proofErr w:type="spellEnd"/>
      <w:r>
        <w:t xml:space="preserve"> pravom prodavane su u stečajnom postupku putem FINE </w:t>
      </w:r>
      <w:proofErr w:type="spellStart"/>
      <w:r>
        <w:t>RC</w:t>
      </w:r>
      <w:proofErr w:type="spellEnd"/>
      <w:r>
        <w:t xml:space="preserve"> Osijek na elektroničkoj javnoj dražbi. </w:t>
      </w:r>
      <w:r w:rsidR="00EC3100">
        <w:t>Nakon prodaje nekretnina nami</w:t>
      </w:r>
      <w:r>
        <w:t xml:space="preserve">ren je </w:t>
      </w:r>
      <w:proofErr w:type="spellStart"/>
      <w:r>
        <w:t>razlučni</w:t>
      </w:r>
      <w:proofErr w:type="spellEnd"/>
      <w:r>
        <w:t xml:space="preserve"> vjerovnik </w:t>
      </w:r>
      <w:r w:rsidR="00EC3100">
        <w:t xml:space="preserve">RH MF Porezna uprava u iznosu od </w:t>
      </w:r>
      <w:proofErr w:type="spellStart"/>
      <w:r w:rsidR="00EC3100">
        <w:t>32.019</w:t>
      </w:r>
      <w:proofErr w:type="spellEnd"/>
      <w:r w:rsidR="00EC3100">
        <w:t>,</w:t>
      </w:r>
      <w:proofErr w:type="spellStart"/>
      <w:r w:rsidR="00EC3100">
        <w:t>00</w:t>
      </w:r>
      <w:proofErr w:type="spellEnd"/>
      <w:r w:rsidR="00EC3100">
        <w:t xml:space="preserve"> kn.</w:t>
      </w:r>
    </w:p>
    <w:p w:rsidRDefault="005C789A" w:rsidP="00EC3100" w:rsidR="005C789A">
      <w:pPr>
        <w:pStyle w:val="Tijeloteksta"/>
      </w:pPr>
    </w:p>
    <w:p w:rsidRDefault="005C789A" w:rsidP="005C789A" w:rsidR="005C789A">
      <w:pPr>
        <w:pStyle w:val="Tijeloteksta"/>
      </w:pPr>
      <w:r>
        <w:tab/>
        <w:t xml:space="preserve">Kako </w:t>
      </w:r>
      <w:r w:rsidR="00786E00">
        <w:t>iz izvješća stečajnog upravitelja</w:t>
      </w:r>
      <w:r>
        <w:t xml:space="preserve">, na završnom ročištu, proizlazi da su poslovi u ovom stečajnom postupku dovršeni, unovčena je sva imovina stečajnog dužnika, primjenom Odredbe članka </w:t>
      </w:r>
      <w:proofErr w:type="spellStart"/>
      <w:r w:rsidR="00841EEF">
        <w:t>286</w:t>
      </w:r>
      <w:proofErr w:type="spellEnd"/>
      <w:r w:rsidR="00841EEF">
        <w:t>.</w:t>
      </w:r>
      <w:r>
        <w:t xml:space="preserve">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841EEF">
        <w:t xml:space="preserve"> i </w:t>
      </w:r>
      <w:proofErr w:type="spellStart"/>
      <w:r w:rsidR="00841EEF">
        <w:t>104</w:t>
      </w:r>
      <w:proofErr w:type="spellEnd"/>
      <w:r w:rsidR="00841EEF">
        <w:t>/</w:t>
      </w:r>
      <w:proofErr w:type="spellStart"/>
      <w:r w:rsidR="00841EEF">
        <w:t>17</w:t>
      </w:r>
      <w:proofErr w:type="spellEnd"/>
      <w:r>
        <w:t>)  donijeto je rješenje kao u izreci.</w:t>
      </w:r>
    </w:p>
    <w:p w:rsidRDefault="00FD75A1" w:rsidP="00AE5908" w:rsidR="00FD75A1">
      <w:pPr>
        <w:pStyle w:val="Tijeloteksta"/>
      </w:pPr>
    </w:p>
    <w:p w:rsidRDefault="00FD75A1" w:rsidP="00AE5908" w:rsidR="00FD75A1">
      <w:pPr>
        <w:pStyle w:val="Tijeloteksta"/>
      </w:pPr>
    </w:p>
    <w:p w:rsidRDefault="00E11B11" w:rsidP="006361ED" w:rsidR="00EF371F">
      <w:pPr>
        <w:pStyle w:val="Tijeloteksta"/>
        <w:jc w:val="center"/>
      </w:pPr>
      <w:r>
        <w:t>U Osijeku</w:t>
      </w:r>
      <w:r w:rsidR="00690490">
        <w:t xml:space="preserve"> </w:t>
      </w:r>
      <w:proofErr w:type="spellStart"/>
      <w:r w:rsidR="00EC3100">
        <w:t>22</w:t>
      </w:r>
      <w:proofErr w:type="spellEnd"/>
      <w:r w:rsidR="00EC3100">
        <w:t xml:space="preserve">. siječanj </w:t>
      </w:r>
      <w:proofErr w:type="spellStart"/>
      <w:r w:rsidR="00EC3100">
        <w:t>2019</w:t>
      </w:r>
      <w:proofErr w:type="spellEnd"/>
      <w:r w:rsidR="00EC3100">
        <w:t xml:space="preserve">. </w:t>
      </w:r>
    </w:p>
    <w:p w:rsidRDefault="00F73E19" w:rsidP="00F73E19" w:rsidR="00F73E19">
      <w:pPr>
        <w:pStyle w:val="Tijeloteksta"/>
      </w:pPr>
    </w:p>
    <w:p w:rsidRDefault="00EC3100" w:rsidP="00EC3100" w:rsidR="00EC3100">
      <w:pPr>
        <w:jc w:val="center"/>
      </w:pPr>
    </w:p>
    <w:p w:rsidRDefault="00EC3100" w:rsidP="00EC3100" w:rsidR="00EC3100">
      <w:pPr>
        <w:jc w:val="center"/>
      </w:pPr>
    </w:p>
    <w:p w:rsidRDefault="00EC3100" w:rsidP="00EC3100" w:rsidR="00EC3100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EC3100" w:rsidP="00EC3100" w:rsidR="00EC3100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EC3100" w:rsidP="00EC3100" w:rsidR="00EC3100"/>
    <w:p w:rsidRDefault="00690490" w:rsidP="002A6AA5" w:rsidR="00690490">
      <w:pPr>
        <w:pStyle w:val="Tijeloteksta"/>
        <w:jc w:val="left"/>
      </w:pPr>
    </w:p>
    <w:p w:rsidRDefault="008F24EB" w:rsidP="008F24EB" w:rsidR="008F24EB"/>
    <w:p w:rsidRDefault="008F24EB" w:rsidP="006361ED" w:rsidR="00532B2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918CB" w:rsidP="009918CB" w:rsidR="009918CB"/>
    <w:p w:rsidRDefault="009918CB" w:rsidP="009918CB" w:rsidR="009918C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9918CB" w:rsidP="009918CB" w:rsidR="009918CB">
      <w:pPr>
        <w:pStyle w:val="Bezproreda"/>
        <w:jc w:val="both"/>
      </w:pPr>
      <w:r>
        <w:rPr>
          <w:rFonts w:hAnsi="Times New Roman" w:ascii="Times New Roman"/>
          <w:sz w:val="24"/>
          <w:szCs w:val="24"/>
        </w:rPr>
        <w:t>Protiv ovog rješenja može nezadovoljna stranka izjaviti žalbu Visokom Trgovačkom sudu RH u Zagrebu u roku od 8 dana pismeno u 3 primjerka putem ovog suda</w:t>
      </w:r>
      <w:r>
        <w:t>.</w:t>
      </w:r>
    </w:p>
    <w:p w:rsidRDefault="00FF29CE" w:rsidP="00FF29CE" w:rsidR="00FF29CE">
      <w:pPr>
        <w:pStyle w:val="Tijeloteksta"/>
        <w:jc w:val="left"/>
      </w:pPr>
    </w:p>
    <w:p w:rsidRDefault="00FF29CE" w:rsidP="00FF29CE" w:rsidR="00FF29CE">
      <w:pPr>
        <w:pStyle w:val="Tijeloteksta"/>
        <w:jc w:val="left"/>
      </w:pPr>
    </w:p>
    <w:p w:rsidRDefault="00FF29CE" w:rsidP="00FF29CE" w:rsidR="00FF29CE">
      <w:pPr>
        <w:pStyle w:val="Tijeloteksta"/>
        <w:jc w:val="left"/>
      </w:pPr>
      <w:r>
        <w:t>DNA</w:t>
      </w:r>
    </w:p>
    <w:p w:rsidRDefault="00FF29CE" w:rsidP="00FF29CE" w:rsidR="00FF29CE">
      <w:pPr>
        <w:pStyle w:val="Tijeloteksta"/>
        <w:numPr>
          <w:ilvl w:val="0"/>
          <w:numId w:val="6"/>
        </w:numPr>
        <w:jc w:val="left"/>
      </w:pPr>
      <w:r>
        <w:t xml:space="preserve">predlagatelj </w:t>
      </w:r>
      <w:r w:rsidR="00B52ADD">
        <w:t xml:space="preserve">RH MF PU po </w:t>
      </w:r>
      <w:proofErr w:type="spellStart"/>
      <w:r w:rsidR="00B52ADD">
        <w:t>ŽDO</w:t>
      </w:r>
      <w:proofErr w:type="spellEnd"/>
      <w:r w:rsidR="00B52ADD">
        <w:t xml:space="preserve"> Osijek</w:t>
      </w:r>
    </w:p>
    <w:p w:rsidRDefault="00FF29CE" w:rsidP="00FF29CE" w:rsidR="00FF29CE">
      <w:pPr>
        <w:pStyle w:val="Tijeloteksta"/>
        <w:numPr>
          <w:ilvl w:val="0"/>
          <w:numId w:val="6"/>
        </w:numPr>
        <w:jc w:val="left"/>
      </w:pPr>
      <w:r>
        <w:t xml:space="preserve">stečajni upravitelj </w:t>
      </w:r>
      <w:r w:rsidR="009918CB">
        <w:t xml:space="preserve">Tihana Majić </w:t>
      </w:r>
    </w:p>
    <w:p w:rsidRDefault="00FF29CE" w:rsidP="00FF29CE" w:rsidR="00FF29CE">
      <w:pPr>
        <w:pStyle w:val="Tijeloteksta"/>
        <w:numPr>
          <w:ilvl w:val="0"/>
          <w:numId w:val="6"/>
        </w:numPr>
        <w:jc w:val="left"/>
      </w:pPr>
      <w:r>
        <w:t>e-oglasna ploča</w:t>
      </w:r>
    </w:p>
    <w:p w:rsidRDefault="003F270E" w:rsidP="00FF29CE" w:rsidR="00FF29CE">
      <w:pPr>
        <w:pStyle w:val="Tijeloteksta"/>
        <w:numPr>
          <w:ilvl w:val="0"/>
          <w:numId w:val="6"/>
        </w:numPr>
        <w:jc w:val="left"/>
      </w:pPr>
      <w:r>
        <w:t>FINA Osijek</w:t>
      </w:r>
    </w:p>
    <w:p w:rsidRDefault="00B52ADD" w:rsidP="00FF29CE" w:rsidR="003F270E">
      <w:pPr>
        <w:pStyle w:val="Tijeloteksta"/>
        <w:numPr>
          <w:ilvl w:val="0"/>
          <w:numId w:val="6"/>
        </w:numPr>
        <w:jc w:val="left"/>
      </w:pPr>
      <w:r>
        <w:t>Porezna uprava Beli Manastir</w:t>
      </w:r>
    </w:p>
    <w:p w:rsidRDefault="00B52ADD" w:rsidP="00B52ADD" w:rsidR="00B52ADD">
      <w:pPr>
        <w:pStyle w:val="Tijeloteksta"/>
        <w:numPr>
          <w:ilvl w:val="0"/>
          <w:numId w:val="6"/>
        </w:numPr>
        <w:jc w:val="left"/>
      </w:pPr>
      <w:r w:rsidRPr="00B52ADD">
        <w:t>Sudski registar -  nakon pravomoćnosti – elektronskim putem</w:t>
      </w:r>
    </w:p>
    <w:p w:rsidRDefault="00FF29CE" w:rsidP="00B52ADD" w:rsidR="00FF29CE">
      <w:pPr>
        <w:pStyle w:val="Tijeloteksta"/>
        <w:numPr>
          <w:ilvl w:val="0"/>
          <w:numId w:val="6"/>
        </w:numPr>
        <w:jc w:val="left"/>
      </w:pPr>
      <w:r>
        <w:t>Riješeno zaključenjem</w:t>
      </w:r>
    </w:p>
    <w:p w:rsidRDefault="00FF29CE" w:rsidP="00FF29CE" w:rsidR="00FF29CE">
      <w:pPr>
        <w:pStyle w:val="Tijeloteksta"/>
        <w:numPr>
          <w:ilvl w:val="0"/>
          <w:numId w:val="6"/>
        </w:numPr>
        <w:jc w:val="left"/>
      </w:pPr>
      <w:r>
        <w:t xml:space="preserve">kal. </w:t>
      </w:r>
      <w:r w:rsidR="009918CB">
        <w:t xml:space="preserve"> </w:t>
      </w:r>
      <w:proofErr w:type="spellStart"/>
      <w:r w:rsidR="009918CB">
        <w:t>22</w:t>
      </w:r>
      <w:proofErr w:type="spellEnd"/>
      <w:r w:rsidR="009918CB">
        <w:t>/1</w:t>
      </w:r>
    </w:p>
    <w:p w:rsidRDefault="00A8611B" w:rsidP="00FF29CE" w:rsidR="00A8611B" w:rsidRPr="00355088">
      <w:pPr>
        <w:pStyle w:val="Tijeloteksta"/>
      </w:pPr>
    </w:p>
    <w:sectPr w:rsidSect="001F3264" w:rsidR="00A8611B" w:rsidRPr="00355088">
      <w:headerReference w:type="even" r:id="rId10"/>
      <w:headerReference w:type="default" r:id="rId11"/>
      <w:pgSz w:code="9" w:h="16838" w:w="11906"/>
      <w:pgMar w:gutter="0" w:footer="709" w:header="709" w:left="1704" w:bottom="851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2E" w:rsidR="00663B2E">
      <w:r>
        <w:separator/>
      </w:r>
    </w:p>
  </w:endnote>
  <w:endnote w:id="0" w:type="continuationSeparator">
    <w:p w:rsidRDefault="00663B2E" w:rsidR="006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2E" w:rsidR="00663B2E">
      <w:r>
        <w:separator/>
      </w:r>
    </w:p>
  </w:footnote>
  <w:footnote w:id="0" w:type="continuationSeparator">
    <w:p w:rsidRDefault="00663B2E" w:rsidR="00663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8FE"/>
    <w:rsid w:val="000C20F1"/>
    <w:rsid w:val="000E414B"/>
    <w:rsid w:val="00101E37"/>
    <w:rsid w:val="00111495"/>
    <w:rsid w:val="00114AAF"/>
    <w:rsid w:val="00127F3F"/>
    <w:rsid w:val="00127FD3"/>
    <w:rsid w:val="00150970"/>
    <w:rsid w:val="0016016C"/>
    <w:rsid w:val="00163019"/>
    <w:rsid w:val="00163B69"/>
    <w:rsid w:val="00165F5F"/>
    <w:rsid w:val="00176338"/>
    <w:rsid w:val="0019752C"/>
    <w:rsid w:val="001A0170"/>
    <w:rsid w:val="001A6201"/>
    <w:rsid w:val="001B004A"/>
    <w:rsid w:val="001C2220"/>
    <w:rsid w:val="001E5F0B"/>
    <w:rsid w:val="001E75FC"/>
    <w:rsid w:val="001F3264"/>
    <w:rsid w:val="002027A5"/>
    <w:rsid w:val="002142C7"/>
    <w:rsid w:val="00217EC7"/>
    <w:rsid w:val="00223C8E"/>
    <w:rsid w:val="00235144"/>
    <w:rsid w:val="002751D8"/>
    <w:rsid w:val="00275CB7"/>
    <w:rsid w:val="00276E19"/>
    <w:rsid w:val="00291B9C"/>
    <w:rsid w:val="002A43BA"/>
    <w:rsid w:val="002A6AA5"/>
    <w:rsid w:val="002B4E68"/>
    <w:rsid w:val="002C7293"/>
    <w:rsid w:val="002D56BB"/>
    <w:rsid w:val="002E1BA7"/>
    <w:rsid w:val="003060E8"/>
    <w:rsid w:val="003113AD"/>
    <w:rsid w:val="00313F98"/>
    <w:rsid w:val="00327B99"/>
    <w:rsid w:val="003364FB"/>
    <w:rsid w:val="003432BA"/>
    <w:rsid w:val="00343E51"/>
    <w:rsid w:val="00346D7E"/>
    <w:rsid w:val="00355088"/>
    <w:rsid w:val="003702CF"/>
    <w:rsid w:val="003737DA"/>
    <w:rsid w:val="003E08E5"/>
    <w:rsid w:val="003E147C"/>
    <w:rsid w:val="003F270E"/>
    <w:rsid w:val="00437419"/>
    <w:rsid w:val="00463FE6"/>
    <w:rsid w:val="004806AD"/>
    <w:rsid w:val="00497410"/>
    <w:rsid w:val="00497DA6"/>
    <w:rsid w:val="004A2829"/>
    <w:rsid w:val="004E5065"/>
    <w:rsid w:val="004F6964"/>
    <w:rsid w:val="00500BBD"/>
    <w:rsid w:val="005139D9"/>
    <w:rsid w:val="00513F13"/>
    <w:rsid w:val="00521FCF"/>
    <w:rsid w:val="00524BE6"/>
    <w:rsid w:val="005252D2"/>
    <w:rsid w:val="00532B20"/>
    <w:rsid w:val="00536B08"/>
    <w:rsid w:val="00543C76"/>
    <w:rsid w:val="00544912"/>
    <w:rsid w:val="00547DE1"/>
    <w:rsid w:val="0055624C"/>
    <w:rsid w:val="00575284"/>
    <w:rsid w:val="00586179"/>
    <w:rsid w:val="00592F5A"/>
    <w:rsid w:val="005A1FAD"/>
    <w:rsid w:val="005B403D"/>
    <w:rsid w:val="005C46A4"/>
    <w:rsid w:val="005C789A"/>
    <w:rsid w:val="005D5071"/>
    <w:rsid w:val="00607E75"/>
    <w:rsid w:val="00615260"/>
    <w:rsid w:val="006235FB"/>
    <w:rsid w:val="006236C1"/>
    <w:rsid w:val="006270F9"/>
    <w:rsid w:val="006361ED"/>
    <w:rsid w:val="0063693E"/>
    <w:rsid w:val="0065228E"/>
    <w:rsid w:val="00662A1E"/>
    <w:rsid w:val="00663B2E"/>
    <w:rsid w:val="00673B3A"/>
    <w:rsid w:val="00690490"/>
    <w:rsid w:val="006A56C2"/>
    <w:rsid w:val="006D0173"/>
    <w:rsid w:val="00725641"/>
    <w:rsid w:val="00731E45"/>
    <w:rsid w:val="0074711B"/>
    <w:rsid w:val="0075037B"/>
    <w:rsid w:val="00786E00"/>
    <w:rsid w:val="007C1241"/>
    <w:rsid w:val="007F70F4"/>
    <w:rsid w:val="0080666F"/>
    <w:rsid w:val="00830D5F"/>
    <w:rsid w:val="00841EEF"/>
    <w:rsid w:val="00845777"/>
    <w:rsid w:val="008737C5"/>
    <w:rsid w:val="008900D1"/>
    <w:rsid w:val="008D6DA3"/>
    <w:rsid w:val="008E2628"/>
    <w:rsid w:val="008F24EB"/>
    <w:rsid w:val="008F36EA"/>
    <w:rsid w:val="008F4974"/>
    <w:rsid w:val="008F63B5"/>
    <w:rsid w:val="009001D6"/>
    <w:rsid w:val="009343ED"/>
    <w:rsid w:val="00941F63"/>
    <w:rsid w:val="009918CB"/>
    <w:rsid w:val="00994095"/>
    <w:rsid w:val="009973F4"/>
    <w:rsid w:val="009A6374"/>
    <w:rsid w:val="009B64E6"/>
    <w:rsid w:val="009C00E8"/>
    <w:rsid w:val="009C13EB"/>
    <w:rsid w:val="009D399D"/>
    <w:rsid w:val="009E0533"/>
    <w:rsid w:val="00A025E8"/>
    <w:rsid w:val="00A07AC6"/>
    <w:rsid w:val="00A402F9"/>
    <w:rsid w:val="00A45131"/>
    <w:rsid w:val="00A60C5F"/>
    <w:rsid w:val="00A74002"/>
    <w:rsid w:val="00A77229"/>
    <w:rsid w:val="00A8611B"/>
    <w:rsid w:val="00A9665A"/>
    <w:rsid w:val="00A979BC"/>
    <w:rsid w:val="00AB0136"/>
    <w:rsid w:val="00AB56F9"/>
    <w:rsid w:val="00AC2A41"/>
    <w:rsid w:val="00AE227B"/>
    <w:rsid w:val="00AE5908"/>
    <w:rsid w:val="00B50F56"/>
    <w:rsid w:val="00B52ADD"/>
    <w:rsid w:val="00B5562F"/>
    <w:rsid w:val="00B92D46"/>
    <w:rsid w:val="00BA6033"/>
    <w:rsid w:val="00BC33DE"/>
    <w:rsid w:val="00BE798C"/>
    <w:rsid w:val="00C00957"/>
    <w:rsid w:val="00C15361"/>
    <w:rsid w:val="00C15D7B"/>
    <w:rsid w:val="00C21608"/>
    <w:rsid w:val="00C312B9"/>
    <w:rsid w:val="00C6437C"/>
    <w:rsid w:val="00C9197B"/>
    <w:rsid w:val="00C9645A"/>
    <w:rsid w:val="00CA5EA9"/>
    <w:rsid w:val="00CF4431"/>
    <w:rsid w:val="00D04072"/>
    <w:rsid w:val="00D1384B"/>
    <w:rsid w:val="00D178DC"/>
    <w:rsid w:val="00D216B3"/>
    <w:rsid w:val="00D457D1"/>
    <w:rsid w:val="00D64559"/>
    <w:rsid w:val="00D85A5F"/>
    <w:rsid w:val="00D86163"/>
    <w:rsid w:val="00DA04CD"/>
    <w:rsid w:val="00DC7BF5"/>
    <w:rsid w:val="00DD04E3"/>
    <w:rsid w:val="00DD4719"/>
    <w:rsid w:val="00DE07CD"/>
    <w:rsid w:val="00DE58F9"/>
    <w:rsid w:val="00DF2ED4"/>
    <w:rsid w:val="00E11B11"/>
    <w:rsid w:val="00E1321F"/>
    <w:rsid w:val="00E27DDB"/>
    <w:rsid w:val="00E34248"/>
    <w:rsid w:val="00E430E2"/>
    <w:rsid w:val="00E55AA4"/>
    <w:rsid w:val="00EB3D75"/>
    <w:rsid w:val="00EC3100"/>
    <w:rsid w:val="00EC5D36"/>
    <w:rsid w:val="00ED0232"/>
    <w:rsid w:val="00EF08B5"/>
    <w:rsid w:val="00EF27A9"/>
    <w:rsid w:val="00EF371F"/>
    <w:rsid w:val="00F17A8B"/>
    <w:rsid w:val="00F50283"/>
    <w:rsid w:val="00F618C3"/>
    <w:rsid w:val="00F6630B"/>
    <w:rsid w:val="00F726AE"/>
    <w:rsid w:val="00F73342"/>
    <w:rsid w:val="00F73E19"/>
    <w:rsid w:val="00F76EF7"/>
    <w:rsid w:val="00F80660"/>
    <w:rsid w:val="00F8686C"/>
    <w:rsid w:val="00FD75A1"/>
    <w:rsid w:val="00FE25E7"/>
    <w:rsid w:val="00FF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DE07CD"/>
    <w:pPr>
      <w:ind w:left="720"/>
      <w:contextualSpacing/>
    </w:pPr>
  </w:style>
  <w:style w:customStyle="true" w:styleId="VSVerzija" w:type="paragraph">
    <w:name w:val="VS_Verzija"/>
    <w:basedOn w:val="Normal"/>
    <w:rsid w:val="00127FD3"/>
    <w:pPr>
      <w:jc w:val="both"/>
    </w:pPr>
  </w:style>
  <w:style w:styleId="Bezproreda" w:type="paragraph">
    <w:name w:val="No Spacing"/>
    <w:uiPriority w:val="1"/>
    <w:qFormat/>
    <w:rsid w:val="009918C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7D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D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D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D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D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DE07CD"/>
    <w:pPr>
      <w:ind w:left="720"/>
      <w:contextualSpacing/>
    </w:pPr>
  </w:style>
  <w:style w:customStyle="1" w:styleId="VSVerzija" w:type="paragraph">
    <w:name w:val="VS_Verzija"/>
    <w:basedOn w:val="Normal"/>
    <w:rsid w:val="00127FD3"/>
    <w:pPr>
      <w:jc w:val="both"/>
    </w:pPr>
  </w:style>
  <w:style w:styleId="Bezproreda" w:type="paragraph">
    <w:name w:val="No Spacing"/>
    <w:uiPriority w:val="1"/>
    <w:qFormat/>
    <w:rsid w:val="009918C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7D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D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D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D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D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080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St-123/2016</izvorni_sadrzaj>
    <derivirana_varijabla naziv="DomainObject.Predmet.OznakaBroj_1">St-123/2016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ŠIMUNEC d.o.o. za poljoprivredu i turizam</izvorni_sadrzaj>
    <derivirana_varijabla naziv="DomainObject.Predmet.ProtustrankaFormated_1">  ŠIMUNEC d.o.o. za poljoprivredu i turizam</derivirana_varijabla>
  </DomainObject.Predmet.ProtustrankaFormated>
  <DomainObject.Predmet.ProtustrankaFormatedOIB>
    <izvorni_sadrzaj>  ŠIMUNEC d.o.o. za poljoprivredu i turizam, OIB 03449536833</izvorni_sadrzaj>
    <derivirana_varijabla naziv="DomainObject.Predmet.ProtustrankaFormatedOIB_1">  ŠIMUNEC d.o.o. za poljoprivredu i turizam, OIB 03449536833</derivirana_varijabla>
  </DomainObject.Predmet.ProtustrankaFormatedOIB>
  <DomainObject.Predmet.ProtustrankaFormatedWithAdress>
    <izvorni_sadrzaj> ŠIMUNEC d.o.o. za poljoprivredu i turizam, Zmaj Jove Jovanovića 1, 31324 Majške Međe</izvorni_sadrzaj>
    <derivirana_varijabla naziv="DomainObject.Predmet.ProtustrankaFormatedWithAdress_1"> ŠIMUNEC d.o.o. za poljoprivredu i turizam, Zmaj Jove Jovanovića 1, 31324 Majške Međe</derivirana_varijabla>
  </DomainObject.Predmet.ProtustrankaFormatedWithAdress>
  <DomainObject.Predmet.ProtustrankaFormatedWithAdressOIB>
    <izvorni_sadrzaj> ŠIMUNEC d.o.o. za poljoprivredu i turizam, OIB 03449536833, Zmaj Jove Jovanovića 1, 31324 Majške Međe</izvorni_sadrzaj>
    <derivirana_varijabla naziv="DomainObject.Predmet.ProtustrankaFormatedWithAdressOIB_1"> ŠIMUNEC d.o.o. za poljoprivredu i turizam, OIB 03449536833, Zmaj Jove Jovanovića 1, 31324 Majške Međe</derivirana_varijabla>
  </DomainObject.Predmet.ProtustrankaFormatedWithAdressOIB>
  <DomainObject.Predmet.ProtustrankaWithAdress>
    <izvorni_sadrzaj>ŠIMUNEC d.o.o. za poljoprivredu i turizam Zmaj Jove Jovanovića 1, 31324 Majške Međe</izvorni_sadrzaj>
    <derivirana_varijabla naziv="DomainObject.Predmet.ProtustrankaWithAdress_1">ŠIMUNEC d.o.o. za poljoprivredu i turizam Zmaj Jove Jovanovića 1, 31324 Majške Međe</derivirana_varijabla>
  </DomainObject.Predmet.ProtustrankaWithAdress>
  <DomainObject.Predmet.ProtustrankaWithAdressOIB>
    <izvorni_sadrzaj>ŠIMUNEC d.o.o. za poljoprivredu i turizam, OIB 03449536833, Zmaj Jove Jovanovića 1, 31324 Majške Međe</izvorni_sadrzaj>
    <derivirana_varijabla naziv="DomainObject.Predmet.ProtustrankaWithAdressOIB_1">ŠIMUNEC d.o.o. za poljoprivredu i turizam, OIB 03449536833, Zmaj Jove Jovanovića 1, 31324 Majške Međe</derivirana_varijabla>
  </DomainObject.Predmet.ProtustrankaWithAdressOIB>
  <DomainObject.Predmet.ProtustrankaNazivFormated>
    <izvorni_sadrzaj>ŠIMUNEC d.o.o. za poljoprivredu i turizam</izvorni_sadrzaj>
    <derivirana_varijabla naziv="DomainObject.Predmet.ProtustrankaNazivFormated_1">ŠIMUNEC d.o.o. za poljoprivredu i turizam</derivirana_varijabla>
  </DomainObject.Predmet.ProtustrankaNazivFormated>
  <DomainObject.Predmet.ProtustrankaNazivFormatedOIB>
    <izvorni_sadrzaj>ŠIMUNEC d.o.o. za poljoprivredu i turizam, OIB 03449536833</izvorni_sadrzaj>
    <derivirana_varijabla naziv="DomainObject.Predmet.ProtustrankaNazivFormatedOIB_1">ŠIMUNEC d.o.o. za poljoprivredu i turizam, OIB 03449536833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52634238587</izvorni_sadrzaj>
    <derivirana_varijabla naziv="DomainObject.Predmet.StrankaFormatedOIB_1">  REPUBLIKA HRVATSKA MINISTARSTVO FINANCIJA, OIB 52634238587</derivirana_varijabla>
  </DomainObject.Predmet.StrankaFormatedOIB>
  <DomainObject.Predmet.StrankaFormatedWithAdress>
    <izvorni_sadrzaj> REPUBLIKA HRVATSKA MINISTARSTVO FINANCIJA</izvorni_sadrzaj>
    <derivirana_varijabla naziv="DomainObject.Predmet.StrankaFormatedWithAdress_1"> REPUBLIKA HRVATSKA MINISTARSTVO FINANCIJA</derivirana_varijabla>
  </DomainObject.Predmet.StrankaFormatedWithAdress>
  <DomainObject.Predmet.StrankaFormatedWithAdressOIB>
    <izvorni_sadrzaj> REPUBLIKA HRVATSKA MINISTARSTVO FINANCIJA, OIB 52634238587</izvorni_sadrzaj>
    <derivirana_varijabla naziv="DomainObject.Predmet.StrankaFormatedWithAdressOIB_1"> REPUBLIKA HRVATSKA MINISTARSTVO FINANCIJA, OIB 52634238587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52634238587</item>
    </izvorni_sadrzaj>
    <derivirana_varijabla naziv="DomainObject.Predmet.StrankaListFormatedOIB_1">
      <item>REPUBLIKA HRVATSKA MINISTARSTVO FINANCIJA, OIB 52634238587</item>
    </derivirana_varijabla>
  </DomainObject.Predmet.StrankaListFormatedOIB>
  <DomainObject.Predmet.StrankaListFormatedWithAdress>
    <izvorni_sadrzaj>
      <item>REPUBLIKA HRVATSKA MINISTARSTVO FINANCIJA</item>
    </izvorni_sadrzaj>
    <derivirana_varijabla naziv="DomainObject.Predmet.StrankaListFormatedWithAdress_1">
      <item>REPUBLIKA HRVATSKA MINISTARSTVO FINANCIJA</item>
    </derivirana_varijabla>
  </DomainObject.Predmet.StrankaListFormatedWithAdress>
  <DomainObject.Predmet.StrankaListFormatedWithAdressOIB>
    <izvorni_sadrzaj>
      <item>REPUBLIKA HRVATSKA MINISTARSTVO FINANCIJA, OIB 52634238587</item>
    </izvorni_sadrzaj>
    <derivirana_varijabla naziv="DomainObject.Predmet.StrankaListFormatedWithAdressOIB_1">
      <item>REPUBLIKA HRVATSKA MINISTARSTVO FINANCIJA, OIB 52634238587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ŠIMUNEC d.o.o. za poljoprivredu i turizam</item>
    </izvorni_sadrzaj>
    <derivirana_varijabla naziv="DomainObject.Predmet.ProtuStrankaListFormated_1">
      <item>ŠIMUNEC d.o.o. za poljoprivredu i turizam</item>
    </derivirana_varijabla>
  </DomainObject.Predmet.ProtuStrankaListFormated>
  <DomainObject.Predmet.ProtuStrankaListFormatedOIB>
    <izvorni_sadrzaj>
      <item>ŠIMUNEC d.o.o. za poljoprivredu i turizam, OIB 03449536833</item>
    </izvorni_sadrzaj>
    <derivirana_varijabla naziv="DomainObject.Predmet.ProtuStrankaListFormatedOIB_1">
      <item>ŠIMUNEC d.o.o. za poljoprivredu i turizam, OIB 03449536833</item>
    </derivirana_varijabla>
  </DomainObject.Predmet.ProtuStrankaListFormatedOIB>
  <DomainObject.Predmet.ProtuStrankaListFormatedWithAdress>
    <izvorni_sadrzaj>
      <item>ŠIMUNEC d.o.o. za poljoprivredu i turizam, Zmaj Jove Jovanovića 1, 31324 Majške Međe</item>
    </izvorni_sadrzaj>
    <derivirana_varijabla naziv="DomainObject.Predmet.ProtuStrankaListFormatedWithAdress_1">
      <item>ŠIMUNEC d.o.o. za poljoprivredu i turizam, Zmaj Jove Jovanovića 1, 31324 Majške Međe</item>
    </derivirana_varijabla>
  </DomainObject.Predmet.ProtuStrankaListFormatedWithAdress>
  <DomainObject.Predmet.ProtuStrankaListFormatedWithAdressOIB>
    <izvorni_sadrzaj>
      <item>ŠIMUNEC d.o.o. za poljoprivredu i turizam, OIB 03449536833, Zmaj Jove Jovanovića 1, 31324 Majške Međe</item>
    </izvorni_sadrzaj>
    <derivirana_varijabla naziv="DomainObject.Predmet.ProtuStrankaListFormatedWithAdressOIB_1">
      <item>ŠIMUNEC d.o.o. za poljoprivredu i turizam, OIB 03449536833, Zmaj Jove Jovanovića 1, 31324 Majške Međe</item>
    </derivirana_varijabla>
  </DomainObject.Predmet.ProtuStrankaListFormatedWithAdressOIB>
  <DomainObject.Predmet.ProtuStrankaListNazivFormated>
    <izvorni_sadrzaj>
      <item>ŠIMUNEC d.o.o. za poljoprivredu i turizam</item>
    </izvorni_sadrzaj>
    <derivirana_varijabla naziv="DomainObject.Predmet.ProtuStrankaListNazivFormated_1">
      <item>ŠIMUNEC d.o.o. za poljoprivredu i turizam</item>
    </derivirana_varijabla>
  </DomainObject.Predmet.ProtuStrankaListNazivFormated>
  <DomainObject.Predmet.ProtuStrankaListNazivFormatedOIB>
    <izvorni_sadrzaj>
      <item>ŠIMUNEC d.o.o. za poljoprivredu i turizam, OIB 03449536833</item>
    </izvorni_sadrzaj>
    <derivirana_varijabla naziv="DomainObject.Predmet.ProtuStrankaListNazivFormatedOIB_1">
      <item>ŠIMUNEC d.o.o. za poljoprivredu i turizam, OIB 03449536833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ŠIMUNEC d.o.o. za poljoprivredu i turizam</izvorni_sadrzaj>
    <derivirana_varijabla naziv="DomainObject.Predmet.ProtustrankaIDrugi_1">ŠIMUNEC d.o.o. za poljoprivredu i turizam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ŠIMUNEC d.o.o. za poljoprivredu i turizam, OIB 03449536833, Zmaj Jove Jovanovića 1, 31324 Majške Međe</izvorni_sadrzaj>
    <derivirana_varijabla naziv="DomainObject.Predmet.ProtustrankaIDrugiAdressOIB_1">ŠIMUNEC d.o.o. za poljoprivredu i turizam, OIB 03449536833, Zmaj Jove Jovanovića 1, 31324 Majške Međe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ŠIMUNEC d.o.o. za poljoprivredu i turizam</item>
      <item>REPUBLIKA HRVATSKA MINISTARSTVO FINANCIJA</item>
    </izvorni_sadrzaj>
    <derivirana_varijabla naziv="DomainObject.Predmet.SudioniciListNaziv_1">
      <item>ŠIMUNEC d.o.o. za poljoprivredu i turizam</item>
      <item>REPUBLIKA HRVATSKA MINISTARSTVO FINANCIJA</item>
    </derivirana_varijabla>
  </DomainObject.Predmet.SudioniciListNaziv>
  <DomainObject.Predmet.SudioniciListAdressOIB>
    <izvorni_sadrzaj>
      <item>ŠIMUNEC d.o.o. za poljoprivredu i turizam, OIB 03449536833, Zmaj Jove Jovanovića 1,31324 Majške Međe</item>
      <item>REPUBLIKA HRVATSKA MINISTARSTVO FINANCIJA, OIB 52634238587</item>
    </izvorni_sadrzaj>
    <derivirana_varijabla naziv="DomainObject.Predmet.SudioniciListAdressOIB_1">
      <item>ŠIMUNEC d.o.o. za poljoprivredu i turizam, OIB 03449536833, Zmaj Jove Jovanovića 1,31324 Majške Međe</item>
      <item>REPUBLIKA HRVATSKA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03449536833</item>
      <item>, OIB 52634238587</item>
    </izvorni_sadrzaj>
    <derivirana_varijabla naziv="DomainObject.Predmet.SudioniciListNazivOIB_1">
      <item>, OIB 03449536833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St-123/2016-70</izvorni_sadrzaj>
    <derivirana_varijabla naziv="DomainObject.PredzadnjaOdlukaIzPredmeta.Oznaka_1">St-123/2016-70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2298</properties:Characters>
  <properties:Lines>95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2019-01-22T10:21:00Z</dcterms:created>
  <dc:creator>hermanj</dc:creator>
  <cp:lastModifiedBy>Maja Kocijan</cp:lastModifiedBy>
  <cp:lastPrinted>2019-01-22T10:32:00Z</cp:lastPrinted>
  <dcterms:modified xmlns:xsi="http://www.w3.org/2001/XMLSchema-instance" xsi:type="dcterms:W3CDTF">2019-01-22T10:33:00Z</dcterms:modified>
  <cp:revision>4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ZAKLJUČUJE SE 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