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f8fb" w14:paraId="0ccf8fb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5B63BF">
        <w:t>2551</w:t>
      </w:r>
      <w:r w:rsidR="005C4B12">
        <w:t>/16-</w:t>
      </w:r>
      <w:r w:rsidR="001E3C41">
        <w:t>15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5B63BF">
        <w:t>EKO ETNO PROJEKT društvo s ograničenom odgovornošću za trgovinu i usluge, OIB: 35198018694, Zagreb (Grad Zagreb), Lanište 9/B,</w:t>
      </w:r>
      <w:r w:rsidR="002750A7">
        <w:t xml:space="preserve">, dana </w:t>
      </w:r>
      <w:r w:rsidR="002F0131">
        <w:t>27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B63BF">
        <w:t>EKO ETNO PROJEKT društvo s ograničenom odgovornošću za trgovinu i usluge, OIB: 35198018694, Zagreb (Grad Zagreb), Lanište 9/B,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B63BF">
        <w:t>2551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5B63BF" w:rsidP="005B63BF" w:rsidR="005B63BF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EKO ETNO PROJEKT društvo s ograničenom odgovornošću za trgovinu i usluge, OIB: 35198018694, Zagreb (Grad Zagreb), Lanište 9/B.</w:t>
      </w:r>
    </w:p>
    <w:p w:rsidRDefault="005B63BF" w:rsidP="005B63BF" w:rsidR="005B63BF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5B63BF" w:rsidP="005B63BF" w:rsidR="005B63B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5B63BF" w:rsidP="005B63BF" w:rsidR="005B63BF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5B63BF" w:rsidP="005B63BF" w:rsidR="005B63BF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300</w:t>
      </w:r>
      <w:r w:rsidRPr="00E974B3">
        <w:t xml:space="preserve"> dana, u ukupnom iznosu od </w:t>
      </w:r>
      <w:r>
        <w:t>204.562,81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B63BF" w:rsidP="005B63BF" w:rsidR="005B63B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5B63BF" w:rsidR="005B63BF">
      <w:pPr>
        <w:pStyle w:val="Tijeloteksta"/>
        <w:ind w:firstLine="708"/>
      </w:pPr>
      <w:r>
        <w:t xml:space="preserve">Sud je rješenjem od </w:t>
      </w:r>
      <w:r w:rsidR="005B63BF">
        <w:t>19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5B63BF">
        <w:t>Zakonski zastupnik dužnika uredno pozvan na ročište nije pristupio, a isto tako nije dostavio pisano očitovanje za ročište.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5B63BF">
        <w:t>24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2F0131" w:rsidP="00C5617A" w:rsidR="002F0131">
      <w:pPr>
        <w:jc w:val="both"/>
      </w:pPr>
    </w:p>
    <w:p w:rsidRDefault="005B63BF" w:rsidP="00C5617A" w:rsidR="005B63BF">
      <w:pPr>
        <w:jc w:val="both"/>
      </w:pPr>
    </w:p>
    <w:p w:rsidRDefault="005B63BF" w:rsidP="00C5617A" w:rsidR="005B63BF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lastRenderedPageBreak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2F0131">
        <w:t>27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1E3C41">
        <w:t xml:space="preserve">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E3C41" w:rsidP="000D5F6E" w:rsidR="001E3C41" w:rsidRPr="00AB60C9">
      <w:pPr>
        <w:jc w:val="both"/>
      </w:pPr>
    </w:p>
    <w:p w:rsidRDefault="001E3C41" w:rsidP="00DE2D2A" w:rsidR="001E3C41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E3C41" w:rsidP="00DE2D2A" w:rsidR="001E3C41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>
      <w:bookmarkStart w:name="_GoBack" w:id="0"/>
      <w:bookmarkEnd w:id="0"/>
    </w:p>
    <w:p w:rsidRDefault="007D0292" w:rsidR="00E33188" w:rsidRPr="001E3C41">
      <w:pPr>
        <w:rPr>
          <w:color w:val="FFFFFF"/>
        </w:rPr>
      </w:pPr>
      <w:r w:rsidRPr="001E3C41">
        <w:rPr>
          <w:color w:val="FFFFFF"/>
        </w:rPr>
        <w:t>DNA:</w:t>
      </w:r>
    </w:p>
    <w:p w:rsidRDefault="007D0292" w:rsidR="007D0292" w:rsidRPr="001E3C41">
      <w:pPr>
        <w:rPr>
          <w:color w:val="FFFFFF"/>
        </w:rPr>
      </w:pPr>
      <w:r w:rsidRPr="001E3C41">
        <w:rPr>
          <w:color w:val="FFFFFF"/>
        </w:rPr>
        <w:t>E-oglasna ploča</w:t>
      </w:r>
    </w:p>
    <w:sectPr w:rsidSect="005C4B12" w:rsidR="007D0292" w:rsidRPr="001E3C4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8E2" w:rsidP="007D0292" w:rsidR="006358E2">
      <w:r>
        <w:separator/>
      </w:r>
    </w:p>
  </w:endnote>
  <w:endnote w:id="0" w:type="continuationSeparator">
    <w:p w:rsidRDefault="006358E2" w:rsidP="007D0292" w:rsidR="00635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8E2" w:rsidP="007D0292" w:rsidR="006358E2">
      <w:r>
        <w:separator/>
      </w:r>
    </w:p>
  </w:footnote>
  <w:footnote w:id="0" w:type="continuationSeparator">
    <w:p w:rsidRDefault="006358E2" w:rsidP="007D0292" w:rsidR="00635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C41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5B63BF">
      <w:t>2551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1D62E1"/>
    <w:rsid w:val="001E3C41"/>
    <w:rsid w:val="00243C31"/>
    <w:rsid w:val="00267D5F"/>
    <w:rsid w:val="002750A7"/>
    <w:rsid w:val="002F0131"/>
    <w:rsid w:val="00303E2C"/>
    <w:rsid w:val="00555423"/>
    <w:rsid w:val="005B63BF"/>
    <w:rsid w:val="005C4B12"/>
    <w:rsid w:val="006358E2"/>
    <w:rsid w:val="007D0292"/>
    <w:rsid w:val="007D65B9"/>
    <w:rsid w:val="008E360F"/>
    <w:rsid w:val="009E35B4"/>
    <w:rsid w:val="00BE3772"/>
    <w:rsid w:val="00C5617A"/>
    <w:rsid w:val="00D4179B"/>
    <w:rsid w:val="00D824B0"/>
    <w:rsid w:val="00DA32BA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5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35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5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5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5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5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35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5B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5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5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St-2551/2016-15</izvorni_sadrzaj>
    <derivirana_varijabla naziv="DomainObject.Oznaka_1">St-2551/2016-15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St-2551/2016</izvorni_sadrzaj>
    <derivirana_varijabla naziv="DomainObject.Predmet.OznakaBroj_1">St-2551/2016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ETNO PROJEKT d.o.o. zastupanog po punomoćniku Cvitan Dujmović</izvorni_sadrzaj>
    <derivirana_varijabla naziv="DomainObject.Predmet.ProtustrankaFormated_1">  EKO ETNO PROJEKT d.o.o. zastupanog po punomoćniku Cvitan Dujmović</derivirana_varijabla>
  </DomainObject.Predmet.ProtustrankaFormated>
  <DomainObject.Predmet.ProtustrankaFormatedOIB>
    <izvorni_sadrzaj>  EKO ETNO PROJEKT d.o.o., OIB 35198018694 zastupanog po punomoćniku Cvitan Dujmović</izvorni_sadrzaj>
    <derivirana_varijabla naziv="DomainObject.Predmet.ProtustrankaFormatedOIB_1">  EKO ETNO PROJEKT d.o.o., OIB 35198018694 zastupanog po punomoćniku Cvitan Dujmović</derivirana_varijabla>
  </DomainObject.Predmet.ProtustrankaFormatedOIB>
  <DomainObject.Predmet.ProtustrankaFormatedWithAdress>
    <izvorni_sadrzaj> EKO ETNO PROJEKT d.o.o., Lanište 9/B, 10000 Zagreb zastupanog po punomoćniku Cvitan Dujmović</izvorni_sadrzaj>
    <derivirana_varijabla naziv="DomainObject.Predmet.ProtustrankaFormatedWithAdress_1"> EKO ETNO PROJEKT d.o.o., Lanište 9/B, 10000 Zagreb zastupanog po punomoćniku Cvitan Dujmović</derivirana_varijabla>
  </DomainObject.Predmet.ProtustrankaFormatedWithAdress>
  <DomainObject.Predmet.ProtustrankaFormatedWithAdressOIB>
    <izvorni_sadrzaj> EKO ETNO PROJEKT d.o.o., OIB 35198018694, Lanište 9/B, 10000 Zagreb zastupanog po punomoćniku Cvitan Dujmović</izvorni_sadrzaj>
    <derivirana_varijabla naziv="DomainObject.Predmet.ProtustrankaFormatedWithAdressOIB_1"> EKO ETNO PROJEKT d.o.o., OIB 35198018694, Lanište 9/B, 10000 Zagreb zastupanog po punomoćniku Cvitan Dujmović</derivirana_varijabla>
  </DomainObject.Predmet.ProtustrankaFormatedWithAdressOIB>
  <DomainObject.Predmet.ProtustrankaWithAdress>
    <izvorni_sadrzaj>EKO ETNO PROJEKT d.o.o. Lanište 9/B, 10000 Zagreb</izvorni_sadrzaj>
    <derivirana_varijabla naziv="DomainObject.Predmet.ProtustrankaWithAdress_1">EKO ETNO PROJEKT d.o.o. Lanište 9/B, 10000 Zagreb</derivirana_varijabla>
  </DomainObject.Predmet.ProtustrankaWithAdress>
  <DomainObject.Predmet.ProtustrankaWithAdressOIB>
    <izvorni_sadrzaj>EKO ETNO PROJEKT d.o.o., OIB 35198018694, Lanište 9/B, 10000 Zagreb</izvorni_sadrzaj>
    <derivirana_varijabla naziv="DomainObject.Predmet.ProtustrankaWithAdressOIB_1">EKO ETNO PROJEKT d.o.o., OIB 35198018694, Lanište 9/B, 10000 Zagreb</derivirana_varijabla>
  </DomainObject.Predmet.ProtustrankaWithAdressOIB>
  <DomainObject.Predmet.ProtustrankaNazivFormated>
    <izvorni_sadrzaj>EKO ETNO PROJEKT d.o.o.</izvorni_sadrzaj>
    <derivirana_varijabla naziv="DomainObject.Predmet.ProtustrankaNazivFormated_1">EKO ETNO PROJEKT d.o.o.</derivirana_varijabla>
  </DomainObject.Predmet.ProtustrankaNazivFormated>
  <DomainObject.Predmet.ProtustrankaNazivFormatedOIB>
    <izvorni_sadrzaj>EKO ETNO PROJEKT d.o.o., OIB 35198018694</izvorni_sadrzaj>
    <derivirana_varijabla naziv="DomainObject.Predmet.ProtustrankaNazivFormatedOIB_1">EKO ETNO PROJEKT d.o.o., OIB 35198018694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ETNO PROJEKT d.o.o. zastupanog po punomoćniku Cvitan Dujmović</item>
    </izvorni_sadrzaj>
    <derivirana_varijabla naziv="DomainObject.Predmet.ProtuStrankaListFormated_1">
      <item>EKO ETNO PROJEKT d.o.o. zastupanog po punomoćniku Cvitan Dujmović</item>
    </derivirana_varijabla>
  </DomainObject.Predmet.ProtuStrankaListFormated>
  <DomainObject.Predmet.ProtuStrankaListFormatedOIB>
    <izvorni_sadrzaj>
      <item>EKO ETNO PROJEKT d.o.o., OIB 35198018694 zastupanog po punomoćniku Cvitan Dujmović</item>
    </izvorni_sadrzaj>
    <derivirana_varijabla naziv="DomainObject.Predmet.ProtuStrankaListFormatedOIB_1">
      <item>EKO ETNO PROJEKT d.o.o., OIB 35198018694 zastupanog po punomoćniku Cvitan Dujmović</item>
    </derivirana_varijabla>
  </DomainObject.Predmet.ProtuStrankaListFormatedOIB>
  <DomainObject.Predmet.ProtuStrankaListFormatedWithAdress>
    <izvorni_sadrzaj>
      <item>EKO ETNO PROJEKT d.o.o., Lanište 9/B, 10000 Zagreb zastupanog po punomoćniku Cvitan Dujmović</item>
    </izvorni_sadrzaj>
    <derivirana_varijabla naziv="DomainObject.Predmet.ProtuStrankaListFormatedWithAdress_1">
      <item>EKO ETNO PROJEKT d.o.o., Lanište 9/B, 10000 Zagreb zastupanog po punomoćniku Cvitan Dujmović</item>
    </derivirana_varijabla>
  </DomainObject.Predmet.ProtuStrankaListFormatedWithAdress>
  <DomainObject.Predmet.ProtuStrankaListFormatedWithAdressOIB>
    <izvorni_sadrzaj>
      <item>EKO ETNO PROJEKT d.o.o., OIB 35198018694, Lanište 9/B, 10000 Zagreb zastupanog po punomoćniku Cvitan Dujmović</item>
    </izvorni_sadrzaj>
    <derivirana_varijabla naziv="DomainObject.Predmet.ProtuStrankaListFormatedWithAdressOIB_1">
      <item>EKO ETNO PROJEKT d.o.o., OIB 35198018694, Lanište 9/B, 10000 Zagreb zastupanog po punomoćniku Cvitan Dujmović</item>
    </derivirana_varijabla>
  </DomainObject.Predmet.ProtuStrankaListFormatedWithAdressOIB>
  <DomainObject.Predmet.ProtuStrankaListNazivFormated>
    <izvorni_sadrzaj>
      <item>EKO ETNO PROJEKT d.o.o.</item>
    </izvorni_sadrzaj>
    <derivirana_varijabla naziv="DomainObject.Predmet.ProtuStrankaListNazivFormated_1">
      <item>EKO ETNO PROJEKT d.o.o.</item>
    </derivirana_varijabla>
  </DomainObject.Predmet.ProtuStrankaListNazivFormated>
  <DomainObject.Predmet.ProtuStrankaListNazivFormatedOIB>
    <izvorni_sadrzaj>
      <item>EKO ETNO PROJEKT d.o.o., OIB 35198018694</item>
    </izvorni_sadrzaj>
    <derivirana_varijabla naziv="DomainObject.Predmet.ProtuStrankaListNazivFormatedOIB_1">
      <item>EKO ETNO PROJEKT d.o.o., OIB 35198018694</item>
    </derivirana_varijabla>
  </DomainObject.Predmet.ProtuStrankaListNazivFormatedOIB>
  <DomainObject.Predmet.OstaliListFormated>
    <izvorni_sadrzaj>
      <item>Cvitan Dujmović punomoćnik sudionika u postupku EKO ETNO PROJEKT d.o.o.</item>
    </izvorni_sadrzaj>
    <derivirana_varijabla naziv="DomainObject.Predmet.OstaliListFormated_1">
      <item>Cvitan Dujmović punomoćnik sudionika u postupku EKO ETNO PROJEKT d.o.o.</item>
    </derivirana_varijabla>
  </DomainObject.Predmet.OstaliListFormated>
  <DomainObject.Predmet.OstaliListFormatedOIB>
    <izvorni_sadrzaj>
      <item>Cvitan Dujmović, OIB 75609260565 punomoćnik sudionika u postupku EKO ETNO PROJEKT d.o.o.</item>
    </izvorni_sadrzaj>
    <derivirana_varijabla naziv="DomainObject.Predmet.OstaliListFormatedOIB_1">
      <item>Cvitan Dujmović, OIB 75609260565 punomoćnik sudionika u postupku EKO ETNO PROJEKT d.o.o.</item>
    </derivirana_varijabla>
  </DomainObject.Predmet.OstaliListFormatedOIB>
  <DomainObject.Predmet.OstaliListFormatedWithAdress>
    <izvorni_sadrzaj>
      <item>Cvitan Dujmović, Ulica Ivana Pergošića 7, 10000 Zagreb punomoćnik sudionika u postupku EKO ETNO PROJEKT d.o.o.</item>
    </izvorni_sadrzaj>
    <derivirana_varijabla naziv="DomainObject.Predmet.OstaliListFormatedWithAdress_1">
      <item>Cvitan Dujmović, Ulica Ivana Pergošića 7, 10000 Zagreb punomoćnik sudionika u postupku EKO ETNO PROJEKT d.o.o.</item>
    </derivirana_varijabla>
  </DomainObject.Predmet.OstaliListFormatedWithAdress>
  <DomainObject.Predmet.OstaliListFormatedWithAdressOIB>
    <izvorni_sadrzaj>
      <item>Cvitan Dujmović, OIB 75609260565, Ulica Ivana Pergošića 7, 10000 Zagreb punomoćnik sudionika u postupku EKO ETNO PROJEKT d.o.o.</item>
    </izvorni_sadrzaj>
    <derivirana_varijabla naziv="DomainObject.Predmet.OstaliListFormatedWithAdressOIB_1">
      <item>Cvitan Dujmović, OIB 75609260565, Ulica Ivana Pergošića 7, 10000 Zagreb punomoćnik sudionika u postupku EKO ETNO PROJEKT d.o.o.</item>
    </derivirana_varijabla>
  </DomainObject.Predmet.OstaliListFormatedWithAdressOIB>
  <DomainObject.Predmet.OstaliListNazivFormated>
    <izvorni_sadrzaj>
      <item>Cvitan Dujmović</item>
    </izvorni_sadrzaj>
    <derivirana_varijabla naziv="DomainObject.Predmet.OstaliListNazivFormated_1">
      <item>Cvitan Dujmović</item>
    </derivirana_varijabla>
  </DomainObject.Predmet.OstaliListNazivFormated>
  <DomainObject.Predmet.OstaliListNazivFormatedOIB>
    <izvorni_sadrzaj>
      <item>Cvitan Dujmović, OIB 75609260565</item>
    </izvorni_sadrzaj>
    <derivirana_varijabla naziv="DomainObject.Predmet.OstaliListNazivFormatedOIB_1">
      <item>Cvitan Dujmović, OIB 75609260565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St-2551/2016-15</izvorni_sadrzaj>
    <derivirana_varijabla naziv="DomainObject.PoslovniBrojDokumenta_1">St-2551/2016-15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ETNO PROJEKT d.o.o.</izvorni_sadrzaj>
    <derivirana_varijabla naziv="DomainObject.Predmet.ProtustrankaIDrugi_1">EKO ETNO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ETNO PROJEKT d.o.o., OIB 35198018694, Lanište 9/B, 10000 Zagreb</izvorni_sadrzaj>
    <derivirana_varijabla naziv="DomainObject.Predmet.ProtustrankaIDrugiAdressOIB_1">EKO ETNO PROJEKT d.o.o., OIB 35198018694, Lanište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ETNO PROJEKT d.o.o.</item>
      <item>Cvitan Dujmović</item>
    </izvorni_sadrzaj>
    <derivirana_varijabla naziv="DomainObject.Predmet.SudioniciListNaziv_1">
      <item>FINA Regionalni centar Zagreb</item>
      <item>EKO ETNO PROJEKT d.o.o.</item>
      <item>Cvitan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ETNO PROJEKT d.o.o., OIB 35198018694, Lanište 9/B,10000 Zagreb</item>
      <item>Cvitan Dujmović, OIB 75609260565, Ulica Ivana Pergošića 7,10000 Zagreb</item>
    </izvorni_sadrzaj>
    <derivirana_varijabla naziv="DomainObject.Predmet.SudioniciListAdressOIB_1">
      <item>FINA Regionalni centar Zagreb, OIB 85821130368, Trg svibanjskih žrtava 1995. 1,10000 Zagreb</item>
      <item>EKO ETNO PROJEKT d.o.o., OIB 35198018694, Lanište 9/B,10000 Zagreb</item>
      <item>Cvitan Dujmović, OIB 75609260565, Ulica Ivana Pergošića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35198018694</item>
      <item>, OIB 75609260565</item>
    </izvorni_sadrzaj>
    <derivirana_varijabla naziv="DomainObject.Predmet.SudioniciListNazivOIB_1">
      <item>, OIB 85821130368</item>
      <item>, OIB 35198018694</item>
      <item>, OIB 75609260565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5218</properties:Characters>
  <properties:Lines>111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2017-06-27T12:01:00Z</dcterms:created>
  <dc:creator>Valentina Kranjčić</dc:creator>
  <cp:lastModifiedBy>Valentina Kranjčić</cp:lastModifiedBy>
  <cp:lastPrinted>2017-06-14T10:31:00Z</cp:lastPrinted>
  <dcterms:modified xmlns:xsi="http://www.w3.org/2001/XMLSchema-instance" xsi:type="dcterms:W3CDTF">2017-06-27T12:06:00Z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St-2551/2016-15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