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e279" w14:paraId="de1e279" w:rsidRDefault="006A5E3B" w:rsidP="006A5E3B" w:rsidR="006A5E3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5E3B" w:rsidP="006A5E3B" w:rsidR="006A5E3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A5E3B" w:rsidP="006A5E3B" w:rsidR="006A5E3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A5E3B" w:rsidP="006A5E3B" w:rsidR="006A5E3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A5E3B" w:rsidP="006A5E3B" w:rsidR="006A5E3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A5E3B" w:rsidP="006A5E3B" w:rsidR="006A5E3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A5E3B" w:rsidP="006A5E3B" w:rsidR="006A5E3B" w:rsidRPr="005D578C">
      <w:pPr>
        <w:jc w:val="center"/>
        <w:rPr>
          <w:rFonts w:cs="Times New Roman" w:eastAsia="Times New Roman"/>
          <w:szCs w:val="24"/>
        </w:rPr>
      </w:pPr>
    </w:p>
    <w:p w:rsidRDefault="006A5E3B" w:rsidP="006A5E3B" w:rsidR="006A5E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A5E3B" w:rsidP="006A5E3B" w:rsidR="006A5E3B" w:rsidRPr="005D578C">
      <w:pPr>
        <w:rPr>
          <w:rFonts w:cs="Times New Roman" w:eastAsia="Times New Roman"/>
          <w:szCs w:val="24"/>
        </w:rPr>
      </w:pPr>
    </w:p>
    <w:p w:rsidRDefault="006A5E3B" w:rsidP="006A5E3B" w:rsidR="006A5E3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856CAF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856CAF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REL - TIG d. o. o. Vodnjan, G. Garibaldi 1, OIB 24456759299, MBS 040075524,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5D6CAE">
        <w:rPr>
          <w:rFonts w:cs="Times New Roman" w:eastAsia="Times New Roman"/>
          <w:szCs w:val="24"/>
        </w:rPr>
        <w:t>18</w:t>
      </w:r>
      <w:r w:rsidR="006C390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6A5E3B" w:rsidP="006A5E3B" w:rsidR="006A5E3B" w:rsidRPr="005D578C">
      <w:pPr>
        <w:rPr>
          <w:rFonts w:cs="Times New Roman" w:eastAsia="Times New Roman"/>
          <w:szCs w:val="24"/>
        </w:rPr>
      </w:pPr>
    </w:p>
    <w:p w:rsidRDefault="006A5E3B" w:rsidP="006A5E3B" w:rsidR="006A5E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A5E3B" w:rsidP="006A5E3B" w:rsidR="006A5E3B" w:rsidRPr="005D578C">
      <w:pPr>
        <w:rPr>
          <w:rFonts w:cs="Times New Roman" w:eastAsia="Times New Roman"/>
          <w:szCs w:val="24"/>
        </w:rPr>
      </w:pPr>
    </w:p>
    <w:p w:rsidRDefault="006A5E3B" w:rsidP="006A5E3B" w:rsidR="006A5E3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REL - TIG d. o. o. Vodnjan, G. Garibaldi 1, OIB 24456759299, MBS 040075524,</w:t>
      </w:r>
      <w:r w:rsidRPr="005D578C">
        <w:rPr>
          <w:rFonts w:cs="Times New Roman" w:eastAsia="Times New Roman"/>
          <w:szCs w:val="24"/>
        </w:rPr>
        <w:t xml:space="preserve"> s danom </w:t>
      </w:r>
      <w:r w:rsidR="005D6CAE">
        <w:rPr>
          <w:rFonts w:cs="Times New Roman" w:eastAsia="Times New Roman"/>
          <w:szCs w:val="24"/>
        </w:rPr>
        <w:t>18</w:t>
      </w:r>
      <w:r w:rsidR="006C390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6C3903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6A5E3B" w:rsidP="006A5E3B" w:rsidR="006A5E3B" w:rsidRPr="005D578C">
      <w:pPr>
        <w:rPr>
          <w:rFonts w:cs="Times New Roman" w:eastAsia="Times New Roman"/>
          <w:szCs w:val="24"/>
        </w:rPr>
      </w:pPr>
    </w:p>
    <w:p w:rsidRDefault="006A5E3B" w:rsidP="006A5E3B" w:rsidR="006A5E3B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856CAF">
        <w:rPr>
          <w:rFonts w:cs="Times New Roman" w:eastAsia="Times New Roman"/>
          <w:szCs w:val="20"/>
        </w:rPr>
        <w:t>Damir Debeljuh iz Pule, Laginjina 6, OIB 29203139768.</w:t>
      </w:r>
    </w:p>
    <w:p w:rsidRDefault="006A5E3B" w:rsidP="006A5E3B" w:rsidR="006A5E3B">
      <w:pPr>
        <w:ind w:firstLine="708"/>
        <w:rPr>
          <w:rFonts w:cs="Times New Roman" w:eastAsia="Times New Roman"/>
          <w:szCs w:val="20"/>
        </w:rPr>
      </w:pPr>
    </w:p>
    <w:p w:rsidRDefault="006A5E3B" w:rsidP="006A5E3B" w:rsidR="006A5E3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REL - TIG d. o. o. Vodnjan, G. Garibaldi 1, OIB 24456759299, MBS 040075524.</w:t>
      </w:r>
    </w:p>
    <w:p w:rsidRDefault="006A5E3B" w:rsidP="006A5E3B" w:rsidR="006A5E3B">
      <w:pPr>
        <w:rPr>
          <w:rFonts w:cs="Times New Roman" w:eastAsia="Times New Roman"/>
          <w:szCs w:val="24"/>
        </w:rPr>
      </w:pPr>
    </w:p>
    <w:p w:rsidRDefault="006A5E3B" w:rsidP="006A5E3B" w:rsidR="006A5E3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REL - TIG d. o. o. Vodnjan, G. Garibaldi 1, OIB 24456759299, MBS 040075524.</w:t>
      </w:r>
    </w:p>
    <w:p w:rsidRDefault="006A5E3B" w:rsidP="006A5E3B" w:rsidR="006A5E3B">
      <w:pPr>
        <w:rPr>
          <w:rFonts w:cs="Times New Roman" w:eastAsia="Times New Roman"/>
          <w:szCs w:val="24"/>
        </w:rPr>
      </w:pPr>
    </w:p>
    <w:p w:rsidRDefault="006A5E3B" w:rsidP="006A5E3B" w:rsidR="006A5E3B" w:rsidRPr="005D578C">
      <w:pPr>
        <w:rPr>
          <w:rFonts w:cs="Times New Roman" w:eastAsia="Times New Roman"/>
          <w:szCs w:val="24"/>
        </w:rPr>
      </w:pPr>
    </w:p>
    <w:p w:rsidRDefault="006A5E3B" w:rsidP="006A5E3B" w:rsidR="006A5E3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A5E3B" w:rsidP="006A5E3B" w:rsidR="006A5E3B">
      <w:pPr>
        <w:ind w:firstLine="708"/>
        <w:rPr>
          <w:rFonts w:cs="Times New Roman" w:eastAsia="Times New Roman"/>
          <w:szCs w:val="24"/>
        </w:rPr>
      </w:pPr>
    </w:p>
    <w:p w:rsidRDefault="006A5E3B" w:rsidP="006A5E3B" w:rsidR="006A5E3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747A48">
        <w:rPr>
          <w:rFonts w:cs="Times New Roman" w:eastAsia="Times New Roman"/>
          <w:szCs w:val="24"/>
        </w:rPr>
        <w:t>REL - TIG d. o. o. Vodnjan</w:t>
      </w:r>
      <w:r>
        <w:rPr>
          <w:rFonts w:cs="Times New Roman" w:eastAsia="Times New Roman"/>
          <w:szCs w:val="24"/>
        </w:rPr>
        <w:t>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 w:rsidR="00747A48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747A48">
        <w:rPr>
          <w:rFonts w:cs="Times New Roman" w:eastAsia="Times New Roman"/>
          <w:szCs w:val="24"/>
        </w:rPr>
        <w:t>715</w:t>
      </w:r>
      <w:r>
        <w:rPr>
          <w:rFonts w:cs="Times New Roman" w:eastAsia="Times New Roman"/>
          <w:szCs w:val="24"/>
        </w:rPr>
        <w:t>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A5E3B" w:rsidP="006A5E3B" w:rsidR="006A5E3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A5E3B" w:rsidP="006A5E3B" w:rsidR="006A5E3B" w:rsidRPr="005D578C">
      <w:pPr>
        <w:rPr>
          <w:rFonts w:cs="Times New Roman" w:eastAsia="Times New Roman"/>
          <w:szCs w:val="24"/>
        </w:rPr>
      </w:pPr>
    </w:p>
    <w:p w:rsidRDefault="006A5E3B" w:rsidP="006A5E3B" w:rsidR="006A5E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5D6CAE">
        <w:rPr>
          <w:rFonts w:cs="Times New Roman" w:eastAsia="Times New Roman"/>
          <w:szCs w:val="24"/>
        </w:rPr>
        <w:t>18</w:t>
      </w:r>
      <w:r w:rsidR="006C390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C3903" w:rsidP="006C3903" w:rsidR="006A5E3B" w:rsidRPr="005D578C">
      <w:pPr>
        <w:tabs>
          <w:tab w:pos="8264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856CAF" w:rsidP="005D6CAE" w:rsidR="006A5E3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56CAF" w:rsidP="005D6CAE" w:rsidR="006A5E3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C4617A">
        <w:rPr>
          <w:rFonts w:cs="Times New Roman" w:eastAsia="Times New Roman"/>
          <w:szCs w:val="24"/>
        </w:rPr>
        <w:t>, v. r.</w:t>
      </w:r>
    </w:p>
    <w:p w:rsidRDefault="006C3903" w:rsidP="006C3903" w:rsidR="006A5E3B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6A5E3B" w:rsidP="006A5E3B" w:rsidR="006A5E3B" w:rsidRPr="005D578C">
      <w:pPr>
        <w:jc w:val="left"/>
        <w:rPr>
          <w:rFonts w:cs="Times New Roman" w:eastAsia="Times New Roman"/>
          <w:szCs w:val="24"/>
        </w:rPr>
      </w:pPr>
    </w:p>
    <w:p w:rsidRDefault="006A5E3B" w:rsidP="006A5E3B" w:rsidR="006A5E3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A5E3B" w:rsidP="006A5E3B" w:rsidR="006A5E3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A5E3B" w:rsidP="006A5E3B" w:rsidR="006A5E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A5E3B" w:rsidP="006A5E3B" w:rsidR="006A5E3B">
      <w:pPr>
        <w:rPr>
          <w:rFonts w:cs="Times New Roman" w:eastAsia="Times New Roman"/>
          <w:szCs w:val="24"/>
        </w:rPr>
      </w:pPr>
    </w:p>
    <w:p w:rsidRDefault="006A5E3B" w:rsidP="006A5E3B" w:rsidR="006A5E3B" w:rsidRPr="005D578C">
      <w:pPr>
        <w:rPr>
          <w:rFonts w:cs="Times New Roman" w:eastAsia="Times New Roman"/>
          <w:szCs w:val="24"/>
        </w:rPr>
      </w:pPr>
    </w:p>
    <w:p w:rsidRDefault="006A5E3B" w:rsidP="006A5E3B" w:rsidR="006A5E3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A5E3B" w:rsidP="006A5E3B" w:rsidR="006A5E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A5E3B" w:rsidP="006A5E3B" w:rsidR="006A5E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747A48">
        <w:rPr>
          <w:rFonts w:cs="Times New Roman" w:eastAsia="Times New Roman"/>
          <w:szCs w:val="24"/>
        </w:rPr>
        <w:t>REL - TIG d. o. o. Vodnjan, G. Garibaldi 1</w:t>
      </w:r>
      <w:r>
        <w:rPr>
          <w:rFonts w:cs="Times New Roman" w:eastAsia="Times New Roman"/>
          <w:szCs w:val="24"/>
        </w:rPr>
        <w:t xml:space="preserve">, </w:t>
      </w:r>
    </w:p>
    <w:p w:rsidRDefault="00017EE7" w:rsidP="006A5E3B" w:rsidR="006A5E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6A5E3B">
        <w:rPr>
          <w:rFonts w:cs="Times New Roman" w:eastAsia="Times New Roman"/>
          <w:szCs w:val="24"/>
        </w:rPr>
        <w:t xml:space="preserve"> za zastupanje dužnika –</w:t>
      </w:r>
      <w:r w:rsidR="00747A48">
        <w:rPr>
          <w:rFonts w:cs="Times New Roman" w:eastAsia="Times New Roman"/>
          <w:szCs w:val="24"/>
        </w:rPr>
        <w:t xml:space="preserve"> Mirsad Softić, Vodnjan, Giuseppe Garibaldi 1</w:t>
      </w:r>
      <w:r w:rsidR="006A5E3B">
        <w:rPr>
          <w:rFonts w:cs="Times New Roman" w:eastAsia="Times New Roman"/>
          <w:szCs w:val="24"/>
        </w:rPr>
        <w:t xml:space="preserve">, </w:t>
      </w:r>
    </w:p>
    <w:p w:rsidRDefault="006A5E3B" w:rsidP="006A5E3B" w:rsidR="006A5E3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747A48">
        <w:rPr>
          <w:rFonts w:cs="Times New Roman" w:eastAsia="Times New Roman"/>
          <w:szCs w:val="20"/>
        </w:rPr>
        <w:t xml:space="preserve">Pula – Pola, Pula, Carrarina 5, </w:t>
      </w:r>
    </w:p>
    <w:p w:rsidRDefault="006A5E3B" w:rsidP="006A5E3B" w:rsidR="006A5E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A5E3B" w:rsidP="006A5E3B" w:rsidR="006A5E3B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856CAF">
        <w:rPr>
          <w:rFonts w:cs="Times New Roman" w:eastAsia="Times New Roman"/>
          <w:szCs w:val="20"/>
        </w:rPr>
        <w:t xml:space="preserve">Damir Debeljuh, Pula, Laginjina 6, </w:t>
      </w:r>
    </w:p>
    <w:p w:rsidRDefault="006A5E3B" w:rsidP="006A5E3B" w:rsidR="006A5E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C4617A">
        <w:rPr>
          <w:rFonts w:cs="Times New Roman" w:eastAsia="Times New Roman"/>
          <w:szCs w:val="24"/>
        </w:rPr>
        <w:t xml:space="preserve">8 dana, </w:t>
      </w:r>
    </w:p>
    <w:p w:rsidRDefault="006A5E3B" w:rsidP="006A5E3B" w:rsidR="006A5E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A5E3B" w:rsidP="006A5E3B" w:rsidR="006A5E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A5E3B" w:rsidP="006A5E3B" w:rsidR="006A5E3B"/>
    <w:p w:rsidRDefault="006A5E3B" w:rsidP="006A5E3B" w:rsidR="006A5E3B"/>
    <w:p w:rsidRDefault="006A5E3B" w:rsidP="006A5E3B" w:rsidR="006A5E3B"/>
    <w:p w:rsidRDefault="006A5E3B" w:rsidP="006A5E3B" w:rsidR="006A5E3B"/>
    <w:p w:rsidRDefault="006A5E3B" w:rsidP="006A5E3B" w:rsidR="006A5E3B"/>
    <w:p w:rsidRDefault="006A5E3B" w:rsidP="006A5E3B" w:rsidR="006A5E3B"/>
    <w:p w:rsidRDefault="006A5E3B" w:rsidP="006A5E3B" w:rsidR="006A5E3B"/>
    <w:p w:rsidRDefault="006A5E3B" w:rsidP="006A5E3B" w:rsidR="006A5E3B"/>
    <w:p w:rsidRDefault="006A5E3B" w:rsidP="006A5E3B" w:rsidR="006A5E3B"/>
    <w:p w:rsidRDefault="006A5E3B" w:rsidP="006A5E3B" w:rsidR="006A5E3B"/>
    <w:p w:rsidRDefault="006A5E3B" w:rsidP="006A5E3B" w:rsidR="006A5E3B"/>
    <w:p w:rsidRDefault="006A5E3B" w:rsidP="006A5E3B" w:rsidR="006A5E3B"/>
    <w:p w:rsidRDefault="006A5E3B" w:rsidP="006A5E3B" w:rsidR="006A5E3B"/>
    <w:p w:rsidRDefault="006A5E3B" w:rsidP="006A5E3B" w:rsidR="006A5E3B"/>
    <w:p w:rsidRDefault="00481F3D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E3B" w:rsidP="006A5E3B" w:rsidR="006A5E3B">
      <w:r>
        <w:separator/>
      </w:r>
    </w:p>
  </w:endnote>
  <w:endnote w:id="0" w:type="continuationSeparator">
    <w:p w:rsidRDefault="006A5E3B" w:rsidP="006A5E3B" w:rsidR="006A5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E3B" w:rsidP="006A5E3B" w:rsidR="006A5E3B">
      <w:r>
        <w:separator/>
      </w:r>
    </w:p>
  </w:footnote>
  <w:footnote w:id="0" w:type="continuationSeparator">
    <w:p w:rsidRDefault="006A5E3B" w:rsidP="006A5E3B" w:rsidR="006A5E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E3B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81F3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6C3903">
      <w:rPr>
        <w:szCs w:val="24"/>
      </w:rPr>
      <w:t>2</w:t>
    </w:r>
    <w:r>
      <w:rPr>
        <w:szCs w:val="24"/>
      </w:rPr>
      <w:t xml:space="preserve"> St-715/2015-</w:t>
    </w:r>
    <w:r w:rsidR="006C3903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903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6A5E3B">
      <w:rPr>
        <w:szCs w:val="24"/>
      </w:rPr>
      <w:t xml:space="preserve"> St-715/2015-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53C8"/>
    <w:rsid w:val="00017EE7"/>
    <w:rsid w:val="001D53C8"/>
    <w:rsid w:val="00481F3D"/>
    <w:rsid w:val="005D6CAE"/>
    <w:rsid w:val="006A5E3B"/>
    <w:rsid w:val="006C3903"/>
    <w:rsid w:val="00747A48"/>
    <w:rsid w:val="0075528E"/>
    <w:rsid w:val="0079403F"/>
    <w:rsid w:val="00856CAF"/>
    <w:rsid w:val="00C4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5E3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5E3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A5E3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5E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5E3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5E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5E3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F3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1F3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1F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1F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5E3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5E3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A5E3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5E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5E3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5E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5E3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F3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1F3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1F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1F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St-715/2015</izvorni_sadrzaj>
    <derivirana_varijabla naziv="DomainObject.Predmet.OznakaBroj_1">St-715/2015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 - TIG d.o.o. VODNJAN</izvorni_sadrzaj>
    <derivirana_varijabla naziv="DomainObject.Predmet.ProtustrankaFormated_1">  REL - TIG d.o.o. VODNJAN</derivirana_varijabla>
  </DomainObject.Predmet.ProtustrankaFormated>
  <DomainObject.Predmet.ProtustrankaFormatedOIB>
    <izvorni_sadrzaj>  REL - TIG d.o.o. VODNJAN, OIB 24456759299</izvorni_sadrzaj>
    <derivirana_varijabla naziv="DomainObject.Predmet.ProtustrankaFormatedOIB_1">  REL - TIG d.o.o. VODNJAN, OIB 24456759299</derivirana_varijabla>
  </DomainObject.Predmet.ProtustrankaFormatedOIB>
  <DomainObject.Predmet.ProtustrankaFormatedWithAdress>
    <izvorni_sadrzaj> REL - TIG d.o.o. VODNJAN, G. Garibaldi 1, 52100 Vodnjan</izvorni_sadrzaj>
    <derivirana_varijabla naziv="DomainObject.Predmet.ProtustrankaFormatedWithAdress_1"> REL - TIG d.o.o. VODNJAN, G. Garibaldi 1, 52100 Vodnjan</derivirana_varijabla>
  </DomainObject.Predmet.ProtustrankaFormatedWithAdress>
  <DomainObject.Predmet.ProtustrankaFormatedWithAdressOIB>
    <izvorni_sadrzaj> REL - TIG d.o.o. VODNJAN, OIB 24456759299, G. Garibaldi 1, 52100 Vodnjan</izvorni_sadrzaj>
    <derivirana_varijabla naziv="DomainObject.Predmet.ProtustrankaFormatedWithAdressOIB_1"> REL - TIG d.o.o. VODNJAN, OIB 24456759299, G. Garibaldi 1, 52100 Vodnjan</derivirana_varijabla>
  </DomainObject.Predmet.ProtustrankaFormatedWithAdressOIB>
  <DomainObject.Predmet.ProtustrankaWithAdress>
    <izvorni_sadrzaj>REL - TIG d.o.o. VODNJAN G. Garibaldi 1, 52100 Vodnjan</izvorni_sadrzaj>
    <derivirana_varijabla naziv="DomainObject.Predmet.ProtustrankaWithAdress_1">REL - TIG d.o.o. VODNJAN G. Garibaldi 1, 52100 Vodnjan</derivirana_varijabla>
  </DomainObject.Predmet.ProtustrankaWithAdress>
  <DomainObject.Predmet.ProtustrankaWithAdressOIB>
    <izvorni_sadrzaj>REL - TIG d.o.o. VODNJAN, OIB 24456759299, G. Garibaldi 1, 52100 Vodnjan</izvorni_sadrzaj>
    <derivirana_varijabla naziv="DomainObject.Predmet.ProtustrankaWithAdressOIB_1">REL - TIG d.o.o. VODNJAN, OIB 24456759299, G. Garibaldi 1, 52100 Vodnjan</derivirana_varijabla>
  </DomainObject.Predmet.ProtustrankaWithAdressOIB>
  <DomainObject.Predmet.ProtustrankaNazivFormated>
    <izvorni_sadrzaj>REL - TIG d.o.o. VODNJAN</izvorni_sadrzaj>
    <derivirana_varijabla naziv="DomainObject.Predmet.ProtustrankaNazivFormated_1">REL - TIG d.o.o. VODNJAN</derivirana_varijabla>
  </DomainObject.Predmet.ProtustrankaNazivFormated>
  <DomainObject.Predmet.ProtustrankaNazivFormatedOIB>
    <izvorni_sadrzaj>REL - TIG d.o.o. VODNJAN, OIB 24456759299</izvorni_sadrzaj>
    <derivirana_varijabla naziv="DomainObject.Predmet.ProtustrankaNazivFormatedOIB_1">REL - TIG d.o.o. VODNJAN, OIB 24456759299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251950.56</izvorni_sadrzaj>
    <derivirana_varijabla naziv="DomainObject.Predmet.TrenutnaVrijednost_1">251950.56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REL - TIG d.o.o. VODNJAN</item>
    </izvorni_sadrzaj>
    <derivirana_varijabla naziv="DomainObject.Predmet.ProtuStrankaListFormated_1">
      <item>REL - TIG d.o.o. VODNJAN</item>
    </derivirana_varijabla>
  </DomainObject.Predmet.ProtuStrankaListFormated>
  <DomainObject.Predmet.ProtuStrankaListFormatedOIB>
    <izvorni_sadrzaj>
      <item>REL - TIG d.o.o. VODNJAN, OIB 24456759299</item>
    </izvorni_sadrzaj>
    <derivirana_varijabla naziv="DomainObject.Predmet.ProtuStrankaListFormatedOIB_1">
      <item>REL - TIG d.o.o. VODNJAN, OIB 24456759299</item>
    </derivirana_varijabla>
  </DomainObject.Predmet.ProtuStrankaListFormatedOIB>
  <DomainObject.Predmet.ProtuStrankaListFormatedWithAdress>
    <izvorni_sadrzaj>
      <item>REL - TIG d.o.o. VODNJAN, G. Garibaldi 1, 52100 Vodnjan</item>
    </izvorni_sadrzaj>
    <derivirana_varijabla naziv="DomainObject.Predmet.ProtuStrankaListFormatedWithAdress_1">
      <item>REL - TIG d.o.o. VODNJAN, G. Garibaldi 1, 52100 Vodnjan</item>
    </derivirana_varijabla>
  </DomainObject.Predmet.ProtuStrankaListFormatedWithAdress>
  <DomainObject.Predmet.ProtuStrankaListFormatedWithAdressOIB>
    <izvorni_sadrzaj>
      <item>REL - TIG d.o.o. VODNJAN, OIB 24456759299, G. Garibaldi 1, 52100 Vodnjan</item>
    </izvorni_sadrzaj>
    <derivirana_varijabla naziv="DomainObject.Predmet.ProtuStrankaListFormatedWithAdressOIB_1">
      <item>REL - TIG d.o.o. VODNJAN, OIB 24456759299, G. Garibaldi 1, 52100 Vodnjan</item>
    </derivirana_varijabla>
  </DomainObject.Predmet.ProtuStrankaListFormatedWithAdressOIB>
  <DomainObject.Predmet.ProtuStrankaListNazivFormated>
    <izvorni_sadrzaj>
      <item>REL - TIG d.o.o. VODNJAN</item>
    </izvorni_sadrzaj>
    <derivirana_varijabla naziv="DomainObject.Predmet.ProtuStrankaListNazivFormated_1">
      <item>REL - TIG d.o.o. VODNJAN</item>
    </derivirana_varijabla>
  </DomainObject.Predmet.ProtuStrankaListNazivFormated>
  <DomainObject.Predmet.ProtuStrankaListNazivFormatedOIB>
    <izvorni_sadrzaj>
      <item>REL - TIG d.o.o. VODNJAN, OIB 24456759299</item>
    </izvorni_sadrzaj>
    <derivirana_varijabla naziv="DomainObject.Predmet.ProtuStrankaListNazivFormatedOIB_1">
      <item>REL - TIG d.o.o. VODNJAN, OIB 24456759299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REL - TIG d.o.o. VODNJAN</izvorni_sadrzaj>
    <derivirana_varijabla naziv="DomainObject.Predmet.ProtustrankaIDrugi_1">REL - TIG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REL - TIG d.o.o. VODNJAN, OIB 24456759299, G. Garibaldi 1, 52100 Vodnjan</izvorni_sadrzaj>
    <derivirana_varijabla naziv="DomainObject.Predmet.ProtustrankaIDrugiAdressOIB_1">REL - TIG d.o.o. VODNJAN, OIB 24456759299, G. Garibaldi 1,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REL - TIG d.o.o. VODNJAN</item>
    </izvorni_sadrzaj>
    <derivirana_varijabla naziv="DomainObject.Predmet.SudioniciListNaziv_1">
      <item>FINANCIJSKA AGENCIJA, RC RIJEKA, PODRUŽNICA PULA, PULA</item>
      <item>REL - TIG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REL - TIG d.o.o. VODNJAN, OIB 24456759299, G. Garibaldi 1,52100 Vodnjan</item>
    </izvorni_sadrzaj>
    <derivirana_varijabla naziv="DomainObject.Predmet.SudioniciListAdressOIB_1">
      <item>FINANCIJSKA AGENCIJA, RC RIJEKA, PODRUŽNICA PULA, PULA, OIB 85821130368, Giardini 5,52100 Pula</item>
      <item>REL - TIG d.o.o. VODNJAN, OIB 24456759299, G. Garibaldi 1,52100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24456759299</item>
    </izvorni_sadrzaj>
    <derivirana_varijabla naziv="DomainObject.Predmet.SudioniciListNazivOIB_1">
      <item>, OIB 85821130368</item>
      <item>, OIB 24456759299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3054</properties:Characters>
  <properties:Lines>90</properties:Lines>
  <properties:Paragraphs>30</properties:Paragraphs>
  <properties:TotalTime>13</properties:TotalTime>
  <properties:ScaleCrop>false</properties:ScaleCrop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2016-03-04T14:26:00Z</dcterms:created>
  <dc:creator>Mihaela Kaligari</dc:creator>
  <dc:description/>
  <cp:keywords/>
  <cp:lastModifiedBy>Jasmina Matika</cp:lastModifiedBy>
  <cp:lastPrinted>2016-03-18T08:37:00Z</cp:lastPrinted>
  <dcterms:modified xmlns:xsi="http://www.w3.org/2001/XMLSchema-instance" xsi:type="dcterms:W3CDTF">2016-03-18T11:12:00Z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