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6293" w14:paraId="6256293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56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69D9" w:rsidP="00FE5B45" w:rsidR="00FE5B45" w:rsidRPr="00BA727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56DBC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56DBC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BA727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A.N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. VISION j.d.o.o., Kolan,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Kolanjski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Gajac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 B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="00BA727E" w:rsidRPr="00BA727E">
        <w:rPr>
          <w:rFonts w:cs="Times New Roman" w:hAnsi="Times New Roman" w:ascii="Times New Roman"/>
          <w:sz w:val="24"/>
          <w:szCs w:val="24"/>
        </w:rPr>
        <w:t>, OIB: 12898864634</w:t>
      </w:r>
      <w:r w:rsidR="00FE5B45" w:rsidRPr="00BA727E">
        <w:rPr>
          <w:rFonts w:cs="Times New Roman" w:hAnsi="Times New Roman" w:ascii="Times New Roman"/>
          <w:sz w:val="24"/>
          <w:szCs w:val="24"/>
        </w:rPr>
        <w:t>,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4E408E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E5B45"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7602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A727E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BA727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A.N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. VISION j.d.o.o., Kolan,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Kolanjski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727E" w:rsidRPr="00BA727E">
        <w:rPr>
          <w:rFonts w:cs="Times New Roman" w:hAnsi="Times New Roman" w:ascii="Times New Roman"/>
          <w:sz w:val="24"/>
          <w:szCs w:val="24"/>
        </w:rPr>
        <w:t>Gajac</w:t>
      </w:r>
      <w:proofErr w:type="spellEnd"/>
      <w:r w:rsidR="00BA727E" w:rsidRPr="00BA727E">
        <w:rPr>
          <w:rFonts w:cs="Times New Roman" w:hAnsi="Times New Roman" w:ascii="Times New Roman"/>
          <w:sz w:val="24"/>
          <w:szCs w:val="24"/>
        </w:rPr>
        <w:t xml:space="preserve"> B</w:t>
      </w:r>
      <w:r w:rsidR="000169D9">
        <w:rPr>
          <w:rFonts w:cs="Times New Roman" w:hAnsi="Times New Roman" w:ascii="Times New Roman"/>
          <w:sz w:val="24"/>
          <w:szCs w:val="24"/>
        </w:rPr>
        <w:t xml:space="preserve"> 2</w:t>
      </w:r>
      <w:r w:rsidR="00BA727E" w:rsidRPr="00BA727E">
        <w:rPr>
          <w:rFonts w:cs="Times New Roman" w:hAnsi="Times New Roman" w:ascii="Times New Roman"/>
          <w:sz w:val="24"/>
          <w:szCs w:val="24"/>
        </w:rPr>
        <w:t>, OIB: 12898864634</w:t>
      </w:r>
      <w:r w:rsidR="00D16974" w:rsidRPr="00BA727E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7. veljače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50.134,73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15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BA727E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F3958" w:rsidP="00BF3958" w:rsidR="00BF395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BF3958" w:rsidP="00BF3958" w:rsidR="00BF3958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958" w:rsidP="00BF3958" w:rsidR="00BF3958">
    <w:pPr>
      <w:tabs>
        <w:tab w:pos="4228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169D9"/>
    <w:rsid w:val="00023712"/>
    <w:rsid w:val="00032D05"/>
    <w:rsid w:val="000C5313"/>
    <w:rsid w:val="000E7A49"/>
    <w:rsid w:val="00156DBC"/>
    <w:rsid w:val="001E79A7"/>
    <w:rsid w:val="00455949"/>
    <w:rsid w:val="00467DA0"/>
    <w:rsid w:val="004E408E"/>
    <w:rsid w:val="00882752"/>
    <w:rsid w:val="009C1693"/>
    <w:rsid w:val="009E00DE"/>
    <w:rsid w:val="009E67B3"/>
    <w:rsid w:val="00BA727E"/>
    <w:rsid w:val="00BF3958"/>
    <w:rsid w:val="00C5498E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67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67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67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6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6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67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A.N. VISION jednostavno društvo s ograničenom odgovornošću za ugostiteljstvo i usluge</item>
    </izvorni_sadrzaj>
    <derivirana_varijabla naziv="DomainObject.Predmet.SudioniciListNaziv_1">
      <item>FINA</item>
      <item>A.N. VISION jednostavno društvo s ograničenom odgovornošću za ugostiteljstvo i usluge</item>
    </derivirana_varijabla>
  </DomainObject.Predmet.SudioniciListNaziv>
  <DomainObject.Predmet.SudioniciListAdressOIB>
    <izvorni_sadrzaj>
      <item>FINA, OIB 85821130368</item>
      <item>A.N. VISION jednostavno društvo s ograničenom odgovornošću za ugostiteljstvo i usluge, OIB 12898864634, Kolanjski Gajac/B 2,23250 Kolan</item>
    </izvorni_sadrzaj>
    <derivirana_varijabla naziv="DomainObject.Predmet.SudioniciListAdressOIB_1">
      <item>FINA, OIB 85821130368</item>
      <item>A.N. VISION jednostavno društvo s ograničenom odgovornošću za ugostiteljstvo i usluge, OIB 12898864634, Kolanjski Gajac/B 2,23250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12898864634</item>
    </izvorni_sadrzaj>
    <derivirana_varijabla naziv="DomainObject.Predmet.SudioniciListNazivOIB_1">
      <item>, OIB 85821130368</item>
      <item>, OIB 12898864634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2674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2018-04-11T09:21:00Z</dcterms:created>
  <dc:creator>Anamarija Kovačić Milković</dc:creator>
  <cp:lastModifiedBy>Anita Ivandić</cp:lastModifiedBy>
  <cp:lastPrinted>2018-04-16T05:58:00Z</cp:lastPrinted>
  <dcterms:modified xmlns:xsi="http://www.w3.org/2001/XMLSchema-instance" xsi:type="dcterms:W3CDTF">2018-04-18T05:57:00Z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(St- 56-18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