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c5ce" w14:paraId="6f3c5ce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583541" w:rsidP="00583541" w:rsidR="00C42814">
      <w:pPr>
        <w:pStyle w:val="Tijeloteksta"/>
      </w:pPr>
      <w:r>
        <w:tab/>
      </w:r>
      <w:r w:rsidRPr="006D2040">
        <w:t>Trgovački sud u Osijeku, po stečajnom sucu Jadranki Herman, u stečajnom postupku nad stečajnom masom dužnika PZ Nova zadruga u steča</w:t>
      </w:r>
      <w:r>
        <w:t>ju Lovas, Tomislavova 10</w:t>
      </w:r>
      <w:r w:rsidR="00C42814">
        <w:t>,</w:t>
      </w:r>
      <w:r w:rsidR="00CC7760">
        <w:t xml:space="preserve"> nakon održanog ročišta za ispitivanje tražbina vjerovnika, </w:t>
      </w:r>
      <w:r w:rsidR="00C42814">
        <w:t xml:space="preserve"> </w:t>
      </w:r>
      <w:r w:rsidR="00FB749B">
        <w:t xml:space="preserve">dana </w:t>
      </w:r>
      <w:r>
        <w:t xml:space="preserve">20. prosinca 2017.       </w:t>
      </w:r>
      <w:r w:rsidR="00C42814"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97A1A" w:rsidR="00F5057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</w:t>
            </w:r>
            <w:r w:rsidR="00F50573">
              <w:rPr>
                <w:rFonts w:hAnsi="Times New Roman" w:ascii="Times New Roman"/>
                <w:sz w:val="24"/>
                <w:szCs w:val="24"/>
              </w:rPr>
              <w:t xml:space="preserve">orezna uprava </w:t>
            </w:r>
          </w:p>
          <w:p w:rsidRDefault="00F50573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Područni ured Slavonija i Baranja Ispostava </w:t>
            </w:r>
            <w:r w:rsidR="00897A1A">
              <w:rPr>
                <w:rFonts w:hAnsi="Times New Roman" w:ascii="Times New Roman"/>
                <w:sz w:val="24"/>
                <w:szCs w:val="24"/>
              </w:rPr>
              <w:t xml:space="preserve"> Vukovar</w:t>
            </w:r>
          </w:p>
          <w:p w:rsidRDefault="00897A1A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0573" w:rsidP="00F5057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0,94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0573" w:rsidP="00F5057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0,94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F5057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0573" w:rsidP="00F50573" w:rsidR="00F5057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 MF Porezna uprava </w:t>
            </w:r>
          </w:p>
          <w:p w:rsidRDefault="00F50573" w:rsidP="00F50573" w:rsidR="00F5057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Slavonija i Baranja Ispostava  Vukovar</w:t>
            </w:r>
          </w:p>
          <w:p w:rsidRDefault="00F50573" w:rsidP="00F50573" w:rsidR="00F50573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F50573" w:rsidP="00F50573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0573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201.447,70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0573" w:rsidP="00F50573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201.447,70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P="00F50573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BA31F8" w:rsidP="00146409" w:rsidR="00BA31F8">
      <w:pPr>
        <w:rPr>
          <w:bCs/>
        </w:rPr>
      </w:pPr>
    </w:p>
    <w:p w:rsidRDefault="00BA31F8" w:rsidP="00146409" w:rsidR="00BA31F8">
      <w:pPr>
        <w:rPr>
          <w:bCs/>
        </w:rPr>
      </w:pPr>
    </w:p>
    <w:p w:rsidRDefault="00BA31F8" w:rsidP="00146409" w:rsidR="00BA31F8">
      <w:pPr>
        <w:rPr>
          <w:bCs/>
        </w:rPr>
      </w:pPr>
    </w:p>
    <w:p w:rsidRDefault="00BA31F8" w:rsidP="00146409" w:rsidR="00BA31F8">
      <w:pPr>
        <w:rPr>
          <w:bCs/>
        </w:rPr>
      </w:pPr>
    </w:p>
    <w:p w:rsidRDefault="00BA31F8" w:rsidP="00BA31F8" w:rsidR="00BA31F8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BA31F8" w:rsidP="00146409" w:rsidR="00BA31F8">
      <w:pPr>
        <w:rPr>
          <w:bCs/>
        </w:rPr>
      </w:pPr>
    </w:p>
    <w:p w:rsidRDefault="00BA31F8" w:rsidP="00146409" w:rsidR="00BA31F8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6A0D9F" w:rsidP="00146409" w:rsidR="006A0D9F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BA31F8">
        <w:t>20. prosinca</w:t>
      </w:r>
      <w:r w:rsidR="005C7381">
        <w:t xml:space="preserve"> 2017. održano je</w:t>
      </w:r>
      <w:r>
        <w:t xml:space="preserve"> ročište za ispitivanje tražbina u </w:t>
      </w:r>
      <w:r w:rsidR="00BA31F8" w:rsidRPr="006D2040">
        <w:t>stečajnom postupku nad stečajnom masom dužnika PZ Nova zadruga u steča</w:t>
      </w:r>
      <w:r w:rsidR="00BA31F8">
        <w:t>ju Lovas, Tomislavova 10.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BA31F8">
        <w:t xml:space="preserve">20. prosinac </w:t>
      </w:r>
      <w:r w:rsidR="005C7381">
        <w:t xml:space="preserve">2017.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BA31F8" w:rsidP="00146409" w:rsidR="00146409">
      <w:pPr>
        <w:pStyle w:val="Tijeloteksta"/>
        <w:jc w:val="left"/>
      </w:pPr>
      <w:r>
        <w:tab/>
      </w:r>
      <w:r>
        <w:tab/>
      </w:r>
      <w:r w:rsidR="00146409">
        <w:tab/>
      </w:r>
      <w:r w:rsidR="00146409">
        <w:tab/>
      </w:r>
      <w:r w:rsidR="00146409">
        <w:tab/>
      </w:r>
      <w:r w:rsidR="00146409">
        <w:tab/>
      </w:r>
      <w:r w:rsidR="00146409">
        <w:tab/>
      </w:r>
      <w:r w:rsidR="00146409"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BA31F8">
        <w:t xml:space="preserve"> Žarko Timarac</w:t>
      </w:r>
    </w:p>
    <w:p w:rsidRDefault="00CC7760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A45D48" w:rsidP="00146409" w:rsidR="00F23297" w:rsidRPr="00A20D3F">
      <w:pPr>
        <w:pStyle w:val="Tijeloteksta"/>
        <w:numPr>
          <w:ilvl w:val="0"/>
          <w:numId w:val="14"/>
        </w:numPr>
      </w:pPr>
      <w:r>
        <w:t>kal. 20/1/18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</w:p>
    <w:sectPr w:rsidSect="006A0D9F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P="00C66E35" w:rsidR="00C66E35">
    <w:pPr>
      <w:pStyle w:val="Zaglavlje"/>
      <w:jc w:val="right"/>
      <w:rPr>
        <w:lang w:val="hr-HR"/>
      </w:rPr>
    </w:pPr>
  </w:p>
  <w:p w:rsidRDefault="00583541" w:rsidP="00C66E35" w:rsidR="00583541">
    <w:pPr>
      <w:pStyle w:val="Zaglavlje"/>
      <w:jc w:val="right"/>
      <w:rPr>
        <w:lang w:val="hr-HR"/>
      </w:rPr>
    </w:pPr>
  </w:p>
  <w:p w:rsidRDefault="00B10065" w:rsidP="00C66E35" w:rsidR="00583541" w:rsidRPr="008C2E93">
    <w:pPr>
      <w:pStyle w:val="Zaglavlje"/>
      <w:jc w:val="right"/>
      <w:rPr>
        <w:lang w:val="hr-HR"/>
      </w:rPr>
    </w:pPr>
    <w:r>
      <w:rPr>
        <w:lang w:val="hr-HR"/>
      </w:rPr>
      <w:t>13 St-156/16-30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B10065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St-156/16-30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2994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541"/>
    <w:rsid w:val="00583D29"/>
    <w:rsid w:val="005918F4"/>
    <w:rsid w:val="005A553F"/>
    <w:rsid w:val="005B796C"/>
    <w:rsid w:val="005C7381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A3487D"/>
    <w:rsid w:val="00A35F57"/>
    <w:rsid w:val="00A45D48"/>
    <w:rsid w:val="00A66069"/>
    <w:rsid w:val="00A91287"/>
    <w:rsid w:val="00A92471"/>
    <w:rsid w:val="00AA5274"/>
    <w:rsid w:val="00AB3D3C"/>
    <w:rsid w:val="00AC1724"/>
    <w:rsid w:val="00AE475A"/>
    <w:rsid w:val="00B10065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1F8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50573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B7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79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79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B7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79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79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St-156/2016-30</izvorni_sadrzaj>
    <derivirana_varijabla naziv="DomainObject.Oznaka_1">St-156/2016-30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NOVA ZADRUGA</izvorni_sadrzaj>
    <derivirana_varijabla naziv="DomainObject.Predmet.ProtustrankaFormated_1">  Poljoprivredna zadruga NOVA ZADRUGA</derivirana_varijabla>
  </DomainObject.Predmet.ProtustrankaFormated>
  <DomainObject.Predmet.ProtustrankaFormatedOIB>
    <izvorni_sadrzaj>  Poljoprivredna zadruga NOVA ZADRUGA, OIB 09170404304</izvorni_sadrzaj>
    <derivirana_varijabla naziv="DomainObject.Predmet.ProtustrankaFormatedOIB_1">  Poljoprivredna zadruga NOVA ZADRUGA, OIB 09170404304</derivirana_varijabla>
  </DomainObject.Predmet.ProtustrankaFormatedOIB>
  <DomainObject.Predmet.ProtustrankaFormatedWithAdress>
    <izvorni_sadrzaj> Poljoprivredna zadruga NOVA ZADRUGA, Tomislavova 10, 32237 Lovas</izvorni_sadrzaj>
    <derivirana_varijabla naziv="DomainObject.Predmet.ProtustrankaFormatedWithAdress_1"> Poljoprivredna zadruga NOVA ZADRUGA, Tomislavova 10, 32237 Lovas</derivirana_varijabla>
  </DomainObject.Predmet.ProtustrankaFormatedWithAdress>
  <DomainObject.Predmet.ProtustrankaFormatedWithAdressOIB>
    <izvorni_sadrzaj> Poljoprivredna zadruga NOVA ZADRUGA, OIB 09170404304, Tomislavova 10, 32237 Lovas</izvorni_sadrzaj>
    <derivirana_varijabla naziv="DomainObject.Predmet.ProtustrankaFormatedWithAdressOIB_1"> Poljoprivredna zadruga NOVA ZADRUGA, OIB 09170404304, Tomislavova 10, 32237 Lovas</derivirana_varijabla>
  </DomainObject.Predmet.ProtustrankaFormatedWithAdressOIB>
  <DomainObject.Predmet.ProtustrankaWithAdress>
    <izvorni_sadrzaj>Poljoprivredna zadruga NOVA ZADRUGA Tomislavova 10, 32237 Lovas</izvorni_sadrzaj>
    <derivirana_varijabla naziv="DomainObject.Predmet.ProtustrankaWithAdress_1">Poljoprivredna zadruga NOVA ZADRUGA Tomislavova 10, 32237 Lovas</derivirana_varijabla>
  </DomainObject.Predmet.ProtustrankaWithAdress>
  <DomainObject.Predmet.ProtustrankaWithAdressOIB>
    <izvorni_sadrzaj>Poljoprivredna zadruga NOVA ZADRUGA, OIB 09170404304, Tomislavova 10, 32237 Lovas</izvorni_sadrzaj>
    <derivirana_varijabla naziv="DomainObject.Predmet.ProtustrankaWithAdressOIB_1">Poljoprivredna zadruga NOVA ZADRUGA, OIB 09170404304, Tomislavova 10, 32237 Lovas</derivirana_varijabla>
  </DomainObject.Predmet.ProtustrankaWithAdressOIB>
  <DomainObject.Predmet.ProtustrankaNazivFormated>
    <izvorni_sadrzaj>Poljoprivredna zadruga NOVA ZADRUGA</izvorni_sadrzaj>
    <derivirana_varijabla naziv="DomainObject.Predmet.ProtustrankaNazivFormated_1">Poljoprivredna zadruga NOVA ZADRUGA</derivirana_varijabla>
  </DomainObject.Predmet.ProtustrankaNazivFormated>
  <DomainObject.Predmet.ProtustrankaNazivFormatedOIB>
    <izvorni_sadrzaj>Poljoprivredna zadruga NOVA ZADRUGA, OIB 09170404304</izvorni_sadrzaj>
    <derivirana_varijabla naziv="DomainObject.Predmet.ProtustrankaNazivFormatedOIB_1">Poljoprivredna zadruga NOVA ZADRUGA, OIB 09170404304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NOVA ZADRUGA</item>
    </izvorni_sadrzaj>
    <derivirana_varijabla naziv="DomainObject.Predmet.ProtuStrankaListFormated_1">
      <item>Poljoprivredna zadruga NOVA ZADRUGA</item>
    </derivirana_varijabla>
  </DomainObject.Predmet.ProtuStrankaListFormated>
  <DomainObject.Predmet.ProtuStrankaListFormatedOIB>
    <izvorni_sadrzaj>
      <item>Poljoprivredna zadruga NOVA ZADRUGA, OIB 09170404304</item>
    </izvorni_sadrzaj>
    <derivirana_varijabla naziv="DomainObject.Predmet.ProtuStrankaListFormatedOIB_1">
      <item>Poljoprivredna zadruga NOVA ZADRUGA, OIB 09170404304</item>
    </derivirana_varijabla>
  </DomainObject.Predmet.ProtuStrankaListFormatedOIB>
  <DomainObject.Predmet.ProtuStrankaListFormatedWithAdress>
    <izvorni_sadrzaj>
      <item>Poljoprivredna zadruga NOVA ZADRUGA, Tomislavova 10, 32237 Lovas</item>
    </izvorni_sadrzaj>
    <derivirana_varijabla naziv="DomainObject.Predmet.ProtuStrankaListFormatedWithAdress_1">
      <item>Poljoprivredna zadruga NOVA ZADRUGA, Tomislavova 10, 32237 Lovas</item>
    </derivirana_varijabla>
  </DomainObject.Predmet.ProtuStrankaListFormatedWithAdress>
  <DomainObject.Predmet.ProtuStrankaListFormatedWithAdressOIB>
    <izvorni_sadrzaj>
      <item>Poljoprivredna zadruga NOVA ZADRUGA, OIB 09170404304, Tomislavova 10, 32237 Lovas</item>
    </izvorni_sadrzaj>
    <derivirana_varijabla naziv="DomainObject.Predmet.ProtuStrankaListFormatedWithAdressOIB_1">
      <item>Poljoprivredna zadruga NOVA ZADRUGA, OIB 09170404304, Tomislavova 10, 32237 Lovas</item>
    </derivirana_varijabla>
  </DomainObject.Predmet.ProtuStrankaListFormatedWithAdressOIB>
  <DomainObject.Predmet.ProtuStrankaListNazivFormated>
    <izvorni_sadrzaj>
      <item>Poljoprivredna zadruga NOVA ZADRUGA</item>
    </izvorni_sadrzaj>
    <derivirana_varijabla naziv="DomainObject.Predmet.ProtuStrankaListNazivFormated_1">
      <item>Poljoprivredna zadruga NOVA ZADRUGA</item>
    </derivirana_varijabla>
  </DomainObject.Predmet.ProtuStrankaListNazivFormated>
  <DomainObject.Predmet.ProtuStrankaListNazivFormatedOIB>
    <izvorni_sadrzaj>
      <item>Poljoprivredna zadruga NOVA ZADRUGA, OIB 09170404304</item>
    </izvorni_sadrzaj>
    <derivirana_varijabla naziv="DomainObject.Predmet.ProtuStrankaListNazivFormatedOIB_1">
      <item>Poljoprivredna zadruga NOVA ZADRUGA, OIB 09170404304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St-156/2016-30</izvorni_sadrzaj>
    <derivirana_varijabla naziv="DomainObject.PoslovniBrojDokumenta_1">St-156/2016-30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NOVA ZADRUGA</izvorni_sadrzaj>
    <derivirana_varijabla naziv="DomainObject.Predmet.ProtustrankaIDrugi_1">Poljoprivredna zadruga NOVA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NOVA ZADRUGA, OIB 09170404304, Tomislavova 10, 32237 Lovas</izvorni_sadrzaj>
    <derivirana_varijabla naziv="DomainObject.Predmet.ProtustrankaIDrugiAdressOIB_1">Poljoprivredna zadruga NOVA ZADRUGA, OIB 09170404304, Tomislavova 10,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NOVA ZADRUGA</item>
      <item>FINA RC OSIJEK</item>
    </izvorni_sadrzaj>
    <derivirana_varijabla naziv="DomainObject.Predmet.SudioniciListNaziv_1">
      <item>Poljoprivredna zadruga NOVA ZADRUGA</item>
      <item>FINA RC OSIJEK</item>
    </derivirana_varijabla>
  </DomainObject.Predmet.SudioniciListNaziv>
  <DomainObject.Predmet.SudioniciListAdressOIB>
    <izvorni_sadrzaj>
      <item>Poljoprivredna zadruga NOVA ZADRUGA, OIB 09170404304, Tomislavova 10,32237 Lovas</item>
      <item>FINA RC OSIJEK, OIB 85821130368</item>
    </izvorni_sadrzaj>
    <derivirana_varijabla naziv="DomainObject.Predmet.SudioniciListAdressOIB_1">
      <item>Poljoprivredna zadruga NOVA ZADRUGA, OIB 09170404304, Tomislavova 10,32237 Lovas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09170404304</item>
      <item>, OIB 85821130368</item>
    </izvorni_sadrzaj>
    <derivirana_varijabla naziv="DomainObject.Predmet.SudioniciListNazivOIB_1">
      <item>, OIB 09170404304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BF675-E02B-434C-8965-86D809A4B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1663</properties:Characters>
  <properties:Lines>117</properties:Lines>
  <properties:Paragraphs>60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2017-12-20T10:14:00Z</dcterms:created>
  <dc:creator>Maja Kocijan</dc:creator>
  <cp:lastModifiedBy>Maja Kocijan</cp:lastModifiedBy>
  <cp:lastPrinted>2017-12-20T10:49:00Z</cp:lastPrinted>
  <dcterms:modified xmlns:xsi="http://www.w3.org/2001/XMLSchema-instance" xsi:type="dcterms:W3CDTF">2017-12-20T10:58:00Z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St-156/2016-30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