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849d" w14:paraId="171849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30E98">
        <w:t>983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F0C00" w:rsidRPr="00DF0C00">
        <w:t>PLEMENITI METALI</w:t>
      </w:r>
      <w:r w:rsidR="00DF0C00">
        <w:t xml:space="preserve"> </w:t>
      </w:r>
      <w:r w:rsidR="001C0917">
        <w:t xml:space="preserve">d.o.o. </w:t>
      </w:r>
      <w:r w:rsidR="00B51D17">
        <w:t xml:space="preserve">za </w:t>
      </w:r>
      <w:r w:rsidR="00DF0C00">
        <w:t>trgovinu i usluge</w:t>
      </w:r>
      <w:r w:rsidR="00A67F57">
        <w:t xml:space="preserve"> </w:t>
      </w:r>
      <w:r w:rsidR="00B51D17">
        <w:t xml:space="preserve">iz </w:t>
      </w:r>
      <w:r w:rsidR="00DC5BCF">
        <w:t>Zagreba</w:t>
      </w:r>
      <w:r w:rsidR="00B51D17">
        <w:t xml:space="preserve">, </w:t>
      </w:r>
      <w:proofErr w:type="spellStart"/>
      <w:r w:rsidR="00DF0C00">
        <w:t>Jurišićeva</w:t>
      </w:r>
      <w:proofErr w:type="spellEnd"/>
      <w:r w:rsidR="00DF0C00">
        <w:t xml:space="preserve"> 8</w:t>
      </w:r>
      <w:r w:rsidR="001C0917">
        <w:t>, MBS:</w:t>
      </w:r>
      <w:r w:rsidR="00BE0684">
        <w:t>080742564</w:t>
      </w:r>
      <w:r w:rsidR="00A67F57">
        <w:t>,</w:t>
      </w:r>
      <w:r w:rsidR="001C0917">
        <w:t xml:space="preserve"> OIB:</w:t>
      </w:r>
      <w:r w:rsidR="00DC5BCF">
        <w:t xml:space="preserve"> </w:t>
      </w:r>
      <w:r w:rsidR="00DF0C00">
        <w:t>06316846921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F0C00">
        <w:t>983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0C00">
        <w:t>8.</w:t>
      </w:r>
      <w:r w:rsidRPr="00257DF6">
        <w:t xml:space="preserve"> </w:t>
      </w:r>
      <w:r w:rsidR="00DF0C00">
        <w:t>ožujka</w:t>
      </w:r>
      <w:r w:rsidRPr="00257DF6">
        <w:t xml:space="preserve"> 201</w:t>
      </w:r>
      <w:r w:rsidR="00DF0C00">
        <w:t>6</w:t>
      </w:r>
      <w:r w:rsidRPr="00257DF6">
        <w:t xml:space="preserve">. godine dužnik u Očevidniku redoslijeda osnova za plaćanje ima evidentirane neizvršene osnove za plaćanje u ukupnom iznosu od </w:t>
      </w:r>
      <w:r w:rsidR="00DF0C00">
        <w:t>8.623.546</w:t>
      </w:r>
      <w:r w:rsidR="00B51D17">
        <w:t>,</w:t>
      </w:r>
      <w:r w:rsidR="00DC5BCF">
        <w:t>0</w:t>
      </w:r>
      <w:r w:rsidR="00DF0C00">
        <w:t>8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F0C00">
        <w:t>Zvonimir Kos</w:t>
      </w:r>
      <w:r w:rsidR="00B51D17">
        <w:t xml:space="preserve"> iz </w:t>
      </w:r>
      <w:r w:rsidR="00A67F57">
        <w:t>Zagreba</w:t>
      </w:r>
      <w:r w:rsidR="00B51D17">
        <w:t xml:space="preserve">, </w:t>
      </w:r>
      <w:proofErr w:type="spellStart"/>
      <w:r w:rsidR="00DF0C00">
        <w:t>Novoselski</w:t>
      </w:r>
      <w:proofErr w:type="spellEnd"/>
      <w:r w:rsidR="00DF0C00">
        <w:t xml:space="preserve"> odvojak II. 24, OIB:47446685231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F0C00">
        <w:t>2</w:t>
      </w:r>
      <w:r w:rsidR="001C0917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F0C00">
        <w:t>2</w:t>
      </w:r>
      <w:r w:rsidR="001C0917">
        <w:t>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FAD" w:rsidR="00206FAD">
      <w:r>
        <w:separator/>
      </w:r>
    </w:p>
  </w:endnote>
  <w:endnote w:id="0" w:type="continuationSeparator">
    <w:p w:rsidRDefault="00206FAD" w:rsidR="00206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FAD" w:rsidR="00206FAD">
      <w:r>
        <w:separator/>
      </w:r>
    </w:p>
  </w:footnote>
  <w:footnote w:id="0" w:type="continuationSeparator">
    <w:p w:rsidRDefault="00206FAD" w:rsidR="00206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06FAD"/>
    <w:rsid w:val="00252B2F"/>
    <w:rsid w:val="00257DF6"/>
    <w:rsid w:val="00287063"/>
    <w:rsid w:val="002B5CD9"/>
    <w:rsid w:val="002C4144"/>
    <w:rsid w:val="002D4544"/>
    <w:rsid w:val="00304175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93EA3"/>
    <w:rsid w:val="00606F08"/>
    <w:rsid w:val="006B5E06"/>
    <w:rsid w:val="00727371"/>
    <w:rsid w:val="00734020"/>
    <w:rsid w:val="007A0658"/>
    <w:rsid w:val="007D1F01"/>
    <w:rsid w:val="00872CA9"/>
    <w:rsid w:val="00881BD5"/>
    <w:rsid w:val="00882B10"/>
    <w:rsid w:val="008A524F"/>
    <w:rsid w:val="008B4C8A"/>
    <w:rsid w:val="00930E98"/>
    <w:rsid w:val="009751CA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BE0684"/>
    <w:rsid w:val="00C171B8"/>
    <w:rsid w:val="00CE507E"/>
    <w:rsid w:val="00D97840"/>
    <w:rsid w:val="00DC5BCF"/>
    <w:rsid w:val="00DD01C2"/>
    <w:rsid w:val="00DF0C00"/>
    <w:rsid w:val="00E1588A"/>
    <w:rsid w:val="00E2385C"/>
    <w:rsid w:val="00E2720F"/>
    <w:rsid w:val="00F016FE"/>
    <w:rsid w:val="00F143C3"/>
    <w:rsid w:val="00FA13EF"/>
    <w:rsid w:val="00FC0C7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9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84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84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84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9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84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84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84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PLEMENITI METALI d.o.o. zastupanog po punomoćniku Zvonimir Kos</izvorni_sadrzaj>
    <derivirana_varijabla naziv="DomainObject.Predmet.ProtustrankaFormated_1">  PLEMENITI METALI d.o.o. zastupanog po punomoćniku Zvonimir Kos</derivirana_varijabla>
  </DomainObject.Predmet.ProtustrankaFormated>
  <DomainObject.Predmet.ProtustrankaFormatedOIB>
    <izvorni_sadrzaj>  PLEMENITI METALI d.o.o., OIB 06316846921 zastupanog po punomoćniku Zvonimir Kos</izvorni_sadrzaj>
    <derivirana_varijabla naziv="DomainObject.Predmet.ProtustrankaFormatedOIB_1">  PLEMENITI METALI d.o.o., OIB 06316846921 zastupanog po punomoćniku Zvonimir Kos</derivirana_varijabla>
  </DomainObject.Predmet.ProtustrankaFormatedOIB>
  <DomainObject.Predmet.ProtustrankaFormatedWithAdress>
    <izvorni_sadrzaj> PLEMENITI METALI d.o.o., Jurišićeva 8, 10000 Zagreb zastupanog po punomoćniku Zvonimir Kos</izvorni_sadrzaj>
    <derivirana_varijabla naziv="DomainObject.Predmet.ProtustrankaFormatedWithAdress_1"> PLEMENITI METALI d.o.o., Jurišićeva 8, 10000 Zagreb zastupanog po punomoćniku Zvonimir Kos</derivirana_varijabla>
  </DomainObject.Predmet.ProtustrankaFormatedWithAdress>
  <DomainObject.Predmet.ProtustrankaFormatedWithAdressOIB>
    <izvorni_sadrzaj> PLEMENITI METALI d.o.o., OIB 06316846921, Jurišićeva 8, 10000 Zagreb zastupanog po punomoćniku Zvonimir Kos</izvorni_sadrzaj>
    <derivirana_varijabla naziv="DomainObject.Predmet.ProtustrankaFormatedWithAdressOIB_1"> PLEMENITI METALI d.o.o., OIB 06316846921, Jurišićeva 8, 10000 Zagreb zastupanog po punomoćniku Zvonimir Kos</derivirana_varijabla>
  </DomainObject.Predmet.ProtustrankaFormatedWithAdressOIB>
  <DomainObject.Predmet.ProtustrankaWithAdress>
    <izvorni_sadrzaj>PLEMENITI METALI d.o.o. Jurišićeva 8, 10000 Zagreb</izvorni_sadrzaj>
    <derivirana_varijabla naziv="DomainObject.Predmet.ProtustrankaWithAdress_1">PLEMENITI METALI d.o.o. Jurišićeva 8, 10000 Zagreb</derivirana_varijabla>
  </DomainObject.Predmet.ProtustrankaWithAdress>
  <DomainObject.Predmet.ProtustrankaWithAdressOIB>
    <izvorni_sadrzaj>PLEMENITI METALI d.o.o., OIB 06316846921, Jurišićeva 8, 10000 Zagreb</izvorni_sadrzaj>
    <derivirana_varijabla naziv="DomainObject.Predmet.ProtustrankaWithAdressOIB_1">PLEMENITI METALI d.o.o., OIB 06316846921, Jurišićeva 8, 10000 Zagreb</derivirana_varijabla>
  </DomainObject.Predmet.ProtustrankaWithAdressOIB>
  <DomainObject.Predmet.ProtustrankaNazivFormated>
    <izvorni_sadrzaj>PLEMENITI METALI d.o.o.</izvorni_sadrzaj>
    <derivirana_varijabla naziv="DomainObject.Predmet.ProtustrankaNazivFormated_1">PLEMENITI METALI d.o.o.</derivirana_varijabla>
  </DomainObject.Predmet.ProtustrankaNazivFormated>
  <DomainObject.Predmet.ProtustrankaNazivFormatedOIB>
    <izvorni_sadrzaj>PLEMENITI METALI d.o.o., OIB 06316846921</izvorni_sadrzaj>
    <derivirana_varijabla naziv="DomainObject.Predmet.ProtustrankaNazivFormatedOIB_1">PLEMENITI METALI d.o.o., OIB 06316846921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METALI d.o.o. zastupanog po punomoćniku Zvonimir Kos</item>
    </izvorni_sadrzaj>
    <derivirana_varijabla naziv="DomainObject.Predmet.ProtuStrankaListFormated_1">
      <item>PLEMENITI METALI d.o.o. zastupanog po punomoćniku Zvonimir Kos</item>
    </derivirana_varijabla>
  </DomainObject.Predmet.ProtuStrankaListFormated>
  <DomainObject.Predmet.ProtuStrankaListFormatedOIB>
    <izvorni_sadrzaj>
      <item>PLEMENITI METALI d.o.o., OIB 06316846921 zastupanog po punomoćniku Zvonimir Kos</item>
    </izvorni_sadrzaj>
    <derivirana_varijabla naziv="DomainObject.Predmet.ProtuStrankaListFormatedOIB_1">
      <item>PLEMENITI METALI d.o.o., OIB 06316846921 zastupanog po punomoćniku Zvonimir Kos</item>
    </derivirana_varijabla>
  </DomainObject.Predmet.ProtuStrankaListFormatedOIB>
  <DomainObject.Predmet.ProtuStrankaListFormatedWithAdress>
    <izvorni_sadrzaj>
      <item>PLEMENITI METALI d.o.o., Jurišićeva 8, 10000 Zagreb zastupanog po punomoćniku Zvonimir Kos</item>
    </izvorni_sadrzaj>
    <derivirana_varijabla naziv="DomainObject.Predmet.ProtuStrankaListFormatedWithAdress_1">
      <item>PLEMENITI METALI d.o.o., Jurišićeva 8, 10000 Zagreb zastupanog po punomoćniku Zvonimir Kos</item>
    </derivirana_varijabla>
  </DomainObject.Predmet.ProtuStrankaListFormatedWithAdress>
  <DomainObject.Predmet.ProtuStrankaListFormatedWithAdressOIB>
    <izvorni_sadrzaj>
      <item>PLEMENITI METALI d.o.o., OIB 06316846921, Jurišićeva 8, 10000 Zagreb zastupanog po punomoćniku Zvonimir Kos</item>
    </izvorni_sadrzaj>
    <derivirana_varijabla naziv="DomainObject.Predmet.ProtuStrankaListFormatedWithAdressOIB_1">
      <item>PLEMENITI METALI d.o.o., OIB 06316846921, Jurišićeva 8, 10000 Zagreb zastupanog po punomoćniku Zvonimir Kos</item>
    </derivirana_varijabla>
  </DomainObject.Predmet.ProtuStrankaListFormatedWithAdressOIB>
  <DomainObject.Predmet.ProtuStrankaListNazivFormated>
    <izvorni_sadrzaj>
      <item>PLEMENITI METALI d.o.o.</item>
    </izvorni_sadrzaj>
    <derivirana_varijabla naziv="DomainObject.Predmet.ProtuStrankaListNazivFormated_1">
      <item>PLEMENITI METALI d.o.o.</item>
    </derivirana_varijabla>
  </DomainObject.Predmet.ProtuStrankaListNazivFormated>
  <DomainObject.Predmet.ProtuStrankaListNazivFormatedOIB>
    <izvorni_sadrzaj>
      <item>PLEMENITI METALI d.o.o., OIB 06316846921</item>
    </izvorni_sadrzaj>
    <derivirana_varijabla naziv="DomainObject.Predmet.ProtuStrankaListNazivFormatedOIB_1">
      <item>PLEMENITI METALI d.o.o., OIB 06316846921</item>
    </derivirana_varijabla>
  </DomainObject.Predmet.ProtuStrankaListNazivFormatedOIB>
  <DomainObject.Predmet.OstaliListFormated>
    <izvorni_sadrzaj>
      <item>Zvonimir Kos punomoćnik sudionika u postupku PLEMENITI METALI d.o.o.</item>
    </izvorni_sadrzaj>
    <derivirana_varijabla naziv="DomainObject.Predmet.OstaliListFormated_1">
      <item>Zvonimir Kos punomoćnik sudionika u postupku PLEMENITI METALI d.o.o.</item>
    </derivirana_varijabla>
  </DomainObject.Predmet.OstaliListFormated>
  <DomainObject.Predmet.OstaliListFormatedOIB>
    <izvorni_sadrzaj>
      <item>Zvonimir Kos, OIB 47446685231 punomoćnik sudionika u postupku PLEMENITI METALI d.o.o.</item>
    </izvorni_sadrzaj>
    <derivirana_varijabla naziv="DomainObject.Predmet.OstaliListFormatedOIB_1">
      <item>Zvonimir Kos, OIB 47446685231 punomoćnik sudionika u postupku PLEMENITI METALI d.o.o.</item>
    </derivirana_varijabla>
  </DomainObject.Predmet.OstaliListFormatedOIB>
  <DomainObject.Predmet.OstaliListFormatedWithAdress>
    <izvorni_sadrzaj>
      <item>Zvonimir Kos, Novoselski odvojak II. 24, 10000 Zagreb punomoćnik sudionika u postupku PLEMENITI METALI d.o.o.</item>
    </izvorni_sadrzaj>
    <derivirana_varijabla naziv="DomainObject.Predmet.OstaliListFormatedWithAdress_1">
      <item>Zvonimir Kos, Novoselski odvojak II. 24, 10000 Zagreb punomoćnik sudionika u postupku PLEMENITI METALI d.o.o.</item>
    </derivirana_varijabla>
  </DomainObject.Predmet.OstaliListFormatedWithAdress>
  <DomainObject.Predmet.OstaliListFormatedWithAdressOIB>
    <izvorni_sadrzaj>
      <item>Zvonimir Kos, OIB 47446685231, Novoselski odvojak II. 24, 10000 Zagreb punomoćnik sudionika u postupku PLEMENITI METALI d.o.o.</item>
    </izvorni_sadrzaj>
    <derivirana_varijabla naziv="DomainObject.Predmet.OstaliListFormatedWithAdressOIB_1">
      <item>Zvonimir Kos, OIB 47446685231, Novoselski odvojak II. 24, 10000 Zagreb punomoćnik sudionika u postupku PLEMENITI METALI d.o.o.</item>
    </derivirana_varijabla>
  </DomainObject.Predmet.OstaliListFormatedWithAdressOIB>
  <DomainObject.Predmet.OstaliListNazivFormated>
    <izvorni_sadrzaj>
      <item>Zvonimir Kos</item>
    </izvorni_sadrzaj>
    <derivirana_varijabla naziv="DomainObject.Predmet.OstaliListNazivFormated_1">
      <item>Zvonimir Kos</item>
    </derivirana_varijabla>
  </DomainObject.Predmet.OstaliListNazivFormated>
  <DomainObject.Predmet.OstaliListNazivFormatedOIB>
    <izvorni_sadrzaj>
      <item>Zvonimir Kos, OIB 47446685231</item>
    </izvorni_sadrzaj>
    <derivirana_varijabla naziv="DomainObject.Predmet.OstaliListNazivFormatedOIB_1">
      <item>Zvonimir Kos, OIB 47446685231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METALI d.o.o.</izvorni_sadrzaj>
    <derivirana_varijabla naziv="DomainObject.Predmet.ProtustrankaIDrugi_1">PLEMENITI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PLEMENITI METALI d.o.o., OIB 06316846921, Jurišićeva 8, 10000 Zagreb</izvorni_sadrzaj>
    <derivirana_varijabla naziv="DomainObject.Predmet.ProtustrankaIDrugiAdressOIB_1">PLEMENITI METALI d.o.o., OIB 06316846921, Jurišićeva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PLEMENITI METALI d.o.o.</item>
      <item>FINA Regionalni centar Zagreb</item>
      <item>Zvonimir Kos</item>
    </izvorni_sadrzaj>
    <derivirana_varijabla naziv="DomainObject.Predmet.SudioniciListNaziv_1">
      <item>PLEMENITI METALI d.o.o.</item>
      <item>FINA Regionalni centar Zagreb</item>
      <item>Zvonimir Kos</item>
    </derivirana_varijabla>
  </DomainObject.Predmet.SudioniciListNaziv>
  <DomainObject.Predmet.SudioniciListAdressOIB>
    <izvorni_sadrzaj>
      <item>PLEMENITI METALI d.o.o., OIB 06316846921, Jurišićeva 8,10000 Zagreb</item>
      <item>FINA Regionalni centar Zagreb, OIB 85821130368, Trg svibanjskih žrtava 1995. 1,10000 Zagreb</item>
      <item>Zvonimir Kos, OIB 47446685231, Novoselski odvojak II. 24,10000 Zagreb</item>
    </izvorni_sadrzaj>
    <derivirana_varijabla naziv="DomainObject.Predmet.SudioniciListAdressOIB_1">
      <item>PLEMENITI METALI d.o.o., OIB 06316846921, Jurišićeva 8,10000 Zagreb</item>
      <item>FINA Regionalni centar Zagreb, OIB 85821130368, Trg svibanjskih žrtava 1995. 1,10000 Zagreb</item>
      <item>Zvonimir Kos, OIB 47446685231, Novoselski odvojak II.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06316846921</item>
      <item>, OIB 85821130368</item>
      <item>, OIB 47446685231</item>
    </izvorni_sadrzaj>
    <derivirana_varijabla naziv="DomainObject.Predmet.SudioniciListNazivOIB_1">
      <item>, OIB 06316846921</item>
      <item>, OIB 85821130368</item>
      <item>, OIB 47446685231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1735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2016-06-27T05:19:00Z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