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35d2" w14:paraId="f4835d2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26538D">
        <w:rPr>
          <w:rFonts w:hAnsi="Times New Roman" w:ascii="Times New Roman"/>
          <w:szCs w:val="24"/>
          <w:lang w:val="hr-HR"/>
        </w:rPr>
        <w:t>4739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CF47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>povodom zahtjeva FINANCIJSKE AGENCIJE</w:t>
      </w:r>
      <w:r w:rsidR="00947CAE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CF47D8">
        <w:rPr>
          <w:rFonts w:hAnsi="Times New Roman" w:ascii="Times New Roman"/>
          <w:szCs w:val="24"/>
          <w:lang w:val="hr-HR"/>
        </w:rPr>
        <w:t xml:space="preserve"> </w:t>
      </w:r>
      <w:r w:rsidR="00CF47D8" w:rsidRPr="00CF47D8">
        <w:rPr>
          <w:rFonts w:hAnsi="Times New Roman" w:ascii="Times New Roman"/>
        </w:rPr>
        <w:t>TOP-AM  d.o.o. Drenje Brdovečko</w:t>
      </w:r>
      <w:r w:rsidR="00CF47D8">
        <w:rPr>
          <w:rFonts w:hAnsi="Times New Roman" w:ascii="Times New Roman"/>
        </w:rPr>
        <w:t xml:space="preserve">, Drenjska 51,  OIB: 55017549353, MBS: 080016805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947CAE">
        <w:rPr>
          <w:rFonts w:hAnsi="Times New Roman" w:ascii="Times New Roman"/>
          <w:szCs w:val="24"/>
          <w:lang w:val="hr-HR"/>
        </w:rPr>
        <w:t>29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CF47D8">
        <w:rPr>
          <w:rFonts w:hAnsi="Times New Roman" w:ascii="Times New Roman"/>
          <w:szCs w:val="24"/>
        </w:rPr>
        <w:t xml:space="preserve"> </w:t>
      </w:r>
      <w:r w:rsidR="00CF47D8" w:rsidRPr="00CF47D8">
        <w:rPr>
          <w:rFonts w:hAnsi="Times New Roman" w:ascii="Times New Roman"/>
        </w:rPr>
        <w:t>TOP-AM  d.o.o. Drenje Brdovečko</w:t>
      </w:r>
      <w:r w:rsidR="00192B41">
        <w:rPr>
          <w:rFonts w:hAnsi="Times New Roman" w:ascii="Times New Roman"/>
        </w:rPr>
        <w:t xml:space="preserve">, Drenjska 51, </w:t>
      </w:r>
      <w:r w:rsidR="00CF47D8">
        <w:rPr>
          <w:rFonts w:hAnsi="Times New Roman" w:ascii="Times New Roman"/>
        </w:rPr>
        <w:t>OIB: 55017549353, MBS: 080016805.</w:t>
      </w:r>
      <w:r w:rsidR="00CF47D8">
        <w:rPr>
          <w:rFonts w:hAnsi="Times New Roman" w:ascii="Times New Roman"/>
          <w:szCs w:val="24"/>
        </w:rPr>
        <w:t xml:space="preserve"> </w:t>
      </w:r>
      <w:r w:rsidR="00947CAE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947CAE">
        <w:rPr>
          <w:rFonts w:hAnsi="Times New Roman" w:ascii="Times New Roman"/>
          <w:szCs w:val="24"/>
        </w:rPr>
        <w:t>29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670CE3">
        <w:rPr>
          <w:rFonts w:hAnsi="Times New Roman" w:ascii="Times New Roman"/>
          <w:szCs w:val="24"/>
        </w:rPr>
        <w:t xml:space="preserve"> Biserka Šmit-Sabolić, </w:t>
      </w:r>
      <w:r w:rsidR="00197606">
        <w:rPr>
          <w:rFonts w:hAnsi="Times New Roman" w:ascii="Times New Roman"/>
          <w:szCs w:val="24"/>
        </w:rPr>
        <w:t>OIB:</w:t>
      </w:r>
      <w:r w:rsidR="00CF47D8">
        <w:rPr>
          <w:rFonts w:hAnsi="Times New Roman" w:ascii="Times New Roman"/>
          <w:szCs w:val="24"/>
        </w:rPr>
        <w:t xml:space="preserve"> </w:t>
      </w:r>
      <w:r w:rsidR="00670CE3">
        <w:rPr>
          <w:rFonts w:hAnsi="Times New Roman" w:ascii="Times New Roman"/>
          <w:szCs w:val="24"/>
        </w:rPr>
        <w:t xml:space="preserve">63081779137 </w:t>
      </w:r>
      <w:r w:rsidR="00197606">
        <w:rPr>
          <w:rFonts w:hAnsi="Times New Roman" w:ascii="Times New Roman"/>
          <w:szCs w:val="24"/>
        </w:rPr>
        <w:t xml:space="preserve"> iz </w:t>
      </w:r>
      <w:r w:rsidR="00670CE3">
        <w:rPr>
          <w:rFonts w:hAnsi="Times New Roman" w:ascii="Times New Roman"/>
          <w:szCs w:val="24"/>
        </w:rPr>
        <w:t xml:space="preserve"> Kutine, Crkvena 26. </w:t>
      </w:r>
      <w:r w:rsidR="00197606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CF47D8" w:rsidRPr="00CF47D8">
        <w:rPr>
          <w:rFonts w:hAnsi="Times New Roman" w:ascii="Times New Roman"/>
        </w:rPr>
        <w:t>TOP-AM  d.o.o. Drenje Brdovečko</w:t>
      </w:r>
      <w:r w:rsidR="00CF47D8">
        <w:rPr>
          <w:rFonts w:hAnsi="Times New Roman" w:ascii="Times New Roman"/>
        </w:rPr>
        <w:t xml:space="preserve">, Drenjska 51,  OIB: 55017549353, MBS: 080016805. 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CF47D8">
        <w:rPr>
          <w:rFonts w:hAnsi="Times New Roman" w:ascii="Times New Roman"/>
          <w:szCs w:val="24"/>
          <w:lang w:val="hr-HR"/>
        </w:rPr>
        <w:t xml:space="preserve"> 20. siječnja </w:t>
      </w:r>
      <w:r w:rsidR="003D684C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197606">
        <w:rPr>
          <w:rFonts w:hAnsi="Times New Roman" w:ascii="Times New Roman"/>
          <w:szCs w:val="24"/>
          <w:lang w:val="hr-HR"/>
        </w:rPr>
        <w:t>29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DC108F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26538D" w:rsidP="0026538D" w:rsidR="0026538D">
      <w:pPr>
        <w:rPr>
          <w:rFonts w:hAnsi="Times New Roman" w:ascii="Times New Roman"/>
          <w:szCs w:val="24"/>
          <w:lang w:val="hr-HR"/>
        </w:rPr>
      </w:pPr>
    </w:p>
    <w:p w:rsidRDefault="00DC108F" w:rsidP="00C53C54" w:rsidR="0026538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DC108F" w:rsidP="00DC108F" w:rsidR="00DC108F" w:rsidRPr="00C53C54">
      <w:pPr>
        <w:jc w:val="right"/>
        <w:rPr>
          <w:rFonts w:hAnsi="Times New Roman" w:ascii="Times New Roman"/>
          <w:szCs w:val="24"/>
          <w:lang w:val="hr-HR"/>
        </w:rPr>
      </w:pPr>
      <w:r w:rsidRPr="00DC108F">
        <w:rPr>
          <w:rFonts w:hAnsi="Times New Roman" w:ascii="Times New Roman"/>
          <w:szCs w:val="24"/>
          <w:lang w:val="hr-HR"/>
        </w:rPr>
        <w:t>Zlatka Plivelić</w:t>
      </w:r>
    </w:p>
    <w:sectPr w:rsidSect="00AD3559" w:rsidR="00DC108F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84C" w:rsidR="00280A5F">
    <w:pPr>
      <w:pStyle w:val="Podnoje"/>
      <w:jc w:val="right"/>
    </w:pPr>
  </w:p>
  <w:p w:rsidRDefault="003D684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D684C" w:rsidRPr="003D684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26538D">
      <w:rPr>
        <w:rFonts w:hAnsi="Times New Roman" w:ascii="Times New Roman"/>
      </w:rPr>
      <w:t>4739</w:t>
    </w:r>
    <w:r w:rsidR="005B3AA1">
      <w:rPr>
        <w:rFonts w:hAnsi="Times New Roman" w:ascii="Times New Roman"/>
      </w:rPr>
      <w:t>/</w:t>
    </w:r>
    <w:r w:rsidR="00A61611">
      <w:rPr>
        <w:rFonts w:hAnsi="Times New Roman" w:ascii="Times New Roman"/>
      </w:rPr>
      <w:t>15</w:t>
    </w:r>
  </w:p>
  <w:p w:rsidRDefault="003D684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9468F"/>
    <w:rsid w:val="000A3B47"/>
    <w:rsid w:val="000B3EF2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310684"/>
    <w:rsid w:val="0035267A"/>
    <w:rsid w:val="0035767D"/>
    <w:rsid w:val="003C3E8D"/>
    <w:rsid w:val="003D684C"/>
    <w:rsid w:val="003E7FD9"/>
    <w:rsid w:val="003F1EFE"/>
    <w:rsid w:val="004431B0"/>
    <w:rsid w:val="004453B3"/>
    <w:rsid w:val="00477F24"/>
    <w:rsid w:val="00490490"/>
    <w:rsid w:val="00495EC1"/>
    <w:rsid w:val="004A537D"/>
    <w:rsid w:val="004A685D"/>
    <w:rsid w:val="004B4B7E"/>
    <w:rsid w:val="0052249E"/>
    <w:rsid w:val="00524D3D"/>
    <w:rsid w:val="00557926"/>
    <w:rsid w:val="005653CC"/>
    <w:rsid w:val="005B3AA1"/>
    <w:rsid w:val="006156D0"/>
    <w:rsid w:val="0062773C"/>
    <w:rsid w:val="00633396"/>
    <w:rsid w:val="006378C3"/>
    <w:rsid w:val="0064498B"/>
    <w:rsid w:val="0065500F"/>
    <w:rsid w:val="00670CE3"/>
    <w:rsid w:val="00686392"/>
    <w:rsid w:val="006A68F9"/>
    <w:rsid w:val="006C4666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47CAE"/>
    <w:rsid w:val="00980D7A"/>
    <w:rsid w:val="009A15E0"/>
    <w:rsid w:val="009A248B"/>
    <w:rsid w:val="009C4A02"/>
    <w:rsid w:val="00A61611"/>
    <w:rsid w:val="00A73AE4"/>
    <w:rsid w:val="00A7799D"/>
    <w:rsid w:val="00A93B0F"/>
    <w:rsid w:val="00AD3559"/>
    <w:rsid w:val="00AF31FC"/>
    <w:rsid w:val="00B00AAF"/>
    <w:rsid w:val="00B16C1E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962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6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2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2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2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2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6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2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2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2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2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St-4739/2015-7</izvorni_sadrzaj>
    <derivirana_varijabla naziv="DomainObject.Oznaka_1">St-4739/2015-7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4739</izvorni_sadrzaj>
    <derivirana_varijabla naziv="DomainObject.Predmet.Broj_1">4739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St-4739/2015</izvorni_sadrzaj>
    <derivirana_varijabla naziv="DomainObject.Predmet.OznakaBroj_1">St-4739/2015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TOP-AM d.o.o. zastupanog po punomoćniku MILJENKO TOPOL</izvorni_sadrzaj>
    <derivirana_varijabla naziv="DomainObject.Predmet.ProtustrankaFormated_1">  TOP-AM d.o.o. zastupanog po punomoćniku MILJENKO TOPOL</derivirana_varijabla>
  </DomainObject.Predmet.ProtustrankaFormated>
  <DomainObject.Predmet.ProtustrankaFormatedOIB>
    <izvorni_sadrzaj>  TOP-AM d.o.o., OIB 55017549353 zastupanog po punomoćniku MILJENKO TOPOL</izvorni_sadrzaj>
    <derivirana_varijabla naziv="DomainObject.Predmet.ProtustrankaFormatedOIB_1">  TOP-AM d.o.o., OIB 55017549353 zastupanog po punomoćniku MILJENKO TOPOL</derivirana_varijabla>
  </DomainObject.Predmet.ProtustrankaFormatedOIB>
  <DomainObject.Predmet.ProtustrankaFormatedWithAdress>
    <izvorni_sadrzaj> TOP-AM d.o.o., Drenjska 51, 10291 Drenje Brdovečko zastupanog po punomoćniku MILJENKO TOPOL</izvorni_sadrzaj>
    <derivirana_varijabla naziv="DomainObject.Predmet.ProtustrankaFormatedWithAdress_1"> TOP-AM d.o.o., Drenjska 51, 10291 Drenje Brdovečko zastupanog po punomoćniku MILJENKO TOPOL</derivirana_varijabla>
  </DomainObject.Predmet.ProtustrankaFormatedWithAdress>
  <DomainObject.Predmet.ProtustrankaFormatedWithAdressOIB>
    <izvorni_sadrzaj> TOP-AM d.o.o., OIB 55017549353, Drenjska 51, 10291 Drenje Brdovečko zastupanog po punomoćniku MILJENKO TOPOL</izvorni_sadrzaj>
    <derivirana_varijabla naziv="DomainObject.Predmet.ProtustrankaFormatedWithAdressOIB_1"> TOP-AM d.o.o., OIB 55017549353, Drenjska 51, 10291 Drenje Brdovečko zastupanog po punomoćniku MILJENKO TOPOL</derivirana_varijabla>
  </DomainObject.Predmet.ProtustrankaFormatedWithAdressOIB>
  <DomainObject.Predmet.ProtustrankaWithAdress>
    <izvorni_sadrzaj>TOP-AM d.o.o. Drenjska 51, 10291 Drenje Brdovečko</izvorni_sadrzaj>
    <derivirana_varijabla naziv="DomainObject.Predmet.ProtustrankaWithAdress_1">TOP-AM d.o.o. Drenjska 51, 10291 Drenje Brdovečko</derivirana_varijabla>
  </DomainObject.Predmet.ProtustrankaWithAdress>
  <DomainObject.Predmet.ProtustrankaWithAdressOIB>
    <izvorni_sadrzaj>TOP-AM d.o.o., OIB 55017549353, Drenjska 51, 10291 Drenje Brdovečko</izvorni_sadrzaj>
    <derivirana_varijabla naziv="DomainObject.Predmet.ProtustrankaWithAdressOIB_1">TOP-AM d.o.o., OIB 55017549353, Drenjska 51, 10291 Drenje Brdovečko</derivirana_varijabla>
  </DomainObject.Predmet.ProtustrankaWithAdressOIB>
  <DomainObject.Predmet.ProtustrankaNazivFormated>
    <izvorni_sadrzaj>TOP-AM d.o.o.</izvorni_sadrzaj>
    <derivirana_varijabla naziv="DomainObject.Predmet.ProtustrankaNazivFormated_1">TOP-AM d.o.o.</derivirana_varijabla>
  </DomainObject.Predmet.ProtustrankaNazivFormated>
  <DomainObject.Predmet.ProtustrankaNazivFormatedOIB>
    <izvorni_sadrzaj>TOP-AM d.o.o., OIB 55017549353</izvorni_sadrzaj>
    <derivirana_varijabla naziv="DomainObject.Predmet.ProtustrankaNazivFormatedOIB_1">TOP-AM d.o.o., OIB 55017549353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TOP-AM d.o.o. zastupanog po punomoćniku MILJENKO TOPOL</item>
    </izvorni_sadrzaj>
    <derivirana_varijabla naziv="DomainObject.Predmet.ProtuStrankaListFormated_1">
      <item>TOP-AM d.o.o. zastupanog po punomoćniku MILJENKO TOPOL</item>
    </derivirana_varijabla>
  </DomainObject.Predmet.ProtuStrankaListFormated>
  <DomainObject.Predmet.ProtuStrankaListFormatedOIB>
    <izvorni_sadrzaj>
      <item>TOP-AM d.o.o., OIB 55017549353 zastupanog po punomoćniku MILJENKO TOPOL</item>
    </izvorni_sadrzaj>
    <derivirana_varijabla naziv="DomainObject.Predmet.ProtuStrankaListFormatedOIB_1">
      <item>TOP-AM d.o.o., OIB 55017549353 zastupanog po punomoćniku MILJENKO TOPOL</item>
    </derivirana_varijabla>
  </DomainObject.Predmet.ProtuStrankaListFormatedOIB>
  <DomainObject.Predmet.ProtuStrankaListFormatedWithAdress>
    <izvorni_sadrzaj>
      <item>TOP-AM d.o.o., Drenjska 51, 10291 Drenje Brdovečko zastupanog po punomoćniku MILJENKO TOPOL</item>
    </izvorni_sadrzaj>
    <derivirana_varijabla naziv="DomainObject.Predmet.ProtuStrankaListFormatedWithAdress_1">
      <item>TOP-AM d.o.o., Drenjska 51, 10291 Drenje Brdovečko zastupanog po punomoćniku MILJENKO TOPOL</item>
    </derivirana_varijabla>
  </DomainObject.Predmet.ProtuStrankaListFormatedWithAdress>
  <DomainObject.Predmet.ProtuStrankaListFormatedWithAdressOIB>
    <izvorni_sadrzaj>
      <item>TOP-AM d.o.o., OIB 55017549353, Drenjska 51, 10291 Drenje Brdovečko zastupanog po punomoćniku MILJENKO TOPOL</item>
    </izvorni_sadrzaj>
    <derivirana_varijabla naziv="DomainObject.Predmet.ProtuStrankaListFormatedWithAdressOIB_1">
      <item>TOP-AM d.o.o., OIB 55017549353, Drenjska 51, 10291 Drenje Brdovečko zastupanog po punomoćniku MILJENKO TOPOL</item>
    </derivirana_varijabla>
  </DomainObject.Predmet.ProtuStrankaListFormatedWithAdressOIB>
  <DomainObject.Predmet.ProtuStrankaListNazivFormated>
    <izvorni_sadrzaj>
      <item>TOP-AM d.o.o.</item>
    </izvorni_sadrzaj>
    <derivirana_varijabla naziv="DomainObject.Predmet.ProtuStrankaListNazivFormated_1">
      <item>TOP-AM d.o.o.</item>
    </derivirana_varijabla>
  </DomainObject.Predmet.ProtuStrankaListNazivFormated>
  <DomainObject.Predmet.ProtuStrankaListNazivFormatedOIB>
    <izvorni_sadrzaj>
      <item>TOP-AM d.o.o., OIB 55017549353</item>
    </izvorni_sadrzaj>
    <derivirana_varijabla naziv="DomainObject.Predmet.ProtuStrankaListNazivFormatedOIB_1">
      <item>TOP-AM d.o.o., OIB 55017549353</item>
    </derivirana_varijabla>
  </DomainObject.Predmet.ProtuStrankaListNazivFormatedOIB>
  <DomainObject.Predmet.OstaliListFormated>
    <izvorni_sadrzaj>
      <item>MILJENKO TOPOL punomoćnik sudionika u postupku TOP-AM d.o.o.</item>
      <item>BISERKA ŠMIT-SABOLIĆ</item>
    </izvorni_sadrzaj>
    <derivirana_varijabla naziv="DomainObject.Predmet.OstaliListFormated_1">
      <item>MILJENKO TOPOL punomoćnik sudionika u postupku TOP-AM d.o.o.</item>
      <item>BISERKA ŠMIT-SABOLIĆ</item>
    </derivirana_varijabla>
  </DomainObject.Predmet.OstaliListFormated>
  <DomainObject.Predmet.OstaliListFormatedOIB>
    <izvorni_sadrzaj>
      <item>MILJENKO TOPOL, OIB 38706122805 punomoćnik sudionika u postupku TOP-AM d.o.o.</item>
      <item>BISERKA ŠMIT-SABOLIĆ, OIB 63081779137</item>
    </izvorni_sadrzaj>
    <derivirana_varijabla naziv="DomainObject.Predmet.OstaliListFormatedOIB_1">
      <item>MILJENKO TOPOL, OIB 38706122805 punomoćnik sudionika u postupku TOP-AM d.o.o.</item>
      <item>BISERKA ŠMIT-SABOLIĆ, OIB 63081779137</item>
    </derivirana_varijabla>
  </DomainObject.Predmet.OstaliListFormatedOIB>
  <DomainObject.Predmet.OstaliListFormatedWithAdress>
    <izvorni_sadrzaj>
      <item>MILJENKO TOPOL, Drenjska 53, 10291 Drenje Brdovečko punomoćnik sudionika u postupku TOP-AM d.o.o.</item>
      <item>BISERKA ŠMIT-SABOLIĆ, Crkvena 26, 44320 Kutina</item>
    </izvorni_sadrzaj>
    <derivirana_varijabla naziv="DomainObject.Predmet.OstaliListFormatedWithAdress_1">
      <item>MILJENKO TOPOL, Drenjska 53, 10291 Drenje Brdovečko punomoćnik sudionika u postupku TOP-AM d.o.o.</item>
      <item>BISERKA ŠMIT-SABOLIĆ, Crkvena 26, 44320 Kutina</item>
    </derivirana_varijabla>
  </DomainObject.Predmet.OstaliListFormatedWithAdress>
  <DomainObject.Predmet.OstaliListFormatedWithAdressOIB>
    <izvorni_sadrzaj>
      <item>MILJENKO TOPOL, OIB 38706122805, Drenjska 53, 10291 Drenje Brdovečko punomoćnik sudionika u postupku TOP-AM d.o.o.</item>
      <item>BISERKA ŠMIT-SABOLIĆ, OIB 63081779137, Crkvena 26, 44320 Kutina</item>
    </izvorni_sadrzaj>
    <derivirana_varijabla naziv="DomainObject.Predmet.OstaliListFormatedWithAdressOIB_1">
      <item>MILJENKO TOPOL, OIB 38706122805, Drenjska 53, 10291 Drenje Brdovečko punomoćnik sudionika u postupku TOP-AM d.o.o.</item>
      <item>BISERKA ŠMIT-SABOLIĆ, OIB 63081779137, Crkvena 26, 44320 Kutina</item>
    </derivirana_varijabla>
  </DomainObject.Predmet.OstaliListFormatedWithAdressOIB>
  <DomainObject.Predmet.OstaliListNazivFormated>
    <izvorni_sadrzaj>
      <item>MILJENKO TOPOL</item>
      <item>BISERKA ŠMIT-SABOLIĆ</item>
    </izvorni_sadrzaj>
    <derivirana_varijabla naziv="DomainObject.Predmet.OstaliListNazivFormated_1">
      <item>MILJENKO TOPOL</item>
      <item>BISERKA ŠMIT-SABOLIĆ</item>
    </derivirana_varijabla>
  </DomainObject.Predmet.OstaliListNazivFormated>
  <DomainObject.Predmet.OstaliListNazivFormatedOIB>
    <izvorni_sadrzaj>
      <item>MILJENKO TOPOL, OIB 38706122805</item>
      <item>BISERKA ŠMIT-SABOLIĆ, OIB 63081779137</item>
    </izvorni_sadrzaj>
    <derivirana_varijabla naziv="DomainObject.Predmet.OstaliListNazivFormatedOIB_1">
      <item>MILJENKO TOPOL, OIB 38706122805</item>
      <item>BISERKA ŠMIT-SABOLIĆ, OIB 63081779137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St-4739/2015-7</izvorni_sadrzaj>
    <derivirana_varijabla naziv="DomainObject.PoslovniBrojDokumenta_1">St-4739/2015-7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TOP-AM d.o.o.</izvorni_sadrzaj>
    <derivirana_varijabla naziv="DomainObject.Predmet.ProtustrankaIDrugi_1">TOP-AM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TOP-AM d.o.o., OIB 55017549353, Drenjska 51, 10291 Drenje Brdovečko</izvorni_sadrzaj>
    <derivirana_varijabla naziv="DomainObject.Predmet.ProtustrankaIDrugiAdressOIB_1">TOP-AM d.o.o., OIB 55017549353, Drenjska 51,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TOP-AM d.o.o.</item>
      <item>MILJENKO TOPOL</item>
      <item>BISERKA ŠMIT-SABOLIĆ</item>
    </izvorni_sadrzaj>
    <derivirana_varijabla naziv="DomainObject.Predmet.SudioniciListNaziv_1">
      <item>FINA Regionalni centar Zagreb</item>
      <item>TOP-AM d.o.o.</item>
      <item>MILJENKO TOPOL</item>
      <item>BISERKA ŠMIT-SABOLIĆ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TOP-AM d.o.o., OIB 55017549353, Drenjska 51,10291 Drenje Brdovečko</item>
      <item>MILJENKO TOPOL, OIB 38706122805, Drenjska 53,10291 Drenje Brdovečko</item>
      <item>BISERKA ŠMIT-SABOLIĆ, OIB 63081779137, Crkvena 26,44320 Kutina</item>
    </izvorni_sadrzaj>
    <derivirana_varijabla naziv="DomainObject.Predmet.SudioniciListAdressOIB_1">
      <item>FINA Regionalni centar Zagreb, OIB 85821130368, Trg svibanjskih žrtava 1995. 1,10000 Zagreb</item>
      <item>TOP-AM d.o.o., OIB 55017549353, Drenjska 51,10291 Drenje Brdovečko</item>
      <item>MILJENKO TOPOL, OIB 38706122805, Drenjska 53,10291 Drenje Brdovečko</item>
      <item>BISERKA ŠMIT-SABOLIĆ, OIB 63081779137, Crkvena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55017549353</item>
      <item>, OIB 38706122805</item>
      <item>, OIB 63081779137</item>
    </izvorni_sadrzaj>
    <derivirana_varijabla naziv="DomainObject.Predmet.SudioniciListNazivOIB_1">
      <item>, OIB 85821130368</item>
      <item>, OIB 55017549353</item>
      <item>, OIB 38706122805</item>
      <item>, OIB 63081779137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2629</properties:Characters>
  <properties:Lines>70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2016-06-29T11:03:00Z</dcterms:created>
  <dc:creator>Karmela Dolenc</dc:creator>
  <cp:lastModifiedBy>Zlatka Plivelić</cp:lastModifiedBy>
  <cp:lastPrinted>2016-06-29T09:49:00Z</cp:lastPrinted>
  <dcterms:modified xmlns:xsi="http://www.w3.org/2001/XMLSchema-instance" xsi:type="dcterms:W3CDTF">2016-06-29T12:20:00Z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