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aa08" w14:paraId="af8aa08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A7249D">
        <w:t>Broj: St-</w:t>
      </w:r>
      <w:r w:rsidR="00623F73">
        <w:t>14/2011-165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761058">
      <w:pPr>
        <w:jc w:val="center"/>
      </w:pPr>
      <w:r w:rsidRPr="001B5EB7">
        <w:t>R E P U B L I K A    H R V A T S K A</w:t>
      </w:r>
    </w:p>
    <w:p w:rsidRDefault="00D51FCD" w:rsidP="008C73C5" w:rsidR="00D51FCD" w:rsidRPr="001B5EB7">
      <w:pPr>
        <w:jc w:val="center"/>
      </w:pP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DA5680">
        <w:t xml:space="preserve">postupku </w:t>
      </w:r>
      <w:r w:rsidR="00623F73">
        <w:t xml:space="preserve">stečaja nad dužnikom, ZRC TOPLICE d.o.o. u stečaju Velika, Ul.Franje Tuđmana 2c,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623F73">
        <w:t>05.svibnja 2017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DA5680">
        <w:t>MILANU NAKIĆU, dipl.iur.iz Pakraca, J.J.Strossmayera 20, OIB 11576973023</w:t>
      </w:r>
      <w:r w:rsidR="005D4AD4">
        <w:t xml:space="preserve">, </w:t>
      </w:r>
      <w:r w:rsidR="00214AF4">
        <w:t xml:space="preserve">određuje se </w:t>
      </w:r>
      <w:r w:rsidR="00623F73">
        <w:t xml:space="preserve">konačna </w:t>
      </w:r>
      <w:r w:rsidR="00214AF4">
        <w:t>nagrada za poslove</w:t>
      </w:r>
      <w:r w:rsidR="001B5EB7">
        <w:t xml:space="preserve"> </w:t>
      </w:r>
      <w:r w:rsidR="00214AF4">
        <w:t xml:space="preserve"> ste</w:t>
      </w:r>
      <w:r w:rsidR="005D4AD4">
        <w:t>čajno upraviteljske službe</w:t>
      </w:r>
      <w:r w:rsidR="00093053">
        <w:t xml:space="preserve"> </w:t>
      </w:r>
      <w:r w:rsidR="00623F73">
        <w:t>u iznosu od 48.500,00 kn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623F73">
        <w:t xml:space="preserve">Ovlašćuje se steč.upravitelj navedeni iznos  nagrade zajedno s  pripadajućim doprinosom za zdravstvo isplatiti na teret </w:t>
      </w:r>
      <w:r w:rsidR="00360E84">
        <w:t>troškova stečajnog postupka</w:t>
      </w:r>
      <w:r w:rsidR="00623F73">
        <w:t xml:space="preserve"> po pravomoćnosti ovog rješenja</w:t>
      </w:r>
      <w:r w:rsidR="00F97994">
        <w:t>.</w:t>
      </w:r>
    </w:p>
    <w:p w:rsidRDefault="00360E84" w:rsidP="00D92E49" w:rsidR="00360E84">
      <w:pPr>
        <w:jc w:val="both"/>
      </w:pPr>
    </w:p>
    <w:p w:rsidRDefault="007012D5" w:rsidP="00D92E49" w:rsidR="00360E84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D51FCD" w:rsidP="00D51FCD" w:rsidR="00D51FCD">
      <w:pPr>
        <w:jc w:val="right"/>
      </w:pPr>
    </w:p>
    <w:p w:rsidRDefault="00D51FCD" w:rsidP="00D92E49" w:rsidR="00D51FCD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87537D">
      <w:pPr>
        <w:jc w:val="both"/>
      </w:pPr>
      <w:r>
        <w:tab/>
      </w:r>
      <w:r w:rsidR="00F97994">
        <w:t>Rješenjem ovog suda br. St-</w:t>
      </w:r>
      <w:r w:rsidR="00623F73">
        <w:t>147/2006-15</w:t>
      </w:r>
      <w:r w:rsidR="00F119BF">
        <w:t xml:space="preserve"> </w:t>
      </w:r>
      <w:r w:rsidR="00623F73">
        <w:t xml:space="preserve">(sada St-14/2011), </w:t>
      </w:r>
      <w:r w:rsidR="00F119BF">
        <w:t xml:space="preserve">od </w:t>
      </w:r>
      <w:r w:rsidR="00623F73">
        <w:t>15.siječnja</w:t>
      </w:r>
      <w:r w:rsidR="00F119BF">
        <w:t xml:space="preserve"> </w:t>
      </w:r>
      <w:r w:rsidR="00623F73">
        <w:t xml:space="preserve"> 2017</w:t>
      </w:r>
      <w:r w:rsidR="00360E84">
        <w:t>., otvoren je stečajni postupak nad dužnikom</w:t>
      </w:r>
      <w:r w:rsidR="00623F73">
        <w:t xml:space="preserve"> ZRC TOPLICE d.o.o. u stečaju Velika, Ul.Franje Tuđmana 2c</w:t>
      </w:r>
      <w:r w:rsidR="00360E84">
        <w:t xml:space="preserve"> te </w:t>
      </w:r>
      <w:r w:rsidR="00122F40">
        <w:t>je</w:t>
      </w:r>
      <w:r w:rsidR="00360E84">
        <w:t xml:space="preserve"> za stečajnog upra</w:t>
      </w:r>
      <w:r w:rsidR="00F97994">
        <w:t xml:space="preserve">vitelja imenovan </w:t>
      </w:r>
      <w:r w:rsidR="00623F73">
        <w:t>Viktor Breznik, odvj. u Slav.Brodu.</w:t>
      </w:r>
    </w:p>
    <w:p w:rsidRDefault="00360E84" w:rsidP="00884722" w:rsidR="00623F73">
      <w:pPr>
        <w:jc w:val="both"/>
      </w:pPr>
      <w:r>
        <w:tab/>
      </w:r>
      <w:r w:rsidR="00F119BF">
        <w:t>Rješenjem br. St-</w:t>
      </w:r>
      <w:r w:rsidR="00623F73">
        <w:t>14/2011-386</w:t>
      </w:r>
      <w:r w:rsidR="00F119BF">
        <w:t xml:space="preserve"> od </w:t>
      </w:r>
      <w:r w:rsidR="00623F73">
        <w:t>20.travnja 2016. steč.upravitelj razriješen je dužnosti, a za novog steč.upravitelja imenovan je Milan Nakić, dipl.iur iz Pakraca, J.J.Strossmayera 20.</w:t>
      </w:r>
    </w:p>
    <w:p w:rsidRDefault="00C1471C" w:rsidP="00874190" w:rsidR="00360E84">
      <w:pPr>
        <w:jc w:val="both"/>
      </w:pPr>
      <w:r>
        <w:tab/>
      </w:r>
      <w:r w:rsidR="00D108AB">
        <w:t>Nakon što je steč.upravitelj unovčio cjelokupnu imovinu koja ulazi u steč.masu, podnio je steč.sucu zahtjev da mu se odredi konačna nagrada za obavljenu stečajnu upraviteljsku službu u podnesku od 28.4.2017.</w:t>
      </w:r>
      <w:r w:rsidR="00F119BF">
        <w:tab/>
      </w:r>
    </w:p>
    <w:p w:rsidRDefault="00360E84" w:rsidP="00884722" w:rsidR="00D108AB">
      <w:pPr>
        <w:jc w:val="both"/>
      </w:pPr>
      <w:r>
        <w:lastRenderedPageBreak/>
        <w:tab/>
        <w:t>Uvidom u stečajni spis i sve priložene isprave, st</w:t>
      </w:r>
      <w:r w:rsidR="00874190">
        <w:t xml:space="preserve">ečajni sudac je utvrdio da </w:t>
      </w:r>
      <w:r w:rsidR="00A12304">
        <w:t>je</w:t>
      </w:r>
      <w:r w:rsidR="00874190">
        <w:t xml:space="preserve"> u </w:t>
      </w:r>
      <w:r w:rsidR="00D108AB">
        <w:t xml:space="preserve">ovom stečajnom </w:t>
      </w:r>
      <w:r w:rsidR="00874190">
        <w:t xml:space="preserve">postupku </w:t>
      </w:r>
      <w:r w:rsidR="00D108AB">
        <w:t>steč.upravitelj unovčio steč.masu u vrijednosti 385.000,00 kn koja se odnosi na kupovninu ostvarenu prodajom nekretnine upisane u zk.ul.1215 k.o. Velika.</w:t>
      </w:r>
    </w:p>
    <w:p w:rsidRDefault="00D108AB" w:rsidP="00884722" w:rsidR="009A54D7">
      <w:pPr>
        <w:jc w:val="both"/>
      </w:pPr>
      <w:r>
        <w:tab/>
      </w:r>
      <w:r w:rsidR="00A12304">
        <w:t>Kako je n</w:t>
      </w:r>
      <w:r>
        <w:t xml:space="preserve">ekretnina unovčena </w:t>
      </w:r>
      <w:r w:rsidR="001D0910">
        <w:t>za vrijeme važenja U</w:t>
      </w:r>
      <w:r w:rsidR="00A12304">
        <w:t xml:space="preserve">redbe o  </w:t>
      </w:r>
      <w:r w:rsidR="00360E84">
        <w:t>kriterijima i načinu obračuna i plaćanja nagrade stečajnim upraviteljima (NN br. 105/15</w:t>
      </w:r>
      <w:r w:rsidR="007012D5">
        <w:t xml:space="preserve"> – u daljnjem tekstu: Uredba)</w:t>
      </w:r>
      <w:r w:rsidR="00360E84">
        <w:t xml:space="preserve">, </w:t>
      </w:r>
      <w:r w:rsidR="00A12304">
        <w:t>to se steč.upravitelju nagrada ima odrediti po pravilima te Uredbe sukladno njezinoj odredbi čl.16 st.3.</w:t>
      </w:r>
    </w:p>
    <w:p w:rsidRDefault="009A54D7" w:rsidP="00884722" w:rsidR="00A12304">
      <w:pPr>
        <w:jc w:val="both"/>
      </w:pPr>
      <w:r>
        <w:tab/>
      </w:r>
      <w:r w:rsidR="00A12304">
        <w:t>Pravila za obračun konačne nagrade steč.upravitelju određena su čl.7 Uredbe kojom je propisano da se nagrada s osnove vrijednosti unovčene steč.mase obračunava primjenom tablice vrijednosti unovčene steč.mase i nagrade u postotcima.</w:t>
      </w:r>
    </w:p>
    <w:p w:rsidRDefault="00A12304" w:rsidP="00884722" w:rsidR="00A12304">
      <w:pPr>
        <w:jc w:val="both"/>
      </w:pPr>
      <w:r>
        <w:tab/>
      </w:r>
      <w:r w:rsidR="009A54D7">
        <w:t>Uvažavajući vrijednost unovčene steč.mase</w:t>
      </w:r>
      <w:r w:rsidR="003B5A02">
        <w:t>, bruto nagrada prema toj vrijednosti obračunava se kako slijedi:</w:t>
      </w:r>
    </w:p>
    <w:p w:rsidRDefault="003B5A02" w:rsidP="00884722" w:rsidR="003B5A02">
      <w:pPr>
        <w:jc w:val="both"/>
      </w:pPr>
    </w:p>
    <w:p w:rsidRDefault="003B5A02" w:rsidP="00884722" w:rsidR="003B5A02">
      <w:pPr>
        <w:jc w:val="both"/>
      </w:pPr>
      <w:r>
        <w:t xml:space="preserve">vrijednost unovčene steč.mase                nagrada u postotku                           iznos nagrade </w:t>
      </w:r>
    </w:p>
    <w:p w:rsidRDefault="003B5A02" w:rsidP="00884722" w:rsidR="003B5A02">
      <w:pPr>
        <w:jc w:val="both"/>
      </w:pPr>
      <w:r>
        <w:t>100.000 kn                                                      16%                                                16.000 kn</w:t>
      </w:r>
    </w:p>
    <w:p w:rsidRDefault="003B5A02" w:rsidP="00884722" w:rsidR="003B5A02">
      <w:pPr>
        <w:jc w:val="both"/>
      </w:pPr>
      <w:r>
        <w:t>200.000 kn                                                      12%                                                24.000 kn</w:t>
      </w:r>
    </w:p>
    <w:p w:rsidRDefault="003B5A02" w:rsidP="003B5A02" w:rsidR="003B5A02">
      <w:pPr>
        <w:tabs>
          <w:tab w:pos="7920" w:val="left"/>
        </w:tabs>
        <w:jc w:val="both"/>
      </w:pPr>
      <w:r>
        <w:t>85.000 kn                                                        10%                                                  8.500 kn</w:t>
      </w:r>
    </w:p>
    <w:p w:rsidRDefault="003B5A02" w:rsidP="003B5A02" w:rsidR="003B5A02">
      <w:pPr>
        <w:tabs>
          <w:tab w:pos="7920" w:val="left"/>
        </w:tabs>
        <w:jc w:val="both"/>
      </w:pPr>
      <w:r>
        <w:t>ukupno  385.000 kn                                                                            ukupno 48.500 kn bruto</w:t>
      </w:r>
    </w:p>
    <w:p w:rsidRDefault="003B5A02" w:rsidP="003B5A02" w:rsidR="003B5A02">
      <w:pPr>
        <w:tabs>
          <w:tab w:pos="7920" w:val="left"/>
        </w:tabs>
        <w:jc w:val="both"/>
      </w:pPr>
    </w:p>
    <w:p w:rsidRDefault="003B5A02" w:rsidP="003B5A02" w:rsidR="00994D29">
      <w:pPr>
        <w:tabs>
          <w:tab w:pos="709" w:val="left"/>
          <w:tab w:pos="7920" w:val="left"/>
        </w:tabs>
        <w:jc w:val="both"/>
      </w:pPr>
      <w:r>
        <w:tab/>
        <w:t>Slijedom izloženog, sud</w:t>
      </w:r>
      <w:r w:rsidR="00A80393">
        <w:t xml:space="preserve"> je utvrdio da prema navedenoj U</w:t>
      </w:r>
      <w:r>
        <w:t>redbi steč.upravitelju pripada nagradu u iznosu 48.500 kn bruto</w:t>
      </w:r>
      <w:r w:rsidR="00A80393">
        <w:t xml:space="preserve"> uvećana za pripadajući doprinos za zdravstvo</w:t>
      </w:r>
      <w:r>
        <w:t>, zbog čega je valjalo odlučiti kao u izreci rješenja na temelju odredbe čl.94 st.1, st.2 i 4 Stečajnog zakona te čl.7 Uredbe.</w:t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3B5A02">
        <w:t>05.svibnja 2017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 xml:space="preserve">STEČAJNI SUDAC: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A7249D">
        <w:t xml:space="preserve"> </w:t>
      </w:r>
      <w:r>
        <w:t>Vesna Vukelić v.r.</w:t>
      </w:r>
    </w:p>
    <w:p w:rsidRDefault="00884722" w:rsidP="00884722" w:rsidR="00884722"/>
    <w:p w:rsidRDefault="0056709E" w:rsidP="00884722" w:rsidR="00884722">
      <w:r>
        <w:tab/>
      </w:r>
      <w:r>
        <w:tab/>
      </w:r>
      <w:r>
        <w:tab/>
      </w:r>
      <w:r>
        <w:tab/>
      </w:r>
      <w:r>
        <w:tab/>
        <w:t xml:space="preserve">                            Za točnost otpravka-ovlašteni službenik</w:t>
      </w:r>
    </w:p>
    <w:p w:rsidRDefault="0056709E" w:rsidP="00884722" w:rsidR="005670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Terezija Knežević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56709E" w:rsidP="00884722" w:rsidR="0056709E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576" w:rsidP="00A7249D" w:rsidR="005A3576">
      <w:r>
        <w:separator/>
      </w:r>
    </w:p>
  </w:endnote>
  <w:endnote w:id="0" w:type="continuationSeparator">
    <w:p w:rsidRDefault="005A3576" w:rsidP="00A7249D" w:rsidR="005A3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576" w:rsidP="00A7249D" w:rsidR="005A3576">
      <w:r>
        <w:separator/>
      </w:r>
    </w:p>
  </w:footnote>
  <w:footnote w:id="0" w:type="continuationSeparator">
    <w:p w:rsidRDefault="005A3576" w:rsidP="00A7249D" w:rsidR="005A35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5D3E">
      <w:rPr>
        <w:noProof/>
      </w:rPr>
      <w:t>2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93053"/>
    <w:rsid w:val="000A6EDF"/>
    <w:rsid w:val="000B2081"/>
    <w:rsid w:val="000C18A3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A058F"/>
    <w:rsid w:val="001B0900"/>
    <w:rsid w:val="001B189E"/>
    <w:rsid w:val="001B5EB7"/>
    <w:rsid w:val="001D0910"/>
    <w:rsid w:val="001D60A0"/>
    <w:rsid w:val="00214AF4"/>
    <w:rsid w:val="00231749"/>
    <w:rsid w:val="00253176"/>
    <w:rsid w:val="00254BBE"/>
    <w:rsid w:val="002D7F99"/>
    <w:rsid w:val="00322935"/>
    <w:rsid w:val="00323B6A"/>
    <w:rsid w:val="003546CF"/>
    <w:rsid w:val="00360E84"/>
    <w:rsid w:val="00372837"/>
    <w:rsid w:val="00377376"/>
    <w:rsid w:val="00383D6E"/>
    <w:rsid w:val="0039455A"/>
    <w:rsid w:val="003965F0"/>
    <w:rsid w:val="00397158"/>
    <w:rsid w:val="003B5A02"/>
    <w:rsid w:val="003E37BB"/>
    <w:rsid w:val="00411071"/>
    <w:rsid w:val="00424F43"/>
    <w:rsid w:val="00445A34"/>
    <w:rsid w:val="00463C82"/>
    <w:rsid w:val="004A4578"/>
    <w:rsid w:val="0054476B"/>
    <w:rsid w:val="00546BC9"/>
    <w:rsid w:val="0056709E"/>
    <w:rsid w:val="005A3576"/>
    <w:rsid w:val="005B199D"/>
    <w:rsid w:val="005D4AD4"/>
    <w:rsid w:val="005F760F"/>
    <w:rsid w:val="00607F9B"/>
    <w:rsid w:val="00612A8E"/>
    <w:rsid w:val="00617836"/>
    <w:rsid w:val="00623F73"/>
    <w:rsid w:val="00641000"/>
    <w:rsid w:val="00643B94"/>
    <w:rsid w:val="006532AC"/>
    <w:rsid w:val="00670B6F"/>
    <w:rsid w:val="006769D5"/>
    <w:rsid w:val="006D06FC"/>
    <w:rsid w:val="006D64A2"/>
    <w:rsid w:val="006E5D3E"/>
    <w:rsid w:val="006E7F09"/>
    <w:rsid w:val="006F548F"/>
    <w:rsid w:val="00701073"/>
    <w:rsid w:val="007012D5"/>
    <w:rsid w:val="0072393A"/>
    <w:rsid w:val="00725BCE"/>
    <w:rsid w:val="00737179"/>
    <w:rsid w:val="00761058"/>
    <w:rsid w:val="0077340B"/>
    <w:rsid w:val="007A5F75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A588B"/>
    <w:rsid w:val="008C5195"/>
    <w:rsid w:val="008C73C5"/>
    <w:rsid w:val="00994D29"/>
    <w:rsid w:val="00994D81"/>
    <w:rsid w:val="00995E20"/>
    <w:rsid w:val="009A54D7"/>
    <w:rsid w:val="009B7E32"/>
    <w:rsid w:val="009C763D"/>
    <w:rsid w:val="009F5D4B"/>
    <w:rsid w:val="00A12304"/>
    <w:rsid w:val="00A130E7"/>
    <w:rsid w:val="00A47A0F"/>
    <w:rsid w:val="00A5578E"/>
    <w:rsid w:val="00A5666F"/>
    <w:rsid w:val="00A7249D"/>
    <w:rsid w:val="00A80393"/>
    <w:rsid w:val="00A95A0D"/>
    <w:rsid w:val="00B20750"/>
    <w:rsid w:val="00B22AC1"/>
    <w:rsid w:val="00B2447D"/>
    <w:rsid w:val="00B4616D"/>
    <w:rsid w:val="00B64EB1"/>
    <w:rsid w:val="00B65236"/>
    <w:rsid w:val="00B80291"/>
    <w:rsid w:val="00B81370"/>
    <w:rsid w:val="00BC1889"/>
    <w:rsid w:val="00BE0FAA"/>
    <w:rsid w:val="00BF3566"/>
    <w:rsid w:val="00C1471C"/>
    <w:rsid w:val="00C305AA"/>
    <w:rsid w:val="00C506B7"/>
    <w:rsid w:val="00C72690"/>
    <w:rsid w:val="00CA5160"/>
    <w:rsid w:val="00CC7453"/>
    <w:rsid w:val="00CD71F2"/>
    <w:rsid w:val="00D108AB"/>
    <w:rsid w:val="00D435E3"/>
    <w:rsid w:val="00D51FCD"/>
    <w:rsid w:val="00D75600"/>
    <w:rsid w:val="00D92E49"/>
    <w:rsid w:val="00DA16CA"/>
    <w:rsid w:val="00DA5680"/>
    <w:rsid w:val="00DB0F95"/>
    <w:rsid w:val="00DB5F0C"/>
    <w:rsid w:val="00DD1E74"/>
    <w:rsid w:val="00DE2786"/>
    <w:rsid w:val="00DE4137"/>
    <w:rsid w:val="00E22A56"/>
    <w:rsid w:val="00E638A8"/>
    <w:rsid w:val="00E76E00"/>
    <w:rsid w:val="00E9707E"/>
    <w:rsid w:val="00EA2562"/>
    <w:rsid w:val="00EA2849"/>
    <w:rsid w:val="00EB4AE8"/>
    <w:rsid w:val="00EE24C9"/>
    <w:rsid w:val="00F036D4"/>
    <w:rsid w:val="00F119BF"/>
    <w:rsid w:val="00F21985"/>
    <w:rsid w:val="00F3169F"/>
    <w:rsid w:val="00F44C2B"/>
    <w:rsid w:val="00F64A02"/>
    <w:rsid w:val="00F97994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D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5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D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5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</izvorni_sadrzaj>
    <derivirana_varijabla naziv="DomainObject.Predmet.PrimjedbaSuca_1">I,II, III dio kod Dubi, IV, V, VI u kal.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513</properties:Words>
  <properties:Characters>2920</properties:Characters>
  <properties:Lines>93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2017-05-08T06:16:00Z</dcterms:created>
  <dc:creator>Korisnik</dc:creator>
  <cp:lastModifiedBy>wsadmin</cp:lastModifiedBy>
  <cp:lastPrinted>2017-05-08T06:14:00Z</cp:lastPrinted>
  <dcterms:modified xmlns:xsi="http://www.w3.org/2001/XMLSchema-instance" xsi:type="dcterms:W3CDTF">2017-05-08T06:18:00Z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