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18c5" w14:paraId="97318c5" w:rsidRDefault="007E06D3" w:rsidP="007E06D3" w:rsidR="007E06D3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E06D3" w:rsidP="007E06D3" w:rsidR="007E06D3" w:rsidRPr="006D161C">
      <w:pPr>
        <w:jc w:val="both"/>
        <w:rPr>
          <w:rFonts w:hAnsi="Times New Roman" w:ascii="Times New Roman"/>
          <w:lang w:val="hr-HR"/>
        </w:rPr>
      </w:pPr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138/16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7E06D3" w:rsidP="007E06D3" w:rsidR="007E06D3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E06D3" w:rsidP="007E06D3" w:rsidR="007E06D3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E06D3" w:rsidP="007E06D3" w:rsidR="007E06D3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 xml:space="preserve">TESTIMONIUM DEI j.d.o.o., Zagreb, </w:t>
      </w:r>
      <w:proofErr w:type="spellStart"/>
      <w:r>
        <w:rPr>
          <w:rFonts w:hAnsi="Times New Roman" w:ascii="Times New Roman"/>
          <w:szCs w:val="24"/>
          <w:lang w:val="hr-HR"/>
        </w:rPr>
        <w:t>Pregradska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ulica 15, OIB: 04972165426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E06D3" w:rsidP="007E06D3" w:rsidR="007E06D3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17.289,89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E06D3" w:rsidP="007E06D3" w:rsidR="007E06D3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E06D3" w:rsidP="007E06D3" w:rsidR="007E06D3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E06D3" w:rsidP="007E06D3" w:rsidR="007E06D3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E06D3" w:rsidP="007E06D3" w:rsidR="007E06D3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E06D3" w:rsidP="007E06D3" w:rsidR="007E06D3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E06D3" w:rsidP="007E06D3" w:rsidR="007E06D3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E06D3" w:rsidP="007E06D3" w:rsidR="007E06D3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7E06D3" w:rsidP="007E06D3" w:rsidR="007E06D3" w:rsidRPr="006D161C">
      <w:pPr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E06D3" w:rsidP="007E06D3" w:rsidR="007E06D3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E06D3" w:rsidP="007E06D3" w:rsidR="007E06D3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E06D3" w:rsidP="007E06D3" w:rsidR="007E06D3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E06D3" w:rsidP="007E06D3" w:rsidR="007E06D3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06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001D4">
      <w:rPr>
        <w:rFonts w:hAnsi="Times New Roman" w:ascii="Times New Roman"/>
        <w:lang w:val="hr-HR"/>
      </w:rPr>
      <w:t>138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B001D4">
      <w:rPr>
        <w:rFonts w:hAnsi="Times New Roman" w:ascii="Times New Roman"/>
        <w:lang w:val="hr-HR"/>
      </w:rPr>
      <w:t>138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3B4A24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7A29F9"/>
    <w:rsid w:val="007E06D3"/>
    <w:rsid w:val="00800683"/>
    <w:rsid w:val="008301F7"/>
    <w:rsid w:val="00840E3D"/>
    <w:rsid w:val="008A2805"/>
    <w:rsid w:val="00932D82"/>
    <w:rsid w:val="00997BA9"/>
    <w:rsid w:val="00A63984"/>
    <w:rsid w:val="00A95334"/>
    <w:rsid w:val="00AB7883"/>
    <w:rsid w:val="00AF40B4"/>
    <w:rsid w:val="00B001D4"/>
    <w:rsid w:val="00B03169"/>
    <w:rsid w:val="00B50CF6"/>
    <w:rsid w:val="00B83D80"/>
    <w:rsid w:val="00BA1F09"/>
    <w:rsid w:val="00BD19B2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A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St-138/2016-5</izvorni_sadrzaj>
    <derivirana_varijabla naziv="DomainObject.Oznaka_1">St-138/2016-5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TESTIMONIUM DEI jednostavno društvo s ograničenom odgovornošću za usluge</izvorni_sadrzaj>
    <derivirana_varijabla naziv="DomainObject.Predmet.ProtustrankaFormated_1">  TESTIMONIUM DEI jednostavno društvo s ograničenom odgovornošću za usluge</derivirana_varijabla>
  </DomainObject.Predmet.ProtustrankaFormated>
  <DomainObject.Predmet.ProtustrankaFormatedOIB>
    <izvorni_sadrzaj>  TESTIMONIUM DEI jednostavno društvo s ograničenom odgovornošću za usluge, OIB 04972165426</izvorni_sadrzaj>
    <derivirana_varijabla naziv="DomainObject.Predmet.ProtustrankaFormatedOIB_1">  TESTIMONIUM DEI jednostavno društvo s ograničenom odgovornošću za usluge, OIB 04972165426</derivirana_varijabla>
  </DomainObject.Predmet.ProtustrankaFormatedOIB>
  <DomainObject.Predmet.ProtustrankaFormatedWithAdress>
    <izvorni_sadrzaj> TESTIMONIUM DEI jednostavno društvo s ograničenom odgovornošću za usluge, Pregradska ulica 15, 10000 Zagreb</izvorni_sadrzaj>
    <derivirana_varijabla naziv="DomainObject.Predmet.ProtustrankaFormatedWithAdress_1"> TESTIMONIUM DEI jednostavno društvo s ograničenom odgovornošću za usluge, Pregradska ulica 15, 10000 Zagreb</derivirana_varijabla>
  </DomainObject.Predmet.ProtustrankaFormatedWithAdress>
  <DomainObject.Predmet.ProtustrankaFormatedWithAdressOIB>
    <izvorni_sadrzaj> TESTIMONIUM DEI jednostavno društvo s ograničenom odgovornošću za usluge, OIB 04972165426, Pregradska ulica 15, 10000 Zagreb</izvorni_sadrzaj>
    <derivirana_varijabla naziv="DomainObject.Predmet.ProtustrankaFormatedWithAdressOIB_1"> TESTIMONIUM DEI jednostavno društvo s ograničenom odgovornošću za usluge, OIB 04972165426, Pregradska ulica 15, 10000 Zagreb</derivirana_varijabla>
  </DomainObject.Predmet.ProtustrankaFormatedWithAdressOIB>
  <DomainObject.Predmet.ProtustrankaWithAdress>
    <izvorni_sadrzaj>TESTIMONIUM DEI jednostavno društvo s ograničenom odgovornošću za usluge Pregradska ulica 15, 10000 Zagreb</izvorni_sadrzaj>
    <derivirana_varijabla naziv="DomainObject.Predmet.ProtustrankaWithAdress_1">TESTIMONIUM DEI jednostavno društvo s ograničenom odgovornošću za usluge Pregradska ulica 15, 10000 Zagreb</derivirana_varijabla>
  </DomainObject.Predmet.ProtustrankaWithAdress>
  <DomainObject.Predmet.ProtustrankaWithAdressOIB>
    <izvorni_sadrzaj>TESTIMONIUM DEI jednostavno društvo s ograničenom odgovornošću za usluge, OIB 04972165426, Pregradska ulica 15, 10000 Zagreb</izvorni_sadrzaj>
    <derivirana_varijabla naziv="DomainObject.Predmet.ProtustrankaWithAdressOIB_1">TESTIMONIUM DEI jednostavno društvo s ograničenom odgovornošću za usluge, OIB 04972165426, Pregradska ulica 15, 10000 Zagreb</derivirana_varijabla>
  </DomainObject.Predmet.ProtustrankaWithAdressOIB>
  <DomainObject.Predmet.ProtustrankaNazivFormated>
    <izvorni_sadrzaj>TESTIMONIUM DEI jednostavno društvo s ograničenom odgovornošću za usluge</izvorni_sadrzaj>
    <derivirana_varijabla naziv="DomainObject.Predmet.ProtustrankaNazivFormated_1">TESTIMONIUM DEI jednostavno društvo s ograničenom odgovornošću za usluge</derivirana_varijabla>
  </DomainObject.Predmet.ProtustrankaNazivFormated>
  <DomainObject.Predmet.ProtustrankaNazivFormatedOIB>
    <izvorni_sadrzaj>TESTIMONIUM DEI jednostavno društvo s ograničenom odgovornošću za usluge, OIB 04972165426</izvorni_sadrzaj>
    <derivirana_varijabla naziv="DomainObject.Predmet.ProtustrankaNazivFormatedOIB_1">TESTIMONIUM DEI jednostavno društvo s ograničenom odgovornošću za usluge, OIB 04972165426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TESTIMONIUM DEI jednostavno društvo s ograničenom odgovornošću za usluge</item>
    </izvorni_sadrzaj>
    <derivirana_varijabla naziv="DomainObject.Predmet.ProtuStrankaListFormated_1">
      <item>TESTIMONIUM DEI jednostavno društvo s ograničenom odgovornošću za usluge</item>
    </derivirana_varijabla>
  </DomainObject.Predmet.ProtuStrankaListFormated>
  <DomainObject.Predmet.ProtuStrankaListFormatedOIB>
    <izvorni_sadrzaj>
      <item>TESTIMONIUM DEI jednostavno društvo s ograničenom odgovornošću za usluge, OIB 04972165426</item>
    </izvorni_sadrzaj>
    <derivirana_varijabla naziv="DomainObject.Predmet.ProtuStrankaListFormatedOIB_1">
      <item>TESTIMONIUM DEI jednostavno društvo s ograničenom odgovornošću za usluge, OIB 04972165426</item>
    </derivirana_varijabla>
  </DomainObject.Predmet.ProtuStrankaListFormatedOIB>
  <DomainObject.Predmet.ProtuStrankaListFormatedWithAdress>
    <izvorni_sadrzaj>
      <item>TESTIMONIUM DEI jednostavno društvo s ograničenom odgovornošću za usluge, Pregradska ulica 15, 10000 Zagreb</item>
    </izvorni_sadrzaj>
    <derivirana_varijabla naziv="DomainObject.Predmet.ProtuStrankaListFormatedWithAdress_1">
      <item>TESTIMONIUM DEI jednostavno društvo s ograničenom odgovornošću za usluge, Pregradska ulica 15, 10000 Zagreb</item>
    </derivirana_varijabla>
  </DomainObject.Predmet.ProtuStrankaListFormatedWithAdress>
  <DomainObject.Predmet.ProtuStrankaListFormatedWithAdressOIB>
    <izvorni_sadrzaj>
      <item>TESTIMONIUM DEI jednostavno društvo s ograničenom odgovornošću za usluge, OIB 04972165426, Pregradska ulica 15, 10000 Zagreb</item>
    </izvorni_sadrzaj>
    <derivirana_varijabla naziv="DomainObject.Predmet.ProtuStrankaListFormatedWithAdressOIB_1">
      <item>TESTIMONIUM DEI jednostavno društvo s ograničenom odgovornošću za usluge, OIB 04972165426, Pregradska ulica 15, 10000 Zagreb</item>
    </derivirana_varijabla>
  </DomainObject.Predmet.ProtuStrankaListFormatedWithAdressOIB>
  <DomainObject.Predmet.ProtuStrankaListNazivFormated>
    <izvorni_sadrzaj>
      <item>TESTIMONIUM DEI jednostavno društvo s ograničenom odgovornošću za usluge</item>
    </izvorni_sadrzaj>
    <derivirana_varijabla naziv="DomainObject.Predmet.ProtuStrankaListNazivFormated_1">
      <item>TESTIMONIUM DEI jednostavno društvo s ograničenom odgovornošću za usluge</item>
    </derivirana_varijabla>
  </DomainObject.Predmet.ProtuStrankaListNazivFormated>
  <DomainObject.Predmet.ProtuStrankaListNazivFormatedOIB>
    <izvorni_sadrzaj>
      <item>TESTIMONIUM DEI jednostavno društvo s ograničenom odgovornošću za usluge, OIB 04972165426</item>
    </izvorni_sadrzaj>
    <derivirana_varijabla naziv="DomainObject.Predmet.ProtuStrankaListNazivFormatedOIB_1">
      <item>TESTIMONIUM DEI jednostavno društvo s ograničenom odgovornošću za usluge, OIB 04972165426</item>
    </derivirana_varijabla>
  </DomainObject.Predmet.ProtuStrankaListNazivFormatedOIB>
  <DomainObject.Predmet.OstaliListFormated>
    <izvorni_sadrzaj>
      <item>Ines Dei</item>
    </izvorni_sadrzaj>
    <derivirana_varijabla naziv="DomainObject.Predmet.OstaliListFormated_1">
      <item>Ines Dei</item>
    </derivirana_varijabla>
  </DomainObject.Predmet.OstaliListFormated>
  <DomainObject.Predmet.OstaliListFormatedOIB>
    <izvorni_sadrzaj>
      <item>Ines Dei, OIB 05201351741</item>
    </izvorni_sadrzaj>
    <derivirana_varijabla naziv="DomainObject.Predmet.OstaliListFormatedOIB_1">
      <item>Ines Dei, OIB 05201351741</item>
    </derivirana_varijabla>
  </DomainObject.Predmet.OstaliListFormatedOIB>
  <DomainObject.Predmet.OstaliListFormatedWithAdress>
    <izvorni_sadrzaj>
      <item>Ines Dei, Pregradska ulica 15, 10000 Zagreb</item>
    </izvorni_sadrzaj>
    <derivirana_varijabla naziv="DomainObject.Predmet.OstaliListFormatedWithAdress_1">
      <item>Ines Dei, Pregradska ulica 15, 10000 Zagreb</item>
    </derivirana_varijabla>
  </DomainObject.Predmet.OstaliListFormatedWithAdress>
  <DomainObject.Predmet.OstaliListFormatedWithAdressOIB>
    <izvorni_sadrzaj>
      <item>Ines Dei, OIB 05201351741, Pregradska ulica 15, 10000 Zagreb</item>
    </izvorni_sadrzaj>
    <derivirana_varijabla naziv="DomainObject.Predmet.OstaliListFormatedWithAdressOIB_1">
      <item>Ines Dei, OIB 05201351741, Pregradska ulica 15, 10000 Zagreb</item>
    </derivirana_varijabla>
  </DomainObject.Predmet.OstaliListFormatedWithAdressOIB>
  <DomainObject.Predmet.OstaliListNazivFormated>
    <izvorni_sadrzaj>
      <item>Ines Dei</item>
    </izvorni_sadrzaj>
    <derivirana_varijabla naziv="DomainObject.Predmet.OstaliListNazivFormated_1">
      <item>Ines Dei</item>
    </derivirana_varijabla>
  </DomainObject.Predmet.OstaliListNazivFormated>
  <DomainObject.Predmet.OstaliListNazivFormatedOIB>
    <izvorni_sadrzaj>
      <item>Ines Dei, OIB 05201351741</item>
    </izvorni_sadrzaj>
    <derivirana_varijabla naziv="DomainObject.Predmet.OstaliListNazivFormatedOIB_1">
      <item>Ines Dei, OIB 05201351741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St-138/2016-5</izvorni_sadrzaj>
    <derivirana_varijabla naziv="DomainObject.PoslovniBrojDokumenta_1">St-138/2016-5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TESTIMONIUM DEI jednostavno društvo s ograničenom odgovornošću za usluge</izvorni_sadrzaj>
    <derivirana_varijabla naziv="DomainObject.Predmet.ProtustrankaIDrugi_1">TESTIMONIUM DEI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TESTIMONIUM DEI jednostavno društvo s ograničenom odgovornošću za usluge, OIB 04972165426, Pregradska ulica 15, 10000 Zagreb</izvorni_sadrzaj>
    <derivirana_varijabla naziv="DomainObject.Predmet.ProtustrankaIDrugiAdressOIB_1">TESTIMONIUM DEI jednostavno društvo s ograničenom odgovornošću za usluge, OIB 04972165426, Pregradska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TESTIMONIUM DEI jednostavno društvo s ograničenom odgovornošću za usluge</item>
      <item>Ines Dei</item>
    </izvorni_sadrzaj>
    <derivirana_varijabla naziv="DomainObject.Predmet.SudioniciListNaziv_1">
      <item>FINA Regionalni centar Zagreb</item>
      <item>TESTIMONIUM DEI jednostavno društvo s ograničenom odgovornošću za usluge</item>
      <item>Ines Dei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TESTIMONIUM DEI jednostavno društvo s ograničenom odgovornošću za usluge, OIB 04972165426, Pregradska ulica 15,10000 Zagreb</item>
      <item>Ines Dei, OIB 05201351741, Pregradska ulica 15,10000 Zagreb</item>
    </izvorni_sadrzaj>
    <derivirana_varijabla naziv="DomainObject.Predmet.SudioniciListAdressOIB_1">
      <item>FINA Regionalni centar Zagreb, OIB 85821130368, Trg svibanjskih žrtava 1995. br. 1,10000 Zagreb</item>
      <item>TESTIMONIUM DEI jednostavno društvo s ograničenom odgovornošću za usluge, OIB 04972165426, Pregradska ulica 15,10000 Zagreb</item>
      <item>Ines Dei, OIB 05201351741, Pregradska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04972165426</item>
      <item>, OIB 05201351741</item>
    </izvorni_sadrzaj>
    <derivirana_varijabla naziv="DomainObject.Predmet.SudioniciListNazivOIB_1">
      <item>, OIB 85821130368</item>
      <item>, OIB 04972165426</item>
      <item>, OIB 05201351741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1227</properties:Characters>
  <properties:Lines>37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2016-01-15T08:55:00Z</dcterms:created>
  <dc:creator>Sudsko vijeæe</dc:creator>
  <cp:lastModifiedBy>Romana Krsnik</cp:lastModifiedBy>
  <cp:lastPrinted>2016-01-18T09:54:00Z</cp:lastPrinted>
  <dcterms:modified xmlns:xsi="http://www.w3.org/2001/XMLSchema-instance" xsi:type="dcterms:W3CDTF">2016-01-18T09:55:00Z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