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024a" w14:paraId="537024a" w:rsidRDefault="00B74582" w:rsidP="00B74582" w:rsidR="00B74582" w:rsidRPr="00B74582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 w:rsidRPr="00B74582">
        <w:rPr>
          <w:rFonts w:cs="Times New Roman" w:hAnsi="Times New Roman" w:ascii="Times New Roman"/>
          <w:sz w:val="24"/>
          <w:szCs w:val="24"/>
        </w:rPr>
        <w:t>618</w:t>
      </w:r>
      <w:r w:rsidRPr="00B74582">
        <w:rPr>
          <w:rFonts w:cs="Times New Roman" w:hAnsi="Times New Roman" w:ascii="Times New Roman"/>
          <w:sz w:val="24"/>
          <w:szCs w:val="24"/>
        </w:rPr>
        <w:t>/16-10</w:t>
      </w:r>
    </w:p>
    <w:p w:rsidRDefault="00B74582" w:rsidP="00B74582" w:rsidR="00B74582" w:rsidRPr="00B74582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B7458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458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7458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74582" w:rsidP="00B74582" w:rsidR="00B74582" w:rsidRPr="00B7458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74582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74582" w:rsidP="00B74582" w:rsidR="00B74582" w:rsidRPr="00B7458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74582" w:rsidP="00B74582" w:rsidR="00B74582" w:rsidRPr="00B7458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B74582" w:rsidP="00B74582" w:rsidR="00B74582" w:rsidRPr="00B745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B74582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B74582" w:rsidP="00B74582" w:rsidR="00B74582" w:rsidRPr="00B74582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 w:rsidRPr="00B74582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B7458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4582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B74582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Kovačija</w:t>
      </w:r>
      <w:proofErr w:type="spellEnd"/>
      <w:r w:rsidR="00622C7D">
        <w:rPr>
          <w:rFonts w:cs="Times New Roman" w:hAnsi="Times New Roman" w:ascii="Times New Roman"/>
          <w:sz w:val="24"/>
          <w:szCs w:val="24"/>
        </w:rPr>
        <w:t xml:space="preserve"> Lalić j.d.o.o., OIB: 71740208680 sa sjedištem u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Livadarska</w:t>
      </w:r>
      <w:proofErr w:type="spellEnd"/>
      <w:r w:rsidR="00622C7D">
        <w:rPr>
          <w:rFonts w:cs="Times New Roman" w:hAnsi="Times New Roman" w:ascii="Times New Roman"/>
          <w:sz w:val="24"/>
          <w:szCs w:val="24"/>
        </w:rPr>
        <w:t xml:space="preserve"> 5,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Pribislavec</w:t>
      </w:r>
      <w:proofErr w:type="spellEnd"/>
      <w:r w:rsidR="00622C7D">
        <w:rPr>
          <w:rFonts w:cs="Times New Roman" w:hAnsi="Times New Roman" w:ascii="Times New Roman"/>
          <w:sz w:val="24"/>
          <w:szCs w:val="24"/>
        </w:rPr>
        <w:t>, dana 2</w:t>
      </w:r>
      <w:r w:rsidRPr="00B74582">
        <w:rPr>
          <w:rFonts w:cs="Times New Roman" w:hAnsi="Times New Roman" w:ascii="Times New Roman"/>
          <w:sz w:val="24"/>
          <w:szCs w:val="24"/>
        </w:rPr>
        <w:t>4. listopada 2016.</w:t>
      </w:r>
    </w:p>
    <w:p w:rsidRDefault="00B74582" w:rsidP="00B74582" w:rsidR="00B74582" w:rsidRPr="00B74582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7728D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728D3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Kovačija</w:t>
      </w:r>
      <w:proofErr w:type="spellEnd"/>
      <w:r w:rsidR="00622C7D">
        <w:rPr>
          <w:rFonts w:cs="Times New Roman" w:hAnsi="Times New Roman" w:ascii="Times New Roman"/>
          <w:sz w:val="24"/>
          <w:szCs w:val="24"/>
        </w:rPr>
        <w:t xml:space="preserve"> Lalić j.d.o.o., OIB: 71740208680 sa sjedištem u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Livadarska</w:t>
      </w:r>
      <w:proofErr w:type="spellEnd"/>
      <w:r w:rsidR="00622C7D">
        <w:rPr>
          <w:rFonts w:cs="Times New Roman" w:hAnsi="Times New Roman" w:ascii="Times New Roman"/>
          <w:sz w:val="24"/>
          <w:szCs w:val="24"/>
        </w:rPr>
        <w:t xml:space="preserve"> 5, </w:t>
      </w:r>
      <w:proofErr w:type="spellStart"/>
      <w:r w:rsidR="00622C7D">
        <w:rPr>
          <w:rFonts w:cs="Times New Roman" w:hAnsi="Times New Roman" w:ascii="Times New Roman"/>
          <w:sz w:val="24"/>
          <w:szCs w:val="24"/>
        </w:rPr>
        <w:t>Pribislavec</w:t>
      </w:r>
      <w:bookmarkStart w:name="_GoBack" w:id="0"/>
      <w:bookmarkEnd w:id="0"/>
      <w:proofErr w:type="spellEnd"/>
      <w:r w:rsidRPr="00B74582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B74582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B74582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B74582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B74582">
        <w:rPr>
          <w:rFonts w:cs="Times New Roman" w:hAnsi="Times New Roman" w:ascii="Times New Roman"/>
          <w:sz w:val="24"/>
          <w:szCs w:val="24"/>
        </w:rPr>
        <w:t>22057516, iznos od 8.000,00 kn na ime predujmljivanja troškova prethodnog i otvorenog stečajnog postupka.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B74582" w:rsidP="00B74582" w:rsidR="00B74582" w:rsidRPr="00B7458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U Varaždinu, </w:t>
      </w:r>
      <w:r w:rsidRPr="00B74582">
        <w:rPr>
          <w:rFonts w:cs="Times New Roman" w:hAnsi="Times New Roman" w:ascii="Times New Roman"/>
          <w:sz w:val="24"/>
          <w:szCs w:val="24"/>
        </w:rPr>
        <w:t>2</w:t>
      </w:r>
      <w:r w:rsidRPr="00B74582">
        <w:rPr>
          <w:rFonts w:cs="Times New Roman" w:hAnsi="Times New Roman" w:ascii="Times New Roman"/>
          <w:sz w:val="24"/>
          <w:szCs w:val="24"/>
        </w:rPr>
        <w:t>4. listopada 2016.</w:t>
      </w:r>
    </w:p>
    <w:p w:rsidRDefault="00B74582" w:rsidP="00B74582" w:rsidR="00B74582" w:rsidRPr="00B7458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</w:r>
      <w:r w:rsidRPr="00B74582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B74582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B7458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74582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582" w:rsidP="00B74582" w:rsidR="00B74582" w:rsidRPr="00B7458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74582" w:rsidP="00B74582" w:rsidR="00B74582" w:rsidRPr="00B7458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B74582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A0242" w:rsidP="00B74582" w:rsidR="00DA0242" w:rsidRPr="00B74582">
      <w:pPr>
        <w:rPr>
          <w:rFonts w:cs="Times New Roman" w:hAnsi="Times New Roman" w:ascii="Times New Roman"/>
          <w:sz w:val="24"/>
          <w:szCs w:val="24"/>
        </w:rPr>
      </w:pPr>
    </w:p>
    <w:sectPr w:rsidSect="0032366B" w:rsidR="00DA0242" w:rsidRPr="00B7458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9E5" w:rsidP="00537B78" w:rsidR="001E49E5">
      <w:r>
        <w:separator/>
      </w:r>
    </w:p>
  </w:endnote>
  <w:endnote w:id="0" w:type="continuationSeparator">
    <w:p w:rsidRDefault="001E49E5" w:rsidP="00537B78" w:rsidR="001E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9E5" w:rsidP="00537B78" w:rsidR="001E49E5">
      <w:r>
        <w:separator/>
      </w:r>
    </w:p>
  </w:footnote>
  <w:footnote w:id="0" w:type="continuationSeparator">
    <w:p w:rsidRDefault="001E49E5" w:rsidP="00537B78" w:rsidR="001E49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9E5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C7D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8D3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582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745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7458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7458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2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St-618/2016-10</izvorni_sadrzaj>
    <derivirana_varijabla naziv="DomainObject.Oznaka_1">St-618/2016-10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Kovačija Lalić jednostavno društvo s ograničenom odgovornošću za proizvodnju</izvorni_sadrzaj>
    <derivirana_varijabla naziv="DomainObject.Predmet.ProtustrankaFormated_1">  Kovačija Lalić jednostavno društvo s ograničenom odgovornošću za proizvodnju</derivirana_varijabla>
  </DomainObject.Predmet.ProtustrankaFormated>
  <DomainObject.Predmet.ProtustrankaFormatedOIB>
    <izvorni_sadrzaj>  Kovačija Lalić jednostavno društvo s ograničenom odgovornošću za proizvodnju, OIB 71740208680</izvorni_sadrzaj>
    <derivirana_varijabla naziv="DomainObject.Predmet.ProtustrankaFormatedOIB_1">  Kovačija Lalić jednostavno društvo s ograničenom odgovornošću za proizvodnju, OIB 71740208680</derivirana_varijabla>
  </DomainObject.Predmet.ProtustrankaFormatedOIB>
  <DomainObject.Predmet.ProtustrankaFormatedWithAdress>
    <izvorni_sadrzaj> Kovačija Lalić jednostavno društvo s ograničenom odgovornošću za proizvodnju, Livadarska 5, 40000 Pribislavec</izvorni_sadrzaj>
    <derivirana_varijabla naziv="DomainObject.Predmet.ProtustrankaFormatedWithAdress_1"> Kovačija Lalić jednostavno društvo s ograničenom odgovornošću za proizvodnju, Livadarska 5, 40000 Pribislavec</derivirana_varijabla>
  </DomainObject.Predmet.ProtustrankaFormatedWithAdress>
  <DomainObject.Predmet.ProtustrankaFormatedWithAdressOIB>
    <izvorni_sadrzaj> Kovačija Lalić jednostavno društvo s ograničenom odgovornošću za proizvodnju, OIB 71740208680, Livadarska 5, 40000 Pribislavec</izvorni_sadrzaj>
    <derivirana_varijabla naziv="DomainObject.Predmet.ProtustrankaFormatedWithAdressOIB_1"> Kovačija Lalić jednostavno društvo s ograničenom odgovornošću za proizvodnju, OIB 71740208680, Livadarska 5, 40000 Pribislavec</derivirana_varijabla>
  </DomainObject.Predmet.ProtustrankaFormatedWithAdressOIB>
  <DomainObject.Predmet.ProtustrankaWithAdress>
    <izvorni_sadrzaj>Kovačija Lalić jednostavno društvo s ograničenom odgovornošću za proizvodnju Livadarska 5, 40000 Pribislavec</izvorni_sadrzaj>
    <derivirana_varijabla naziv="DomainObject.Predmet.ProtustrankaWithAdress_1">Kovačija Lalić jednostavno društvo s ograničenom odgovornošću za proizvodnju Livadarska 5, 40000 Pribislavec</derivirana_varijabla>
  </DomainObject.Predmet.ProtustrankaWithAdress>
  <DomainObject.Predmet.ProtustrankaWithAdressOIB>
    <izvorni_sadrzaj>Kovačija Lalić jednostavno društvo s ograničenom odgovornošću za proizvodnju, OIB 71740208680, Livadarska 5, 40000 Pribislavec</izvorni_sadrzaj>
    <derivirana_varijabla naziv="DomainObject.Predmet.ProtustrankaWithAdressOIB_1">Kovačija Lalić jednostavno društvo s ograničenom odgovornošću za proizvodnju, OIB 71740208680, Livadarska 5, 40000 Pribislavec</derivirana_varijabla>
  </DomainObject.Predmet.ProtustrankaWithAdressOIB>
  <DomainObject.Predmet.ProtustrankaNazivFormated>
    <izvorni_sadrzaj>Kovačija Lalić jednostavno društvo s ograničenom odgovornošću za proizvodnju</izvorni_sadrzaj>
    <derivirana_varijabla naziv="DomainObject.Predmet.ProtustrankaNazivFormated_1">Kovačija Lalić jednostavno društvo s ograničenom odgovornošću za proizvodnju</derivirana_varijabla>
  </DomainObject.Predmet.ProtustrankaNazivFormated>
  <DomainObject.Predmet.ProtustrankaNazivFormatedOIB>
    <izvorni_sadrzaj>Kovačija Lalić jednostavno društvo s ograničenom odgovornošću za proizvodnju, OIB 71740208680</izvorni_sadrzaj>
    <derivirana_varijabla naziv="DomainObject.Predmet.ProtustrankaNazivFormatedOIB_1">Kovačija Lalić jednostavno društvo s ograničenom odgovornošću za proizvodnju, OIB 71740208680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3978.00</izvorni_sadrzaj>
    <derivirana_varijabla naziv="DomainObject.Predmet.TrenutnaVrijednost_1">3978.00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Kovačija Lalić jednostavno društvo s ograničenom odgovornošću za proizvodnju</item>
    </izvorni_sadrzaj>
    <derivirana_varijabla naziv="DomainObject.Predmet.ProtuStrankaListFormated_1">
      <item>Kovačija Lalić jednostavno društvo s ograničenom odgovornošću za proizvodnju</item>
    </derivirana_varijabla>
  </DomainObject.Predmet.ProtuStrankaListFormated>
  <DomainObject.Predmet.ProtuStrankaListFormatedOIB>
    <izvorni_sadrzaj>
      <item>Kovačija Lalić jednostavno društvo s ograničenom odgovornošću za proizvodnju, OIB 71740208680</item>
    </izvorni_sadrzaj>
    <derivirana_varijabla naziv="DomainObject.Predmet.ProtuStrankaListFormatedOIB_1">
      <item>Kovačija Lalić jednostavno društvo s ograničenom odgovornošću za proizvodnju, OIB 71740208680</item>
    </derivirana_varijabla>
  </DomainObject.Predmet.ProtuStrankaListFormatedOIB>
  <DomainObject.Predmet.ProtuStrankaListFormatedWithAdress>
    <izvorni_sadrzaj>
      <item>Kovačija Lalić jednostavno društvo s ograničenom odgovornošću za proizvodnju, Livadarska 5, 40000 Pribislavec</item>
    </izvorni_sadrzaj>
    <derivirana_varijabla naziv="DomainObject.Predmet.ProtuStrankaListFormatedWithAdress_1">
      <item>Kovačija Lalić jednostavno društvo s ograničenom odgovornošću za proizvodnju, Livadarska 5, 40000 Pribislavec</item>
    </derivirana_varijabla>
  </DomainObject.Predmet.ProtuStrankaListFormatedWithAdress>
  <DomainObject.Predmet.ProtuStrankaListFormatedWithAdressOIB>
    <izvorni_sadrzaj>
      <item>Kovačija Lalić jednostavno društvo s ograničenom odgovornošću za proizvodnju, OIB 71740208680, Livadarska 5, 40000 Pribislavec</item>
    </izvorni_sadrzaj>
    <derivirana_varijabla naziv="DomainObject.Predmet.ProtuStrankaListFormatedWithAdressOIB_1">
      <item>Kovačija Lalić jednostavno društvo s ograničenom odgovornošću za proizvodnju, OIB 71740208680, Livadarska 5, 40000 Pribislavec</item>
    </derivirana_varijabla>
  </DomainObject.Predmet.ProtuStrankaListFormatedWithAdressOIB>
  <DomainObject.Predmet.ProtuStrankaListNazivFormated>
    <izvorni_sadrzaj>
      <item>Kovačija Lalić jednostavno društvo s ograničenom odgovornošću za proizvodnju</item>
    </izvorni_sadrzaj>
    <derivirana_varijabla naziv="DomainObject.Predmet.ProtuStrankaListNazivFormated_1">
      <item>Kovačija Lalić jednostavno društvo s ograničenom odgovornošću za proizvodnju</item>
    </derivirana_varijabla>
  </DomainObject.Predmet.ProtuStrankaListNazivFormated>
  <DomainObject.Predmet.ProtuStrankaListNazivFormatedOIB>
    <izvorni_sadrzaj>
      <item>Kovačija Lalić jednostavno društvo s ograničenom odgovornošću za proizvodnju, OIB 71740208680</item>
    </izvorni_sadrzaj>
    <derivirana_varijabla naziv="DomainObject.Predmet.ProtuStrankaListNazivFormatedOIB_1">
      <item>Kovačija Lalić jednostavno društvo s ograničenom odgovornošću za proizvodnju, OIB 71740208680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  <item>Manuel Lalić</item>
    </izvorni_sadrzaj>
    <derivirana_varijabla naziv="DomainObject.Predmet.OstaliListFormated_1">
      <item>Sudski registar</item>
      <item>Županijsko državno odvjetništvo u Varaždinu</item>
      <item>Erste &amp; Steiermarkische bank d.d.</item>
      <item>Manuel Lalić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  <item>Manuel Lalić, OIB 58108490145</item>
    </izvorni_sadrzaj>
    <derivirana_varijabla naziv="DomainObject.Predmet.OstaliListFormatedOIB_1">
      <item>Sudski registar</item>
      <item>Županijsko državno odvjetništvo u Varaždinu</item>
      <item>Erste &amp; Steiermarkische bank d.d.</item>
      <item>Manuel Lalić, OIB 58108490145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10000 Zagreb</item>
      <item>Manuel Lalić, Ulica Marina Držića 13, 40000 Pribislavec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10000 Zagreb</item>
      <item>Manuel Lalić, Ulica Marina Držića 13, 40000 Pribislavec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10000 Zagreb</item>
      <item>Manuel Lalić, OIB 58108490145, Ulica Marina Držića 13, 40000 Pribislavec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10000 Zagreb</item>
      <item>Manuel Lalić, OIB 58108490145, Ulica Marina Držića 13, 40000 Pribislavec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  <item>Manuel Lalić</item>
    </izvorni_sadrzaj>
    <derivirana_varijabla naziv="DomainObject.Predmet.OstaliListNazivFormated_1">
      <item>Sudski registar</item>
      <item>Županijsko državno odvjetništvo u Varaždinu</item>
      <item>Erste &amp; Steiermarkische bank d.d.</item>
      <item>Manuel Lalić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  <item>Manuel Lalić, OIB 58108490145</item>
    </izvorni_sadrzaj>
    <derivirana_varijabla naziv="DomainObject.Predmet.OstaliListNazivFormatedOIB_1">
      <item>Sudski registar</item>
      <item>Županijsko državno odvjetništvo u Varaždinu</item>
      <item>Erste &amp; Steiermarkische bank d.d.</item>
      <item>Manuel Lalić, OIB 58108490145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St-618/2016-10</izvorni_sadrzaj>
    <derivirana_varijabla naziv="DomainObject.PoslovniBrojDokumenta_1">St-618/2016-10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Kovačija Lalić jednostavno društvo s ograničenom odgovornošću za proizvodnju</izvorni_sadrzaj>
    <derivirana_varijabla naziv="DomainObject.Predmet.ProtustrankaIDrugi_1">Kovačija Lalić jednostavno društvo s ograničenom odgovornošću za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Kovačija Lalić jednostavno društvo s ograničenom odgovornošću za proizvodnju, OIB 71740208680, Livadarska 5, 40000 Pribislavec</izvorni_sadrzaj>
    <derivirana_varijabla naziv="DomainObject.Predmet.ProtustrankaIDrugiAdressOIB_1">Kovačija Lalić jednostavno društvo s ograničenom odgovornošću za proizvodnju, OIB 71740208680, Livadarska 5,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  <item>Manuel Lalić</item>
    </izvorni_sadrzaj>
    <derivirana_varijabla naziv="DomainObject.Predmet.SudioniciListNaziv_1"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  <item>Manuel Lalić</item>
    </derivirana_varijabla>
  </DomainObject.Predmet.SudioniciListNaziv>
  <DomainObject.Predmet.SudioniciListAdressOIB>
    <izvorni_sadrzaj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  <item>Manuel Lalić, OIB 58108490145, Ulica Marina Držića 13,40000 Pribislavec</item>
    </izvorni_sadrzaj>
    <derivirana_varijabla naziv="DomainObject.Predmet.SudioniciListAdressOIB_1"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  <item>Manuel Lalić, OIB 58108490145, Ulica Marina Držića 13,40000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9F75C-06EC-42D2-8159-A8F1F2266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1233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2016-10-24T07:04:00Z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St-618/2016-10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