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e217" w14:paraId="35ee217" w:rsidRDefault="00AE649C" w:rsidP="00FA5B5E" w:rsidR="00AE649C" w:rsidRPr="00B76F3C">
      <w:pPr>
        <w:pStyle w:val="Naslov3"/>
        <w15:collapsed w:val="false"/>
      </w:pPr>
    </w:p>
    <w:p w:rsidRDefault="00FD0C7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St-189/2016-24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Z A K L J U Č A K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sucu Sanjani Zorinc, u </w:t>
      </w:r>
      <w:proofErr w:type="spellStart"/>
      <w:r>
        <w:rPr>
          <w:rFonts w:cs="Times New Roman" w:eastAsia="Times New Roman"/>
          <w:szCs w:val="20"/>
          <w:lang w:eastAsia="hr-HR"/>
        </w:rPr>
        <w:t>predstečajnom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postupku nad POLJOPRIVREDNA ZADRUGA LUGARNICA iz Hercegovca, Moslavačka 153, OIB 41929211394, dana 20. rujna 2016. godine 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z a k l j u č i o   j e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Ročište za glasovanje o planu restrukturiranja određuje se za dan </w:t>
      </w:r>
      <w:r>
        <w:rPr>
          <w:rFonts w:cs="Times New Roman" w:eastAsia="Times New Roman"/>
          <w:b/>
          <w:szCs w:val="20"/>
          <w:lang w:eastAsia="hr-HR"/>
        </w:rPr>
        <w:t>19. listopada 2016. godine u 9,00 sati.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II. Na ročište se pozivaju vjerovnici sukladno popisu vjerovnika koji imaju prava glasa koja im pripadaju: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D0C74" w:rsidP="00FD0C74" w:rsidR="00FD0C74">
      <w:pPr>
        <w:pStyle w:val="Bezproreda"/>
        <w:ind w:firstLine="708"/>
      </w:pPr>
      <w:r>
        <w:rPr>
          <w:szCs w:val="20"/>
        </w:rPr>
        <w:t xml:space="preserve">1. </w:t>
      </w:r>
      <w:r>
        <w:t>REPUBLIKA HRVATSKA, MINISTARSTVO FINANCIJA, POREZNA UPRAVA, Zagreb, Katančićeva 5, OIB 18683136487 za tražbinu u iznosu 40.378,03 kn,</w:t>
      </w:r>
    </w:p>
    <w:p w:rsidRDefault="00FD0C74" w:rsidP="00FD0C74" w:rsidR="00FD0C74">
      <w:pPr>
        <w:pStyle w:val="Bezproreda"/>
      </w:pPr>
      <w:r>
        <w:tab/>
        <w:t xml:space="preserve">2. HRVATSKO DRUŠTVO SKLADATELJA, Zagreb, Petra </w:t>
      </w:r>
      <w:proofErr w:type="spellStart"/>
      <w:r>
        <w:t>Berislavića</w:t>
      </w:r>
      <w:proofErr w:type="spellEnd"/>
      <w:r>
        <w:t xml:space="preserve"> 9, OIB 56668956985 za tražbinu u iznosu 4.757,00 kn,</w:t>
      </w:r>
    </w:p>
    <w:p w:rsidRDefault="00FD0C74" w:rsidP="00FD0C74" w:rsidR="00FD0C74">
      <w:pPr>
        <w:pStyle w:val="Bezproreda"/>
      </w:pPr>
      <w:r>
        <w:tab/>
        <w:t xml:space="preserve">3. BRANIMIR ŽIGROVIĆ, </w:t>
      </w:r>
      <w:proofErr w:type="spellStart"/>
      <w:r>
        <w:t>vl</w:t>
      </w:r>
      <w:proofErr w:type="spellEnd"/>
      <w:r>
        <w:t>. OPG-a ŽIGROVIĆ, Zelina, V. Nazora 20, OIB 19623050855 za tražbinu u iznosu 5.000,00 kn,</w:t>
      </w:r>
    </w:p>
    <w:p w:rsidRDefault="00FD0C74" w:rsidP="00FD0C74" w:rsidR="00FD0C74">
      <w:pPr>
        <w:pStyle w:val="Bezproreda"/>
      </w:pPr>
      <w:r>
        <w:tab/>
        <w:t>4. ANJA d.o.o. Garešnica, Mate Lovraka 5, OIB 52519078557 za tražbinu u iznosu 55.000,00 kn.</w:t>
      </w:r>
    </w:p>
    <w:p w:rsidRDefault="00FD0C74" w:rsidP="00FD0C74" w:rsidR="00FD0C74">
      <w:pPr>
        <w:pStyle w:val="Bezproreda"/>
      </w:pPr>
    </w:p>
    <w:p w:rsidRDefault="00FD0C74" w:rsidP="00FD0C74" w:rsidR="00FD0C74">
      <w:pPr>
        <w:pStyle w:val="Bezproreda"/>
        <w:ind w:firstLine="708"/>
        <w:rPr>
          <w:szCs w:val="20"/>
        </w:rPr>
      </w:pPr>
      <w:r>
        <w:rPr>
          <w:szCs w:val="20"/>
        </w:rPr>
        <w:t xml:space="preserve">III. Vjerovnici glasuju sukladno odredbi čl. 58. st. 1. i 2. Stečajnog zakona ("Narodne novine" br. 71/15) na propisanom obrascu. </w:t>
      </w:r>
    </w:p>
    <w:p w:rsidRDefault="00FD0C74" w:rsidP="00FD0C74" w:rsidR="00FD0C74">
      <w:pPr>
        <w:pStyle w:val="Bezproreda"/>
        <w:rPr>
          <w:szCs w:val="20"/>
        </w:rPr>
      </w:pPr>
    </w:p>
    <w:p w:rsidRDefault="00FD0C74" w:rsidP="00FD0C74" w:rsidR="00FD0C74">
      <w:pPr>
        <w:pStyle w:val="Bezproreda"/>
        <w:ind w:firstLine="708"/>
        <w:rPr>
          <w:szCs w:val="20"/>
        </w:rPr>
      </w:pPr>
      <w:r>
        <w:rPr>
          <w:szCs w:val="20"/>
        </w:rPr>
        <w:t>IV. Ovaj poziv za ročište objavit će se na mrežnoj stranici e-Oglasna ploča sudova.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20. rujna 2016. godine 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        S U D A C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ovog zaključka nije dopuštena žalba.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FD0C74" w:rsidP="00FD0C74" w:rsidR="00FD0C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povjereniku putem e-oglasne ploče i putem pošte </w:t>
      </w:r>
    </w:p>
    <w:p w:rsidRDefault="00FD0C74" w:rsidP="00FD0C74" w:rsidR="00FD0C74">
      <w:pPr>
        <w:pStyle w:val="Bezproreda"/>
      </w:pPr>
      <w:r>
        <w:t xml:space="preserve">             e-oglasna ploča </w:t>
      </w:r>
    </w:p>
    <w:p w:rsidRDefault="00FD0C74" w:rsidP="00FD0C74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r>
        <w:tab/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C74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7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St-189/2016-24</izvorni_sadrzaj>
    <derivirana_varijabla naziv="DomainObject.Oznaka_1">St-189/2016-24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LUGARNICA, za turizam, lovstvo i poljoprivredu</izvorni_sadrzaj>
    <derivirana_varijabla naziv="DomainObject.Predmet.StrankaFormated_1">  POLJOPRIVREDNA ZADRUGA LUGARNICA, za turizam, lovstvo i poljoprivredu</derivirana_varijabla>
  </DomainObject.Predmet.StrankaFormated>
  <DomainObject.Predmet.StrankaFormatedOIB>
    <izvorni_sadrzaj>  POLJOPRIVREDNA ZADRUGA LUGARNICA, za turizam, lovstvo i poljoprivredu, OIB 41929211394</izvorni_sadrzaj>
    <derivirana_varijabla naziv="DomainObject.Predmet.StrankaFormatedOIB_1">  POLJOPRIVREDNA ZADRUGA LUGARNICA, za turizam, lovstvo i poljoprivredu, OIB 41929211394</derivirana_varijabla>
  </DomainObject.Predmet.StrankaFormatedOIB>
  <DomainObject.Predmet.StrankaFormatedWithAdress>
    <izvorni_sadrzaj> POLJOPRIVREDNA ZADRUGA LUGARNICA, za turizam, lovstvo i poljoprivredu, Moslavačka 153, 43280 Hercegovac</izvorni_sadrzaj>
    <derivirana_varijabla naziv="DomainObject.Predmet.StrankaFormatedWithAdress_1"> POLJOPRIVREDNA ZADRUGA LUGARNICA, za turizam, lovstvo i poljoprivredu, Moslavačka 153, 43280 Hercegovac</derivirana_varijabla>
  </DomainObject.Predmet.StrankaFormatedWithAdress>
  <DomainObject.Predmet.StrankaFormatedWithAdressOIB>
    <izvorni_sadrzaj> POLJOPRIVREDNA ZADRUGA LUGARNICA, za turizam, lovstvo i poljoprivredu, OIB 41929211394, Moslavačka 153, 43280 Hercegovac</izvorni_sadrzaj>
    <derivirana_varijabla naziv="DomainObject.Predmet.StrankaFormatedWithAdressOIB_1"> POLJOPRIVREDNA ZADRUGA LUGARNICA, za turizam, lovstvo i poljoprivredu, OIB 41929211394, Moslavačka 153, 43280 Hercegovac</derivirana_varijabla>
  </DomainObject.Predmet.StrankaFormatedWithAdressOIB>
  <DomainObject.Predmet.StrankaWithAdress>
    <izvorni_sadrzaj>POLJOPRIVREDNA ZADRUGA LUGARNICA, za turizam, lovstvo i poljoprivredu Moslavačka 153,43280 Hercegovac</izvorni_sadrzaj>
    <derivirana_varijabla naziv="DomainObject.Predmet.StrankaWithAdress_1">POLJOPRIVREDNA ZADRUGA LUGARNICA, za turizam, lovstvo i poljoprivredu Moslavačka 153,43280 Hercegovac</derivirana_varijabla>
  </DomainObject.Predmet.StrankaWithAdress>
  <DomainObject.Predmet.StrankaWithAdressOIB>
    <izvorni_sadrzaj>POLJOPRIVREDNA ZADRUGA LUGARNICA, za turizam, lovstvo i poljoprivredu, OIB 41929211394, Moslavačka 153,43280 Hercegovac</izvorni_sadrzaj>
    <derivirana_varijabla naziv="DomainObject.Predmet.StrankaWithAdressOIB_1">POLJOPRIVREDNA ZADRUGA LUGARNICA, za turizam, lovstvo i poljoprivredu, OIB 41929211394, Moslavačka 153,43280 Hercegovac</derivirana_varijabla>
  </DomainObject.Predmet.StrankaWithAdressOIB>
  <DomainObject.Predmet.StrankaNazivFormated>
    <izvorni_sadrzaj>POLJOPRIVREDNA ZADRUGA LUGARNICA, za turizam, lovstvo i poljoprivredu</izvorni_sadrzaj>
    <derivirana_varijabla naziv="DomainObject.Predmet.StrankaNazivFormated_1">POLJOPRIVREDNA ZADRUGA LUGARNICA, za turizam, lovstvo i poljoprivredu</derivirana_varijabla>
  </DomainObject.Predmet.StrankaNazivFormated>
  <DomainObject.Predmet.StrankaNazivFormatedOIB>
    <izvorni_sadrzaj>POLJOPRIVREDNA ZADRUGA LUGARNICA, za turizam, lovstvo i poljoprivredu, OIB 41929211394</izvorni_sadrzaj>
    <derivirana_varijabla naziv="DomainObject.Predmet.StrankaNazivFormatedOIB_1">POLJOPRIVREDNA ZADRUGA LUGARNICA, za turizam, lovstvo i poljoprivredu, OIB 41929211394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POLJOPRIVREDNA ZADRUGA LUGARNICA, za turizam, lovstvo i poljoprivredu</item>
    </izvorni_sadrzaj>
    <derivirana_varijabla naziv="DomainObject.Predmet.StrankaListFormated_1">
      <item>POLJOPRIVREDNA ZADRUGA LUGARNICA, za turizam, lovstvo i poljoprivredu</item>
    </derivirana_varijabla>
  </DomainObject.Predmet.StrankaListFormated>
  <DomainObject.Predmet.StrankaListFormatedOIB>
    <izvorni_sadrzaj>
      <item>POLJOPRIVREDNA ZADRUGA LUGARNICA, za turizam, lovstvo i poljoprivredu, OIB 41929211394</item>
    </izvorni_sadrzaj>
    <derivirana_varijabla naziv="DomainObject.Predmet.StrankaListFormatedOIB_1">
      <item>POLJOPRIVREDNA ZADRUGA LUGARNICA, za turizam, lovstvo i poljoprivredu, OIB 41929211394</item>
    </derivirana_varijabla>
  </DomainObject.Predmet.StrankaListFormatedOIB>
  <DomainObject.Predmet.StrankaListFormatedWithAdress>
    <izvorni_sadrzaj>
      <item>POLJOPRIVREDNA ZADRUGA LUGARNICA, za turizam, lovstvo i poljoprivredu, Moslavačka 153, 43280 Hercegovac</item>
    </izvorni_sadrzaj>
    <derivirana_varijabla naziv="DomainObject.Predmet.StrankaListFormatedWithAdress_1">
      <item>POLJOPRIVREDNA ZADRUGA LUGARNICA, za turizam, lovstvo i poljoprivredu, Moslavačka 153, 43280 Hercegovac</item>
    </derivirana_varijabla>
  </DomainObject.Predmet.StrankaListFormatedWithAdress>
  <DomainObject.Predmet.StrankaListFormatedWithAdressOIB>
    <izvorni_sadrzaj>
      <item>POLJOPRIVREDNA ZADRUGA LUGARNICA, za turizam, lovstvo i poljoprivredu, OIB 41929211394, Moslavačka 153, 43280 Hercegovac</item>
    </izvorni_sadrzaj>
    <derivirana_varijabla naziv="DomainObject.Predmet.StrankaListFormatedWithAdressOIB_1">
      <item>POLJOPRIVREDNA ZADRUGA LUGARNICA, za turizam, lovstvo i poljoprivredu, OIB 41929211394, Moslavačka 153, 43280 Hercegovac</item>
    </derivirana_varijabla>
  </DomainObject.Predmet.StrankaListFormatedWithAdressOIB>
  <DomainObject.Predmet.StrankaListNazivFormated>
    <izvorni_sadrzaj>
      <item>POLJOPRIVREDNA ZADRUGA LUGARNICA, za turizam, lovstvo i poljoprivredu</item>
    </izvorni_sadrzaj>
    <derivirana_varijabla naziv="DomainObject.Predmet.StrankaListNazivFormated_1">
      <item>POLJOPRIVREDNA ZADRUGA LUGARNICA, za turizam, lovstvo i poljoprivredu</item>
    </derivirana_varijabla>
  </DomainObject.Predmet.StrankaListNazivFormated>
  <DomainObject.Predmet.StrankaListNazivFormatedOIB>
    <izvorni_sadrzaj>
      <item>POLJOPRIVREDNA ZADRUGA LUGARNICA, za turizam, lovstvo i poljoprivredu, OIB 41929211394</item>
    </izvorni_sadrzaj>
    <derivirana_varijabla naziv="DomainObject.Predmet.StrankaListNazivFormatedOIB_1">
      <item>POLJOPRIVREDNA ZADRUGA LUGARNICA, za turizam, lovstvo i poljoprivredu, OIB 41929211394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St-189/2016-24</izvorni_sadrzaj>
    <derivirana_varijabla naziv="DomainObject.PoslovniBrojDokumenta_1">St-189/2016-24</derivirana_varijabla>
  </DomainObject.PoslovniBrojDokumenta>
  <DomainObject.Predmet.StrankaIDrugi>
    <izvorni_sadrzaj>POLJOPRIVREDNA ZADRUGA LUGARNICA, za turizam, lovstvo i poljoprivredu</izvorni_sadrzaj>
    <derivirana_varijabla naziv="DomainObject.Predmet.StrankaIDrugi_1">POLJOPRIVREDNA ZADRUGA LUGARNICA, za turizam, lovstvo i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LUGARNICA, za turizam, lovstvo i poljoprivredu, OIB 41929211394, Moslavačka 153, 43280 Hercegovac</izvorni_sadrzaj>
    <derivirana_varijabla naziv="DomainObject.Predmet.StrankaIDrugiAdressOIB_1">POLJOPRIVREDNA ZADRUGA LUGARNICA, za turizam, lovstvo i poljoprivredu, OIB 41929211394, Moslavačka 153,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LUGARNICA, za turizam, lovstvo i poljoprivredu</item>
    </izvorni_sadrzaj>
    <derivirana_varijabla naziv="DomainObject.Predmet.SudioniciListNaziv_1">
      <item>POLJOPRIVREDNA ZADRUGA LUGARNICA, za turizam, lovstvo i poljoprivredu</item>
    </derivirana_varijabla>
  </DomainObject.Predmet.SudioniciListNaziv>
  <DomainObject.Predmet.SudioniciListAdressOIB>
    <izvorni_sadrzaj>
      <item>POLJOPRIVREDNA ZADRUGA LUGARNICA, za turizam, lovstvo i poljoprivredu, OIB 41929211394, Moslavačka 153,43280 Hercegovac</item>
    </izvorni_sadrzaj>
    <derivirana_varijabla naziv="DomainObject.Predmet.SudioniciListAdressOIB_1"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F1E26-AE3D-49D9-B69B-55ECC20D9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1147</properties:Characters>
  <properties:Lines>46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2016-09-20T10:03:00Z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St-189/2016-24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