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c68b" w14:paraId="448c68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A4350">
        <w:rPr>
          <w:rFonts w:hAnsi="Times New Roman" w:ascii="Times New Roman"/>
        </w:rPr>
        <w:t>9088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9A4350" w:rsidRPr="009A4350">
        <w:rPr>
          <w:rFonts w:hAnsi="Times New Roman" w:ascii="Times New Roman"/>
          <w:szCs w:val="24"/>
        </w:rPr>
        <w:t>EROVIN-VINARIJA LJUBUŠKI d.o.o. , Ljubi</w:t>
      </w:r>
      <w:r w:rsidR="009A4350" w:rsidRPr="009A4350">
        <w:rPr>
          <w:rFonts w:hAnsi="Times New Roman" w:ascii="Times New Roman"/>
        </w:rPr>
        <w:t>jska 19, Zagreb OIB 90527637783</w:t>
      </w:r>
      <w:r w:rsidR="003A06F9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9A4350">
        <w:rPr>
          <w:rFonts w:hAnsi="Times New Roman" w:ascii="Times New Roman"/>
        </w:rPr>
        <w:t>27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9A4350" w:rsidRPr="009A4350">
        <w:rPr>
          <w:rFonts w:hAnsi="Times New Roman" w:ascii="Times New Roman"/>
          <w:szCs w:val="24"/>
        </w:rPr>
        <w:t>EROVIN-VINARIJA LJUBUŠKI d.o.o. , Ljubi</w:t>
      </w:r>
      <w:r w:rsidR="009A4350" w:rsidRPr="009A4350">
        <w:rPr>
          <w:rFonts w:hAnsi="Times New Roman" w:ascii="Times New Roman"/>
        </w:rPr>
        <w:t>jska 19, Zagreb OIB 90527637783</w:t>
      </w:r>
      <w:r w:rsidR="009A4350">
        <w:rPr>
          <w:rFonts w:hAnsi="Times New Roman" w:ascii="Times New Roman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A4350">
        <w:rPr>
          <w:rFonts w:hAnsi="Times New Roman" w:ascii="Times New Roman"/>
          <w:szCs w:val="24"/>
        </w:rPr>
        <w:t>27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9A4350" w:rsidRPr="009A4350">
        <w:rPr>
          <w:rFonts w:hAnsi="Times New Roman" w:ascii="Times New Roman"/>
        </w:rPr>
        <w:t>Domagoj Repač, Zagreb, Svetog Mateja 46, OIB 24977406612.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9A4350" w:rsidRPr="009A4350">
        <w:rPr>
          <w:rFonts w:hAnsi="Times New Roman" w:ascii="Times New Roman"/>
          <w:szCs w:val="24"/>
        </w:rPr>
        <w:t>EROVIN-VINARIJA LJUBUŠKI d.o.o. , Ljubi</w:t>
      </w:r>
      <w:r w:rsidR="009A4350" w:rsidRPr="009A4350">
        <w:rPr>
          <w:rFonts w:hAnsi="Times New Roman" w:ascii="Times New Roman"/>
        </w:rPr>
        <w:t>jska 19, Zagreb OIB 90527637783</w:t>
      </w:r>
      <w:r w:rsidR="009B2805"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A4350">
        <w:rPr>
          <w:rFonts w:hAnsi="Times New Roman" w:ascii="Times New Roman"/>
        </w:rPr>
        <w:t>10.03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</w:t>
      </w:r>
      <w:r w:rsidR="009A4350">
        <w:rPr>
          <w:rFonts w:hAnsi="Times New Roman" w:ascii="Times New Roman"/>
        </w:rPr>
        <w:t>9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A4350">
        <w:rPr>
          <w:rFonts w:hAnsi="Times New Roman" w:ascii="Times New Roman"/>
        </w:rPr>
        <w:t>10.10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</w:t>
      </w:r>
      <w:r w:rsidR="009A4350">
        <w:rPr>
          <w:rFonts w:hAnsi="Times New Roman" w:ascii="Times New Roman"/>
        </w:rPr>
        <w:t>9</w:t>
      </w:r>
      <w:r w:rsidR="009B2805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A4350">
        <w:rPr>
          <w:rFonts w:hAnsi="Times New Roman" w:ascii="Times New Roman"/>
        </w:rPr>
        <w:t>27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792CF9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792CF9" w:rsidP="00492E13" w:rsidR="00792CF9">
      <w:pPr>
        <w:jc w:val="center"/>
      </w:pPr>
    </w:p>
    <w:p w:rsidRDefault="00792CF9" w:rsidP="002152A3" w:rsidR="00792CF9" w:rsidRPr="00792CF9">
      <w:pPr>
        <w:jc w:val="right"/>
        <w:rPr>
          <w:rFonts w:hAnsi="Times New Roman" w:ascii="Times New Roman"/>
        </w:rPr>
      </w:pPr>
      <w:r w:rsidRPr="00792CF9">
        <w:rPr>
          <w:rFonts w:hAnsi="Times New Roman" w:ascii="Times New Roman"/>
        </w:rPr>
        <w:t>za točnost otpravka</w:t>
      </w:r>
    </w:p>
    <w:p w:rsidRDefault="00792CF9" w:rsidP="002152A3" w:rsidR="00792CF9" w:rsidRPr="00792CF9">
      <w:pPr>
        <w:jc w:val="right"/>
        <w:rPr>
          <w:rFonts w:hAnsi="Times New Roman" w:ascii="Times New Roman"/>
        </w:rPr>
      </w:pPr>
      <w:r w:rsidRPr="00792CF9">
        <w:rPr>
          <w:rFonts w:hAnsi="Times New Roman" w:ascii="Times New Roman"/>
        </w:rPr>
        <w:t>ovlašteni službenik</w:t>
      </w:r>
    </w:p>
    <w:p w:rsidRDefault="00792CF9" w:rsidP="002152A3" w:rsidR="00792CF9" w:rsidRPr="00792CF9">
      <w:pPr>
        <w:jc w:val="right"/>
        <w:rPr>
          <w:rFonts w:hAnsi="Times New Roman" w:ascii="Times New Roman"/>
        </w:rPr>
      </w:pPr>
      <w:r w:rsidRPr="00792CF9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CF9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A4350">
      <w:rPr>
        <w:rFonts w:hAnsi="Times New Roman" w:ascii="Times New Roman"/>
      </w:rPr>
      <w:t>9088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92CF9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92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C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C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C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C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92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C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C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C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C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9088</izvorni_sadrzaj>
    <derivirana_varijabla naziv="DomainObject.Predmet.Broj_1">9088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St-9088/2015</izvorni_sadrzaj>
    <derivirana_varijabla naziv="DomainObject.Predmet.OznakaBroj_1">St-9088/2015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EROVIN-VINARIJA LJUBUŠKI d.o.o. zastupanog po punomoćniku Pavo Šimović</izvorni_sadrzaj>
    <derivirana_varijabla naziv="DomainObject.Predmet.ProtustrankaFormated_1">  EROVIN-VINARIJA LJUBUŠKI d.o.o. zastupanog po punomoćniku Pavo Šimović</derivirana_varijabla>
  </DomainObject.Predmet.ProtustrankaFormated>
  <DomainObject.Predmet.ProtustrankaFormatedOIB>
    <izvorni_sadrzaj>  EROVIN-VINARIJA LJUBUŠKI d.o.o., OIB 90527637783 zastupanog po punomoćniku Pavo Šimović</izvorni_sadrzaj>
    <derivirana_varijabla naziv="DomainObject.Predmet.ProtustrankaFormatedOIB_1">  EROVIN-VINARIJA LJUBUŠKI d.o.o., OIB 90527637783 zastupanog po punomoćniku Pavo Šimović</derivirana_varijabla>
  </DomainObject.Predmet.ProtustrankaFormatedOIB>
  <DomainObject.Predmet.ProtustrankaFormatedWithAdress>
    <izvorni_sadrzaj> EROVIN-VINARIJA LJUBUŠKI d.o.o., Ljubijska 19, 10000 Zagreb zastupanog po punomoćniku Pavo Šimović</izvorni_sadrzaj>
    <derivirana_varijabla naziv="DomainObject.Predmet.ProtustrankaFormatedWithAdress_1"> EROVIN-VINARIJA LJUBUŠKI d.o.o., Ljubijska 19, 10000 Zagreb zastupanog po punomoćniku Pavo Šimović</derivirana_varijabla>
  </DomainObject.Predmet.ProtustrankaFormatedWithAdress>
  <DomainObject.Predmet.ProtustrankaFormatedWithAdressOIB>
    <izvorni_sadrzaj> EROVIN-VINARIJA LJUBUŠKI d.o.o., OIB 90527637783, Ljubijska 19, 10000 Zagreb zastupanog po punomoćniku Pavo Šimović</izvorni_sadrzaj>
    <derivirana_varijabla naziv="DomainObject.Predmet.ProtustrankaFormatedWithAdressOIB_1"> EROVIN-VINARIJA LJUBUŠKI d.o.o., OIB 90527637783, Ljubijska 19, 10000 Zagreb zastupanog po punomoćniku Pavo Šimović</derivirana_varijabla>
  </DomainObject.Predmet.ProtustrankaFormatedWithAdressOIB>
  <DomainObject.Predmet.ProtustrankaWithAdress>
    <izvorni_sadrzaj>EROVIN-VINARIJA LJUBUŠKI d.o.o. Ljubijska 19, 10000 Zagreb</izvorni_sadrzaj>
    <derivirana_varijabla naziv="DomainObject.Predmet.ProtustrankaWithAdress_1">EROVIN-VINARIJA LJUBUŠKI d.o.o. Ljubijska 19, 10000 Zagreb</derivirana_varijabla>
  </DomainObject.Predmet.ProtustrankaWithAdress>
  <DomainObject.Predmet.ProtustrankaWithAdressOIB>
    <izvorni_sadrzaj>EROVIN-VINARIJA LJUBUŠKI d.o.o., OIB 90527637783, Ljubijska 19, 10000 Zagreb</izvorni_sadrzaj>
    <derivirana_varijabla naziv="DomainObject.Predmet.ProtustrankaWithAdressOIB_1">EROVIN-VINARIJA LJUBUŠKI d.o.o., OIB 90527637783, Ljubijska 19, 10000 Zagreb</derivirana_varijabla>
  </DomainObject.Predmet.ProtustrankaWithAdressOIB>
  <DomainObject.Predmet.ProtustrankaNazivFormated>
    <izvorni_sadrzaj>EROVIN-VINARIJA LJUBUŠKI d.o.o.</izvorni_sadrzaj>
    <derivirana_varijabla naziv="DomainObject.Predmet.ProtustrankaNazivFormated_1">EROVIN-VINARIJA LJUBUŠKI d.o.o.</derivirana_varijabla>
  </DomainObject.Predmet.ProtustrankaNazivFormated>
  <DomainObject.Predmet.ProtustrankaNazivFormatedOIB>
    <izvorni_sadrzaj>EROVIN-VINARIJA LJUBUŠKI d.o.o., OIB 90527637783</izvorni_sadrzaj>
    <derivirana_varijabla naziv="DomainObject.Predmet.ProtustrankaNazivFormatedOIB_1">EROVIN-VINARIJA LJUBUŠKI d.o.o., OIB 90527637783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EROVIN-VINARIJA LJUBUŠKI d.o.o. zastupanog po punomoćniku Pavo Šimović</item>
    </izvorni_sadrzaj>
    <derivirana_varijabla naziv="DomainObject.Predmet.ProtuStrankaListFormated_1">
      <item>EROVIN-VINARIJA LJUBUŠKI d.o.o. zastupanog po punomoćniku Pavo Šimović</item>
    </derivirana_varijabla>
  </DomainObject.Predmet.ProtuStrankaListFormated>
  <DomainObject.Predmet.ProtuStrankaListFormatedOIB>
    <izvorni_sadrzaj>
      <item>EROVIN-VINARIJA LJUBUŠKI d.o.o., OIB 90527637783 zastupanog po punomoćniku Pavo Šimović</item>
    </izvorni_sadrzaj>
    <derivirana_varijabla naziv="DomainObject.Predmet.ProtuStrankaListFormatedOIB_1">
      <item>EROVIN-VINARIJA LJUBUŠKI d.o.o., OIB 90527637783 zastupanog po punomoćniku Pavo Šimović</item>
    </derivirana_varijabla>
  </DomainObject.Predmet.ProtuStrankaListFormatedOIB>
  <DomainObject.Predmet.ProtuStrankaListFormatedWithAdress>
    <izvorni_sadrzaj>
      <item>EROVIN-VINARIJA LJUBUŠKI d.o.o., Ljubijska 19, 10000 Zagreb zastupanog po punomoćniku Pavo Šimović</item>
    </izvorni_sadrzaj>
    <derivirana_varijabla naziv="DomainObject.Predmet.ProtuStrankaListFormatedWithAdress_1">
      <item>EROVIN-VINARIJA LJUBUŠKI d.o.o., Ljubijska 19, 10000 Zagreb zastupanog po punomoćniku Pavo Šimović</item>
    </derivirana_varijabla>
  </DomainObject.Predmet.ProtuStrankaListFormatedWithAdress>
  <DomainObject.Predmet.ProtuStrankaListFormatedWithAdressOIB>
    <izvorni_sadrzaj>
      <item>EROVIN-VINARIJA LJUBUŠKI d.o.o., OIB 90527637783, Ljubijska 19, 10000 Zagreb zastupanog po punomoćniku Pavo Šimović</item>
    </izvorni_sadrzaj>
    <derivirana_varijabla naziv="DomainObject.Predmet.ProtuStrankaListFormatedWithAdressOIB_1">
      <item>EROVIN-VINARIJA LJUBUŠKI d.o.o., OIB 90527637783, Ljubijska 19, 10000 Zagreb zastupanog po punomoćniku Pavo Šimović</item>
    </derivirana_varijabla>
  </DomainObject.Predmet.ProtuStrankaListFormatedWithAdressOIB>
  <DomainObject.Predmet.ProtuStrankaListNazivFormated>
    <izvorni_sadrzaj>
      <item>EROVIN-VINARIJA LJUBUŠKI d.o.o.</item>
    </izvorni_sadrzaj>
    <derivirana_varijabla naziv="DomainObject.Predmet.ProtuStrankaListNazivFormated_1">
      <item>EROVIN-VINARIJA LJUBUŠKI d.o.o.</item>
    </derivirana_varijabla>
  </DomainObject.Predmet.ProtuStrankaListNazivFormated>
  <DomainObject.Predmet.ProtuStrankaListNazivFormatedOIB>
    <izvorni_sadrzaj>
      <item>EROVIN-VINARIJA LJUBUŠKI d.o.o., OIB 90527637783</item>
    </izvorni_sadrzaj>
    <derivirana_varijabla naziv="DomainObject.Predmet.ProtuStrankaListNazivFormatedOIB_1">
      <item>EROVIN-VINARIJA LJUBUŠKI d.o.o., OIB 90527637783</item>
    </derivirana_varijabla>
  </DomainObject.Predmet.ProtuStrankaListNazivFormatedOIB>
  <DomainObject.Predmet.OstaliListFormated>
    <izvorni_sadrzaj>
      <item>Pavo Šimović punomoćnik sudionika u postupku EROVIN-VINARIJA LJUBUŠKI d.o.o.</item>
    </izvorni_sadrzaj>
    <derivirana_varijabla naziv="DomainObject.Predmet.OstaliListFormated_1">
      <item>Pavo Šimović punomoćnik sudionika u postupku EROVIN-VINARIJA LJUBUŠKI d.o.o.</item>
    </derivirana_varijabla>
  </DomainObject.Predmet.OstaliListFormated>
  <DomainObject.Predmet.OstaliListFormatedOIB>
    <izvorni_sadrzaj>
      <item>Pavo Šimović, OIB 57161681554 punomoćnik sudionika u postupku EROVIN-VINARIJA LJUBUŠKI d.o.o.</item>
    </izvorni_sadrzaj>
    <derivirana_varijabla naziv="DomainObject.Predmet.OstaliListFormatedOIB_1">
      <item>Pavo Šimović, OIB 57161681554 punomoćnik sudionika u postupku EROVIN-VINARIJA LJUBUŠKI d.o.o.</item>
    </derivirana_varijabla>
  </DomainObject.Predmet.OstaliListFormatedOIB>
  <DomainObject.Predmet.OstaliListFormatedWithAdress>
    <izvorni_sadrzaj>
      <item>Pavo Šimović, Lazinska 52, 10000 Zagreb punomoćnik sudionika u postupku EROVIN-VINARIJA LJUBUŠKI d.o.o.</item>
    </izvorni_sadrzaj>
    <derivirana_varijabla naziv="DomainObject.Predmet.OstaliListFormatedWithAdress_1">
      <item>Pavo Šimović, Lazinska 52, 10000 Zagreb punomoćnik sudionika u postupku EROVIN-VINARIJA LJUBUŠKI d.o.o.</item>
    </derivirana_varijabla>
  </DomainObject.Predmet.OstaliListFormatedWithAdress>
  <DomainObject.Predmet.OstaliListFormatedWithAdressOIB>
    <izvorni_sadrzaj>
      <item>Pavo Šimović, OIB 57161681554, Lazinska 52, 10000 Zagreb punomoćnik sudionika u postupku EROVIN-VINARIJA LJUBUŠKI d.o.o.</item>
    </izvorni_sadrzaj>
    <derivirana_varijabla naziv="DomainObject.Predmet.OstaliListFormatedWithAdressOIB_1">
      <item>Pavo Šimović, OIB 57161681554, Lazinska 52, 10000 Zagreb punomoćnik sudionika u postupku EROVIN-VINARIJA LJUBUŠKI d.o.o.</item>
    </derivirana_varijabla>
  </DomainObject.Predmet.OstaliListFormatedWithAdressOIB>
  <DomainObject.Predmet.OstaliListNazivFormated>
    <izvorni_sadrzaj>
      <item>Pavo Šimović</item>
    </izvorni_sadrzaj>
    <derivirana_varijabla naziv="DomainObject.Predmet.OstaliListNazivFormated_1">
      <item>Pavo Šimović</item>
    </derivirana_varijabla>
  </DomainObject.Predmet.OstaliListNazivFormated>
  <DomainObject.Predmet.OstaliListNazivFormatedOIB>
    <izvorni_sadrzaj>
      <item>Pavo Šimović, OIB 57161681554</item>
    </izvorni_sadrzaj>
    <derivirana_varijabla naziv="DomainObject.Predmet.OstaliListNazivFormatedOIB_1">
      <item>Pavo Šimović, OIB 57161681554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EROVIN-VINARIJA LJUBUŠKI d.o.o.</izvorni_sadrzaj>
    <derivirana_varijabla naziv="DomainObject.Predmet.ProtustrankaIDrugi_1">EROVIN-VINARIJA LJUBUŠKI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EROVIN-VINARIJA LJUBUŠKI d.o.o., OIB 90527637783, Ljubijska 19, 10000 Zagreb</izvorni_sadrzaj>
    <derivirana_varijabla naziv="DomainObject.Predmet.ProtustrankaIDrugiAdressOIB_1">EROVIN-VINARIJA LJUBUŠKI d.o.o., OIB 90527637783, Ljubijska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EROVIN-VINARIJA LJUBUŠKI d.o.o.</item>
      <item>Pavo Šimović</item>
    </izvorni_sadrzaj>
    <derivirana_varijabla naziv="DomainObject.Predmet.SudioniciListNaziv_1">
      <item>FINA Regionalni centar Zagreb</item>
      <item>EROVIN-VINARIJA LJUBUŠKI d.o.o.</item>
      <item>Pavo Šimović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izvorni_sadrzaj>
    <derivirana_varijabla naziv="DomainObject.Predmet.SudioniciListAdressOIB_1">
      <item>FINA Regionalni centar Zagreb, OIB 85821130368, Trg svibanjskih žrtava 1995. 1,10000 Zagreb</item>
      <item>EROVIN-VINARIJA LJUBUŠKI d.o.o., OIB 90527637783, Ljubijska 19,10000 Zagreb</item>
      <item>Pavo Šimović, OIB 57161681554, Lazinska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90527637783</item>
      <item>, OIB 57161681554</item>
    </izvorni_sadrzaj>
    <derivirana_varijabla naziv="DomainObject.Predmet.SudioniciListNazivOIB_1">
      <item>, OIB 85821130368</item>
      <item>, OIB 90527637783</item>
      <item>, OIB 57161681554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EB786-A26A-4EBF-8C14-8A594BCF3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2143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2016-12-27T07:22:00Z</dcterms:created>
  <dc:creator>Sudsko vijeæe</dc:creator>
  <cp:lastModifiedBy>Višnja Svečak</cp:lastModifiedBy>
  <cp:lastPrinted>2016-12-27T07:23:00Z</cp:lastPrinted>
  <dcterms:modified xmlns:xsi="http://www.w3.org/2001/XMLSchema-instance" xsi:type="dcterms:W3CDTF">2016-12-27T07:23:00Z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