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2bd4" w14:paraId="4072bd4" w:rsidRDefault="00F56EE7" w:rsidP="00C01241" w:rsidR="00C01241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01241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01241" w:rsidP="00C01241" w:rsidR="00C01241">
      <w:pPr>
        <w:rPr>
          <w:rStyle w:val="Naglaeno"/>
          <w:b w:val="false"/>
        </w:rPr>
      </w:pPr>
      <w:r w:rsidRPr="000F407A">
        <w:rPr>
          <w:rStyle w:val="Naglaeno"/>
          <w:b w:val="false"/>
        </w:rPr>
        <w:t xml:space="preserve">   Republika Hrvatska</w:t>
      </w:r>
    </w:p>
    <w:p w:rsidRDefault="00C01241" w:rsidP="00C01241" w:rsidR="00C01241" w:rsidRPr="000F407A">
      <w:pPr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Pr="000F407A">
        <w:rPr>
          <w:rStyle w:val="Naglaeno"/>
          <w:b w:val="false"/>
        </w:rPr>
        <w:t>Trgovački sud u Osijeku</w:t>
      </w:r>
    </w:p>
    <w:p w:rsidRDefault="00C01241" w:rsidP="00C01241" w:rsidR="00C01241" w:rsidRPr="000F407A">
      <w:pPr>
        <w:rPr>
          <w:b/>
        </w:rPr>
      </w:pPr>
      <w:r w:rsidRPr="000F407A">
        <w:rPr>
          <w:rStyle w:val="Naglaeno"/>
          <w:b w:val="false"/>
        </w:rPr>
        <w:t xml:space="preserve">  Osijek, Zagrebačka 2</w:t>
      </w:r>
    </w:p>
    <w:p w:rsidRDefault="00F56EE7" w:rsidP="00C01241" w:rsidR="00F56EE7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01241" w:rsidP="00C01241" w:rsidR="00C01241" w:rsidRPr="00B82754">
      <w:pPr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C01241" w:rsidP="003924EA" w:rsidR="00C0124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C01241" w:rsidP="007A31D3" w:rsidR="00C0124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73138">
        <w:t>PROFI KAMEN</w:t>
      </w:r>
      <w:r w:rsidR="00785612">
        <w:t xml:space="preserve"> j.d.o.o. za usluge, </w:t>
      </w:r>
      <w:r w:rsidR="003C6038">
        <w:t xml:space="preserve">MBS: </w:t>
      </w:r>
      <w:r w:rsidR="005617A2">
        <w:t>0301</w:t>
      </w:r>
      <w:r w:rsidR="007B316E">
        <w:t>86890</w:t>
      </w:r>
      <w:r w:rsidR="003C6038">
        <w:t xml:space="preserve">, OIB: </w:t>
      </w:r>
      <w:r w:rsidR="007B316E">
        <w:t>88126086543</w:t>
      </w:r>
      <w:r w:rsidR="003C6038">
        <w:t xml:space="preserve">, </w:t>
      </w:r>
      <w:r w:rsidR="005617A2">
        <w:t>Vinkovci</w:t>
      </w:r>
      <w:r w:rsidR="00542DDC">
        <w:t xml:space="preserve">, </w:t>
      </w:r>
      <w:r w:rsidR="007B316E">
        <w:t>Zvonarska 52</w:t>
      </w:r>
      <w:r w:rsidR="00FB1F31">
        <w:t xml:space="preserve">, </w:t>
      </w:r>
      <w:r w:rsidR="00542DDC">
        <w:t>25</w:t>
      </w:r>
      <w:r w:rsidR="002034CA" w:rsidRPr="00EC08F5">
        <w:t>.</w:t>
      </w:r>
      <w:r w:rsidR="002034CA">
        <w:t xml:space="preserve"> </w:t>
      </w:r>
      <w:r w:rsidR="00542DDC">
        <w:t>svibnja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01241" w:rsidP="00C01241" w:rsidR="0015367E" w:rsidRPr="009371EB">
      <w:pPr>
        <w:pStyle w:val="Tijeloteksta"/>
        <w:ind w:firstLine="705"/>
        <w:rPr>
          <w:bCs/>
        </w:rPr>
      </w:pPr>
      <w:r w:rsidRPr="00C01241">
        <w:rPr>
          <w:bCs/>
        </w:rPr>
        <w:t>1.</w:t>
      </w:r>
      <w:r>
        <w:rPr>
          <w:bCs/>
        </w:rPr>
        <w:t xml:space="preserve"> </w:t>
      </w:r>
      <w:r w:rsidR="00DE2C49">
        <w:rPr>
          <w:bCs/>
        </w:rPr>
        <w:t xml:space="preserve">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6010B9" w:rsidRPr="006010B9">
        <w:t>PROFI KAMEN j.d.o.o. za usluge, MBS: 030186890, OIB: 88126086543, Vinkovci, Zvonarska 52</w:t>
      </w:r>
      <w:r w:rsidR="0057324F">
        <w:t>.</w:t>
      </w:r>
    </w:p>
    <w:p w:rsidRDefault="009371EB" w:rsidP="00C01241" w:rsidR="009371EB" w:rsidRPr="0057324F">
      <w:pPr>
        <w:pStyle w:val="Tijeloteksta"/>
        <w:ind w:left="1065"/>
        <w:rPr>
          <w:bCs/>
        </w:rPr>
      </w:pPr>
    </w:p>
    <w:p w:rsidRDefault="00C01241" w:rsidP="00C01241" w:rsidR="0057324F" w:rsidRPr="00E94503">
      <w:pPr>
        <w:pStyle w:val="Tijeloteksta"/>
        <w:ind w:firstLine="705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6010B9">
        <w:t>Siniša Rajnović</w:t>
      </w:r>
      <w:r w:rsidR="002034CA" w:rsidRPr="008B08FA">
        <w:rPr>
          <w:b/>
        </w:rPr>
        <w:t xml:space="preserve">, </w:t>
      </w:r>
      <w:r w:rsidR="003745BE" w:rsidRPr="00EC08F5">
        <w:t xml:space="preserve">OIB: </w:t>
      </w:r>
      <w:r w:rsidR="00153A22">
        <w:t>86217384445</w:t>
      </w:r>
      <w:r w:rsidR="00E94503" w:rsidRPr="008B08FA">
        <w:rPr>
          <w:b/>
        </w:rPr>
        <w:t>,</w:t>
      </w:r>
      <w:r w:rsidR="003745BE" w:rsidRPr="008B08FA">
        <w:rPr>
          <w:b/>
        </w:rPr>
        <w:t xml:space="preserve"> </w:t>
      </w:r>
      <w:r w:rsidR="006010B9">
        <w:t>Milanovac, Virovitica, Sv. Trojstva 87</w:t>
      </w:r>
      <w:r w:rsidR="00FB1F31" w:rsidRPr="00EC08F5">
        <w:t>.</w:t>
      </w:r>
      <w:r w:rsidR="007836BD" w:rsidRPr="00E94503">
        <w:t xml:space="preserve"> </w:t>
      </w:r>
    </w:p>
    <w:p w:rsidRDefault="009371EB" w:rsidP="00C01241" w:rsidR="009371EB" w:rsidRPr="000F5A9A">
      <w:pPr>
        <w:pStyle w:val="Tijeloteksta"/>
        <w:rPr>
          <w:bCs/>
        </w:rPr>
      </w:pPr>
    </w:p>
    <w:p w:rsidRDefault="00DE2C49" w:rsidP="00C01241" w:rsidR="009371EB" w:rsidRPr="00902821">
      <w:pPr>
        <w:pStyle w:val="Tijeloteksta"/>
        <w:ind w:firstLine="705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6010B9" w:rsidRPr="006010B9">
        <w:t>PROFI KAMEN j.d.o.o. za usluge, MBS: 030186890, OIB: 88126086543, Vinkovci, Zvonarska 52</w:t>
      </w:r>
      <w:r w:rsidR="003328A0">
        <w:t>.</w:t>
      </w:r>
    </w:p>
    <w:p w:rsidRDefault="00902821" w:rsidP="00C01241" w:rsidR="00902821" w:rsidRPr="00902821">
      <w:pPr>
        <w:pStyle w:val="Tijeloteksta"/>
        <w:rPr>
          <w:bCs/>
        </w:rPr>
      </w:pPr>
    </w:p>
    <w:p w:rsidRDefault="00C01241" w:rsidP="00C01241" w:rsidR="00AA4267">
      <w:pPr>
        <w:pStyle w:val="Tijeloteksta"/>
        <w:ind w:firstLine="705"/>
        <w:rPr>
          <w:bCs/>
        </w:rPr>
      </w:pPr>
      <w:r>
        <w:t>4.</w:t>
      </w:r>
      <w:r w:rsidR="00DE2C49">
        <w:t xml:space="preserve"> </w:t>
      </w:r>
      <w:r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C0124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EE59E9">
        <w:rPr>
          <w:bCs/>
        </w:rPr>
        <w:t>13</w:t>
      </w:r>
      <w:r w:rsidR="00FB1F31">
        <w:rPr>
          <w:bCs/>
        </w:rPr>
        <w:t xml:space="preserve">. </w:t>
      </w:r>
      <w:r w:rsidR="00542DDC">
        <w:rPr>
          <w:bCs/>
        </w:rPr>
        <w:t>ožujka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EE59E9">
        <w:rPr>
          <w:bCs/>
        </w:rPr>
        <w:t>1173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0771B1">
        <w:rPr>
          <w:bCs/>
        </w:rPr>
        <w:t>12</w:t>
      </w:r>
      <w:r w:rsidR="00FB1F31">
        <w:rPr>
          <w:bCs/>
        </w:rPr>
        <w:t xml:space="preserve">. </w:t>
      </w:r>
      <w:r w:rsidR="00542DDC">
        <w:rPr>
          <w:bCs/>
        </w:rPr>
        <w:t>ožujka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6010B9" w:rsidRPr="006010B9">
        <w:t>PROFI KAMEN j.d.o.o. za usluge, MBS: 030186890, OIB: 88126086543, Vinkovci, Zvonarska 52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F877AB" w:rsidP="00C01241" w:rsidR="00C85BE9">
      <w:pPr>
        <w:pStyle w:val="Tijeloteksta"/>
        <w:ind w:firstLine="360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</w:t>
      </w:r>
      <w:r w:rsidRPr="00F877AB">
        <w:lastRenderedPageBreak/>
        <w:t>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42DDC">
        <w:t>4</w:t>
      </w:r>
      <w:r w:rsidR="00FB1F31">
        <w:t xml:space="preserve">. </w:t>
      </w:r>
      <w:r w:rsidR="00542DDC">
        <w:t>travnja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542DDC">
        <w:t>2</w:t>
      </w:r>
      <w:r w:rsidR="00586CF5">
        <w:t>36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C01241" w:rsidP="000412A0" w:rsidR="00C0124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E50A5">
        <w:t>25</w:t>
      </w:r>
      <w:r w:rsidRPr="00EC08F5">
        <w:t>.</w:t>
      </w:r>
      <w:r>
        <w:t xml:space="preserve"> </w:t>
      </w:r>
      <w:r w:rsidR="000E50A5">
        <w:t>svibnja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C01241" w:rsidP="007A31D3" w:rsidR="00C01241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C01241" w:rsidP="00967AAD" w:rsidR="00C0124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50A5">
        <w:t>15</w:t>
      </w:r>
      <w:r w:rsidR="00052A89" w:rsidRPr="00EC08F5">
        <w:t xml:space="preserve">. </w:t>
      </w:r>
      <w:r w:rsidR="000E50A5">
        <w:t>lipnj</w:t>
      </w:r>
      <w:r w:rsidR="00045ABF" w:rsidRPr="00EC08F5">
        <w:t>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16E" w:rsidP="005C2CD1" w:rsidR="007E216E">
      <w:r>
        <w:separator/>
      </w:r>
    </w:p>
  </w:endnote>
  <w:endnote w:id="0" w:type="continuationSeparator">
    <w:p w:rsidRDefault="007E216E" w:rsidP="005C2CD1" w:rsidR="007E2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16E" w:rsidP="005C2CD1" w:rsidR="007E216E">
      <w:r>
        <w:separator/>
      </w:r>
    </w:p>
  </w:footnote>
  <w:footnote w:id="0" w:type="continuationSeparator">
    <w:p w:rsidRDefault="007E216E" w:rsidP="005C2CD1" w:rsidR="007E2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3366371"/>
      <w:docPartObj>
        <w:docPartGallery w:val="Page Numbers (Top of Page)"/>
        <w:docPartUnique/>
      </w:docPartObj>
    </w:sdtPr>
    <w:sdtEndPr/>
    <w:sdtContent>
      <w:p w:rsidRDefault="00C01241" w:rsidR="00C012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8D3">
          <w:rPr>
            <w:noProof/>
          </w:rPr>
          <w:t>2</w:t>
        </w:r>
        <w:r>
          <w:fldChar w:fldCharType="end"/>
        </w:r>
      </w:p>
      <w:p w:rsidRDefault="00C01241" w:rsidP="00C01241" w:rsidR="00C01241">
        <w:pPr>
          <w:pStyle w:val="Zaglavlje"/>
          <w:jc w:val="right"/>
        </w:pPr>
        <w:r>
          <w:t>Poslovni broj: 19 St-236/2018-5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EE476C">
      <w:t>2</w:t>
    </w:r>
    <w:r w:rsidR="00EE59E9">
      <w:t>36</w:t>
    </w:r>
    <w:r w:rsidR="00EE476C"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1459CB"/>
    <w:multiLevelType w:val="hybridMultilevel"/>
    <w:tmpl w:val="6D98CEBE"/>
    <w:lvl w:tplc="082030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1B1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3A22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86CF5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0B9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B316E"/>
    <w:rsid w:val="007D0F8F"/>
    <w:rsid w:val="007D12AA"/>
    <w:rsid w:val="007E216E"/>
    <w:rsid w:val="007E7376"/>
    <w:rsid w:val="007F0819"/>
    <w:rsid w:val="007F27CF"/>
    <w:rsid w:val="008069AE"/>
    <w:rsid w:val="00817C66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5D6D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124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7608"/>
    <w:rsid w:val="00CE0EE4"/>
    <w:rsid w:val="00CF1783"/>
    <w:rsid w:val="00CF2893"/>
    <w:rsid w:val="00CF5DE5"/>
    <w:rsid w:val="00D04313"/>
    <w:rsid w:val="00D17588"/>
    <w:rsid w:val="00D212DB"/>
    <w:rsid w:val="00D23251"/>
    <w:rsid w:val="00D24D2F"/>
    <w:rsid w:val="00D27F5C"/>
    <w:rsid w:val="00D35F74"/>
    <w:rsid w:val="00D767D0"/>
    <w:rsid w:val="00D7681E"/>
    <w:rsid w:val="00D808D3"/>
    <w:rsid w:val="00D87E31"/>
    <w:rsid w:val="00D925DB"/>
    <w:rsid w:val="00D97782"/>
    <w:rsid w:val="00DA4636"/>
    <w:rsid w:val="00DB278F"/>
    <w:rsid w:val="00DE2C49"/>
    <w:rsid w:val="00DE5F69"/>
    <w:rsid w:val="00E06819"/>
    <w:rsid w:val="00E23AF8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EE59E9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138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KAMEN j.d.o.o. za usluge</izvorni_sadrzaj>
    <derivirana_varijabla naziv="DomainObject.Predmet.ProtustrankaFormated_1">  PROFI KAMEN j.d.o.o. za usluge</derivirana_varijabla>
  </DomainObject.Predmet.ProtustrankaFormated>
  <DomainObject.Predmet.ProtustrankaFormatedOIB>
    <izvorni_sadrzaj>  PROFI KAMEN j.d.o.o. za usluge, OIB 88126086543</izvorni_sadrzaj>
    <derivirana_varijabla naziv="DomainObject.Predmet.ProtustrankaFormatedOIB_1">  PROFI KAMEN j.d.o.o. za usluge, OIB 88126086543</derivirana_varijabla>
  </DomainObject.Predmet.ProtustrankaFormatedOIB>
  <DomainObject.Predmet.ProtustrankaFormatedWithAdress>
    <izvorni_sadrzaj> PROFI KAMEN j.d.o.o. za usluge, Zvonarska 52, 32100 Vinkovci</izvorni_sadrzaj>
    <derivirana_varijabla naziv="DomainObject.Predmet.ProtustrankaFormatedWithAdress_1"> PROFI KAMEN j.d.o.o. za usluge, Zvonarska 52, 32100 Vinkovci</derivirana_varijabla>
  </DomainObject.Predmet.ProtustrankaFormatedWithAdress>
  <DomainObject.Predmet.ProtustrankaFormatedWithAdressOIB>
    <izvorni_sadrzaj> PROFI KAMEN j.d.o.o. za usluge, OIB 88126086543, Zvonarska 52, 32100 Vinkovci</izvorni_sadrzaj>
    <derivirana_varijabla naziv="DomainObject.Predmet.ProtustrankaFormatedWithAdressOIB_1"> PROFI KAMEN j.d.o.o. za usluge, OIB 88126086543, Zvonarska 52, 32100 Vinkovci</derivirana_varijabla>
  </DomainObject.Predmet.ProtustrankaFormatedWithAdressOIB>
  <DomainObject.Predmet.ProtustrankaWithAdress>
    <izvorni_sadrzaj>PROFI KAMEN j.d.o.o. za usluge Zvonarska 52, 32100 Vinkovci</izvorni_sadrzaj>
    <derivirana_varijabla naziv="DomainObject.Predmet.ProtustrankaWithAdress_1">PROFI KAMEN j.d.o.o. za usluge Zvonarska 52, 32100 Vinkovci</derivirana_varijabla>
  </DomainObject.Predmet.ProtustrankaWithAdress>
  <DomainObject.Predmet.ProtustrankaWithAdressOIB>
    <izvorni_sadrzaj>PROFI KAMEN j.d.o.o. za usluge, OIB 88126086543, Zvonarska 52, 32100 Vinkovci</izvorni_sadrzaj>
    <derivirana_varijabla naziv="DomainObject.Predmet.ProtustrankaWithAdressOIB_1">PROFI KAMEN j.d.o.o. za usluge, OIB 88126086543, Zvonarska 52, 32100 Vinkovci</derivirana_varijabla>
  </DomainObject.Predmet.ProtustrankaWithAdressOIB>
  <DomainObject.Predmet.ProtustrankaNazivFormated>
    <izvorni_sadrzaj>PROFI KAMEN j.d.o.o. za usluge</izvorni_sadrzaj>
    <derivirana_varijabla naziv="DomainObject.Predmet.ProtustrankaNazivFormated_1">PROFI KAMEN j.d.o.o. za usluge</derivirana_varijabla>
  </DomainObject.Predmet.ProtustrankaNazivFormated>
  <DomainObject.Predmet.ProtustrankaNazivFormatedOIB>
    <izvorni_sadrzaj>PROFI KAMEN j.d.o.o. za usluge, OIB 88126086543</izvorni_sadrzaj>
    <derivirana_varijabla naziv="DomainObject.Predmet.ProtustrankaNazivFormatedOIB_1">PROFI KAMEN j.d.o.o. za usluge, OIB 88126086543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 KAMEN j.d.o.o. za usluge</item>
    </izvorni_sadrzaj>
    <derivirana_varijabla naziv="DomainObject.Predmet.ProtuStrankaListFormated_1">
      <item>PROFI KAMEN j.d.o.o. za usluge</item>
    </derivirana_varijabla>
  </DomainObject.Predmet.ProtuStrankaListFormated>
  <DomainObject.Predmet.ProtuStrankaListFormatedOIB>
    <izvorni_sadrzaj>
      <item>PROFI KAMEN j.d.o.o. za usluge, OIB 88126086543</item>
    </izvorni_sadrzaj>
    <derivirana_varijabla naziv="DomainObject.Predmet.ProtuStrankaListFormatedOIB_1">
      <item>PROFI KAMEN j.d.o.o. za usluge, OIB 88126086543</item>
    </derivirana_varijabla>
  </DomainObject.Predmet.ProtuStrankaListFormatedOIB>
  <DomainObject.Predmet.ProtuStrankaListFormatedWithAdress>
    <izvorni_sadrzaj>
      <item>PROFI KAMEN j.d.o.o. za usluge, Zvonarska 52, 32100 Vinkovci</item>
    </izvorni_sadrzaj>
    <derivirana_varijabla naziv="DomainObject.Predmet.ProtuStrankaListFormatedWithAdress_1">
      <item>PROFI KAMEN j.d.o.o. za usluge, Zvonarska 52, 32100 Vinkovci</item>
    </derivirana_varijabla>
  </DomainObject.Predmet.ProtuStrankaListFormatedWithAdress>
  <DomainObject.Predmet.ProtuStrankaListFormatedWithAdressOIB>
    <izvorni_sadrzaj>
      <item>PROFI KAMEN j.d.o.o. za usluge, OIB 88126086543, Zvonarska 52, 32100 Vinkovci</item>
    </izvorni_sadrzaj>
    <derivirana_varijabla naziv="DomainObject.Predmet.ProtuStrankaListFormatedWithAdressOIB_1">
      <item>PROFI KAMEN j.d.o.o. za usluge, OIB 88126086543, Zvonarska 52, 32100 Vinkovci</item>
    </derivirana_varijabla>
  </DomainObject.Predmet.ProtuStrankaListFormatedWithAdressOIB>
  <DomainObject.Predmet.ProtuStrankaListNazivFormated>
    <izvorni_sadrzaj>
      <item>PROFI KAMEN j.d.o.o. za usluge</item>
    </izvorni_sadrzaj>
    <derivirana_varijabla naziv="DomainObject.Predmet.ProtuStrankaListNazivFormated_1">
      <item>PROFI KAMEN j.d.o.o. za usluge</item>
    </derivirana_varijabla>
  </DomainObject.Predmet.ProtuStrankaListNazivFormated>
  <DomainObject.Predmet.ProtuStrankaListNazivFormatedOIB>
    <izvorni_sadrzaj>
      <item>PROFI KAMEN j.d.o.o. za usluge, OIB 88126086543</item>
    </izvorni_sadrzaj>
    <derivirana_varijabla naziv="DomainObject.Predmet.ProtuStrankaListNazivFormatedOIB_1">
      <item>PROFI KAMEN j.d.o.o. za usluge, OIB 88126086543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 KAMEN j.d.o.o. za usluge</izvorni_sadrzaj>
    <derivirana_varijabla naziv="DomainObject.Predmet.ProtustrankaIDrugi_1">PROFI KAMEN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 KAMEN j.d.o.o. za usluge, OIB 88126086543, Zvonarska 52, 32100 Vinkovci</izvorni_sadrzaj>
    <derivirana_varijabla naziv="DomainObject.Predmet.ProtustrankaIDrugiAdressOIB_1">PROFI KAMEN j.d.o.o. za usluge, OIB 88126086543, Zvonarska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 KAMEN j.d.o.o. za usluge</item>
      <item>FINA RC OSIJEK</item>
    </izvorni_sadrzaj>
    <derivirana_varijabla naziv="DomainObject.Predmet.SudioniciListNaziv_1">
      <item>PROFI KAMEN j.d.o.o. za usluge</item>
      <item>FINA RC OSIJEK</item>
    </derivirana_varijabla>
  </DomainObject.Predmet.SudioniciListNaziv>
  <DomainObject.Predmet.SudioniciListAdressOIB>
    <izvorni_sadrzaj>
      <item>PROFI KAMEN j.d.o.o. za usluge, OIB 88126086543, Zvonarska 52,32100 Vinkovci</item>
      <item>FINA RC OSIJEK, OIB 85821130368</item>
    </izvorni_sadrzaj>
    <derivirana_varijabla naziv="DomainObject.Predmet.SudioniciListAdressOIB_1">
      <item>PROFI KAMEN j.d.o.o. za usluge, OIB 88126086543, Zvonarska 52,32100 Vinkovci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88126086543</item>
      <item>, OIB 85821130368</item>
    </izvorni_sadrzaj>
    <derivirana_varijabla naziv="DomainObject.Predmet.SudioniciListNazivOIB_1">
      <item>, OIB 88126086543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8D65E-2F8E-48A0-A866-3977A1E01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2776</properties:Characters>
  <properties:Lines>87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2018-05-25T06:14:00Z</dcterms:created>
  <dc:creator>Korisnik</dc:creator>
  <cp:lastModifiedBy>Renata Horvat</cp:lastModifiedBy>
  <cp:lastPrinted>2018-05-25T09:39:00Z</cp:lastPrinted>
  <dcterms:modified xmlns:xsi="http://www.w3.org/2001/XMLSchema-instance" xsi:type="dcterms:W3CDTF">2018-05-25T09:39:00Z</dcterms:modified>
  <cp:revision>13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(PROFI KAMEN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