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a4c3" w14:paraId="ad7a4c3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727490">
        <w:t>Broj: 2/St-2261/2016-14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A54F31" w:rsidRPr="00A54F31">
        <w:t>CIPELICA j.d.o.o. za trgovinu i usluge, OIB: 31070238543 sa sjedištem u Hrvatskih branitelja 17 A, Bartolovci</w:t>
      </w:r>
      <w:r w:rsidRPr="00F62B0D">
        <w:t xml:space="preserve">, dana </w:t>
      </w:r>
      <w:r w:rsidR="000620AA">
        <w:t>25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8A7077">
        <w:rPr>
          <w:b/>
        </w:rPr>
        <w:t>2261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C051D3">
        <w:t>120</w:t>
      </w:r>
      <w:r>
        <w:t xml:space="preserve"> dana u iznosu od </w:t>
      </w:r>
      <w:r w:rsidR="00042B27">
        <w:t>133.296,66</w:t>
      </w:r>
      <w:r>
        <w:t xml:space="preserve"> k</w:t>
      </w:r>
      <w:r w:rsidR="003C642F">
        <w:t>n</w:t>
      </w:r>
      <w:r w:rsidR="006B4AA5">
        <w:t xml:space="preserve">, te da ima </w:t>
      </w:r>
      <w:r w:rsidR="00042B27">
        <w:t>jednu</w:t>
      </w:r>
      <w:r w:rsidR="006B4AA5">
        <w:t xml:space="preserve"> zaposlen</w:t>
      </w:r>
      <w:r w:rsidR="00042B27">
        <w:t>u</w:t>
      </w:r>
      <w:r w:rsidR="006B4AA5">
        <w:t xml:space="preserve"> osob</w:t>
      </w:r>
      <w:r w:rsidR="00042B27">
        <w:t>u</w:t>
      </w:r>
      <w:r w:rsidR="006B4AA5">
        <w:t>.</w:t>
      </w:r>
    </w:p>
    <w:p w:rsidRDefault="00B379F8" w:rsidP="000916BF" w:rsidR="00F60231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0916BF" w:rsidRPr="000916BF">
        <w:t>CIPELICA j.d.o.o. za trgovinu i usluge, OIB: 31070238543 sa sjedištem u Hrvatskih branitelja 17 A, Bartolovci</w:t>
      </w:r>
      <w:r w:rsidR="008E789E">
        <w:t xml:space="preserve">, na koje </w:t>
      </w:r>
      <w:r w:rsidR="00F60231">
        <w:t>nije</w:t>
      </w:r>
      <w:r w:rsidR="008E789E">
        <w:t xml:space="preserve"> pristupio </w:t>
      </w:r>
      <w:r w:rsidR="00F60231">
        <w:t>nitko, a iz</w:t>
      </w:r>
      <w:r w:rsidR="00C051D3">
        <w:t xml:space="preserve"> </w:t>
      </w:r>
      <w:r w:rsidR="00F60231">
        <w:t>podataka koje je pribavio sud od Min. financija, Porezne uprave, Područni ured Sl.</w:t>
      </w:r>
      <w:r w:rsidR="00867DCF">
        <w:t xml:space="preserve"> </w:t>
      </w:r>
      <w:r w:rsidR="00F60231">
        <w:t xml:space="preserve"> Brod, ZK odjela </w:t>
      </w:r>
      <w:r w:rsidR="008B6D15">
        <w:t xml:space="preserve">i CVH d.d. </w:t>
      </w:r>
      <w:r w:rsidR="00F60231">
        <w:t xml:space="preserve">proizlazi da dužnik nema nepokretne i pokretne imovine, </w:t>
      </w:r>
      <w:r w:rsidR="00F60231">
        <w:lastRenderedPageBreak/>
        <w:t>vrijednosnih papira, dividende, udjela.</w:t>
      </w:r>
      <w:r w:rsidR="00867DCF">
        <w:t xml:space="preserve"> Iz podataka FINE proizlazi da na dan </w:t>
      </w:r>
      <w:r w:rsidR="00F12363">
        <w:t>21</w:t>
      </w:r>
      <w:r w:rsidR="00867DCF">
        <w:t xml:space="preserve">. </w:t>
      </w:r>
      <w:r w:rsidR="00F12363">
        <w:t>rujna</w:t>
      </w:r>
      <w:r w:rsidR="00867DCF">
        <w:t xml:space="preserve"> </w:t>
      </w:r>
      <w:r w:rsidR="00F12363">
        <w:t>2016</w:t>
      </w:r>
      <w:r w:rsidR="00867DCF">
        <w:t xml:space="preserve">. u očevidniku redoslijeda osnova za plaćanje ima neizvršene osnove za plaćanje u neprekidnom razdoblju od </w:t>
      </w:r>
      <w:r w:rsidR="00F12363">
        <w:t>120</w:t>
      </w:r>
      <w:r w:rsidR="00867DCF">
        <w:t xml:space="preserve"> dana u iznosu od</w:t>
      </w:r>
      <w:r w:rsidR="00F12363">
        <w:t xml:space="preserve"> 133.296,66 kn.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AE7849">
        <w:t>25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644" w:rsidP="00B670D0" w:rsidR="007A6644">
      <w:r>
        <w:separator/>
      </w:r>
    </w:p>
  </w:endnote>
  <w:endnote w:id="0" w:type="continuationSeparator">
    <w:p w:rsidRDefault="007A6644" w:rsidP="00B670D0" w:rsidR="007A6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DD7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644" w:rsidP="00B670D0" w:rsidR="007A6644">
      <w:r>
        <w:separator/>
      </w:r>
    </w:p>
  </w:footnote>
  <w:footnote w:id="0" w:type="continuationSeparator">
    <w:p w:rsidRDefault="007A6644" w:rsidP="00B670D0" w:rsidR="007A66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06E6F"/>
    <w:rsid w:val="000427AF"/>
    <w:rsid w:val="00042B27"/>
    <w:rsid w:val="000620AA"/>
    <w:rsid w:val="00081179"/>
    <w:rsid w:val="000916BF"/>
    <w:rsid w:val="000E5CE0"/>
    <w:rsid w:val="00164AC1"/>
    <w:rsid w:val="0017264E"/>
    <w:rsid w:val="001A30EE"/>
    <w:rsid w:val="001B4CE7"/>
    <w:rsid w:val="001D347D"/>
    <w:rsid w:val="00221771"/>
    <w:rsid w:val="002512B6"/>
    <w:rsid w:val="0029706D"/>
    <w:rsid w:val="002C1EC0"/>
    <w:rsid w:val="002E0070"/>
    <w:rsid w:val="0030130A"/>
    <w:rsid w:val="0032533A"/>
    <w:rsid w:val="00364A4A"/>
    <w:rsid w:val="00375D24"/>
    <w:rsid w:val="003C642F"/>
    <w:rsid w:val="003F76F7"/>
    <w:rsid w:val="00410A95"/>
    <w:rsid w:val="00437AAB"/>
    <w:rsid w:val="004A2BCA"/>
    <w:rsid w:val="004A5890"/>
    <w:rsid w:val="004A742F"/>
    <w:rsid w:val="0050742A"/>
    <w:rsid w:val="00527AED"/>
    <w:rsid w:val="00531227"/>
    <w:rsid w:val="0054608D"/>
    <w:rsid w:val="005C0794"/>
    <w:rsid w:val="005F518F"/>
    <w:rsid w:val="00673C7E"/>
    <w:rsid w:val="00696188"/>
    <w:rsid w:val="006B4AA5"/>
    <w:rsid w:val="00722F69"/>
    <w:rsid w:val="00727490"/>
    <w:rsid w:val="00763DD7"/>
    <w:rsid w:val="007A17E0"/>
    <w:rsid w:val="007A6644"/>
    <w:rsid w:val="007D38EE"/>
    <w:rsid w:val="0081420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E05F8"/>
    <w:rsid w:val="00A54F31"/>
    <w:rsid w:val="00A84704"/>
    <w:rsid w:val="00AD1AE5"/>
    <w:rsid w:val="00AD4D23"/>
    <w:rsid w:val="00AE7849"/>
    <w:rsid w:val="00B02A35"/>
    <w:rsid w:val="00B16819"/>
    <w:rsid w:val="00B379F8"/>
    <w:rsid w:val="00B46E44"/>
    <w:rsid w:val="00B5784E"/>
    <w:rsid w:val="00B670D0"/>
    <w:rsid w:val="00BB1DD2"/>
    <w:rsid w:val="00BE08ED"/>
    <w:rsid w:val="00BE2C35"/>
    <w:rsid w:val="00C051D3"/>
    <w:rsid w:val="00CA7E15"/>
    <w:rsid w:val="00CD450E"/>
    <w:rsid w:val="00CF0205"/>
    <w:rsid w:val="00D14E97"/>
    <w:rsid w:val="00D358A1"/>
    <w:rsid w:val="00D44DD0"/>
    <w:rsid w:val="00D60AB4"/>
    <w:rsid w:val="00D92EFE"/>
    <w:rsid w:val="00D9689D"/>
    <w:rsid w:val="00D96C0F"/>
    <w:rsid w:val="00DD2614"/>
    <w:rsid w:val="00DE21C2"/>
    <w:rsid w:val="00E15625"/>
    <w:rsid w:val="00E70871"/>
    <w:rsid w:val="00E77AFE"/>
    <w:rsid w:val="00EA3C05"/>
    <w:rsid w:val="00EE6A06"/>
    <w:rsid w:val="00EF47AD"/>
    <w:rsid w:val="00F12363"/>
    <w:rsid w:val="00F21319"/>
    <w:rsid w:val="00F60231"/>
    <w:rsid w:val="00F62B0D"/>
    <w:rsid w:val="00F64018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133296.66</izvorni_sadrzaj>
    <derivirana_varijabla naziv="DomainObject.Predmet.InicijalnaVrijednost_1">133296.66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CIPELICA j.d.o.o. za trgovinu i usluge</izvorni_sadrzaj>
    <derivirana_varijabla naziv="DomainObject.Predmet.ProtustrankaFormated_1">  CIPELICA j.d.o.o. za trgovinu i usluge</derivirana_varijabla>
  </DomainObject.Predmet.ProtustrankaFormated>
  <DomainObject.Predmet.ProtustrankaFormatedOIB>
    <izvorni_sadrzaj>  CIPELICA j.d.o.o. za trgovinu i usluge, OIB 31070238543</izvorni_sadrzaj>
    <derivirana_varijabla naziv="DomainObject.Predmet.ProtustrankaFormatedOIB_1">  CIPELICA j.d.o.o. za trgovinu i usluge, OIB 31070238543</derivirana_varijabla>
  </DomainObject.Predmet.ProtustrankaFormatedOIB>
  <DomainObject.Predmet.ProtustrankaFormatedWithAdress>
    <izvorni_sadrzaj> CIPELICA j.d.o.o. za trgovinu i usluge, Hrvatskih branitelja 17 A , 35252 Bartolovci</izvorni_sadrzaj>
    <derivirana_varijabla naziv="DomainObject.Predmet.ProtustrankaFormatedWithAdress_1"> CIPELICA j.d.o.o. za trgovinu i usluge, Hrvatskih branitelja 17 A , 35252 Bartolovci</derivirana_varijabla>
  </DomainObject.Predmet.ProtustrankaFormatedWithAdress>
  <DomainObject.Predmet.ProtustrankaFormatedWithAdressOIB>
    <izvorni_sadrzaj> CIPELICA j.d.o.o. za trgovinu i usluge, OIB 31070238543, Hrvatskih branitelja 17 A , 35252 Bartolovci</izvorni_sadrzaj>
    <derivirana_varijabla naziv="DomainObject.Predmet.ProtustrankaFormatedWithAdressOIB_1"> CIPELICA j.d.o.o. za trgovinu i usluge, OIB 31070238543, Hrvatskih branitelja 17 A , 35252 Bartolovci</derivirana_varijabla>
  </DomainObject.Predmet.ProtustrankaFormatedWithAdressOIB>
  <DomainObject.Predmet.ProtustrankaWithAdress>
    <izvorni_sadrzaj>CIPELICA j.d.o.o. za trgovinu i usluge Hrvatskih branitelja 17 A , 35252 Bartolovci</izvorni_sadrzaj>
    <derivirana_varijabla naziv="DomainObject.Predmet.ProtustrankaWithAdress_1">CIPELICA j.d.o.o. za trgovinu i usluge Hrvatskih branitelja 17 A , 35252 Bartolovci</derivirana_varijabla>
  </DomainObject.Predmet.ProtustrankaWithAdress>
  <DomainObject.Predmet.ProtustrankaWithAdressOIB>
    <izvorni_sadrzaj>CIPELICA j.d.o.o. za trgovinu i usluge, OIB 31070238543, Hrvatskih branitelja 17 A , 35252 Bartolovci</izvorni_sadrzaj>
    <derivirana_varijabla naziv="DomainObject.Predmet.ProtustrankaWithAdressOIB_1">CIPELICA j.d.o.o. za trgovinu i usluge, OIB 31070238543, Hrvatskih branitelja 17 A , 35252 Bartolovci</derivirana_varijabla>
  </DomainObject.Predmet.ProtustrankaWithAdressOIB>
  <DomainObject.Predmet.ProtustrankaNazivFormated>
    <izvorni_sadrzaj>CIPELICA j.d.o.o. za trgovinu i usluge</izvorni_sadrzaj>
    <derivirana_varijabla naziv="DomainObject.Predmet.ProtustrankaNazivFormated_1">CIPELICA j.d.o.o. za trgovinu i usluge</derivirana_varijabla>
  </DomainObject.Predmet.ProtustrankaNazivFormated>
  <DomainObject.Predmet.ProtustrankaNazivFormatedOIB>
    <izvorni_sadrzaj>CIPELICA j.d.o.o. za trgovinu i usluge, OIB 31070238543</izvorni_sadrzaj>
    <derivirana_varijabla naziv="DomainObject.Predmet.ProtustrankaNazivFormatedOIB_1">CIPELICA j.d.o.o. za trgovinu i usluge, OIB 31070238543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CIPELICA j.d.o.o. za trgovinu i usluge</item>
    </izvorni_sadrzaj>
    <derivirana_varijabla naziv="DomainObject.Predmet.ProtuStrankaListFormated_1">
      <item>CIPELICA j.d.o.o. za trgovinu i usluge</item>
    </derivirana_varijabla>
  </DomainObject.Predmet.ProtuStrankaListFormated>
  <DomainObject.Predmet.ProtuStrankaListFormatedOIB>
    <izvorni_sadrzaj>
      <item>CIPELICA j.d.o.o. za trgovinu i usluge, OIB 31070238543</item>
    </izvorni_sadrzaj>
    <derivirana_varijabla naziv="DomainObject.Predmet.ProtuStrankaListFormatedOIB_1">
      <item>CIPELICA j.d.o.o. za trgovinu i usluge, OIB 31070238543</item>
    </derivirana_varijabla>
  </DomainObject.Predmet.ProtuStrankaListFormatedOIB>
  <DomainObject.Predmet.ProtuStrankaListFormatedWithAdress>
    <izvorni_sadrzaj>
      <item>CIPELICA j.d.o.o. za trgovinu i usluge, Hrvatskih branitelja 17 A , 35252 Bartolovci</item>
    </izvorni_sadrzaj>
    <derivirana_varijabla naziv="DomainObject.Predmet.ProtuStrankaListFormatedWithAdress_1">
      <item>CIPELICA j.d.o.o. za trgovinu i usluge, Hrvatskih branitelja 17 A , 35252 Bartolovci</item>
    </derivirana_varijabla>
  </DomainObject.Predmet.ProtuStrankaListFormatedWithAdress>
  <DomainObject.Predmet.ProtuStrankaListFormatedWithAdressOIB>
    <izvorni_sadrzaj>
      <item>CIPELICA j.d.o.o. za trgovinu i usluge, OIB 31070238543, Hrvatskih branitelja 17 A , 35252 Bartolovci</item>
    </izvorni_sadrzaj>
    <derivirana_varijabla naziv="DomainObject.Predmet.ProtuStrankaListFormatedWithAdressOIB_1">
      <item>CIPELICA j.d.o.o. za trgovinu i usluge, OIB 31070238543, Hrvatskih branitelja 17 A , 35252 Bartolovci</item>
    </derivirana_varijabla>
  </DomainObject.Predmet.ProtuStrankaListFormatedWithAdressOIB>
  <DomainObject.Predmet.ProtuStrankaListNazivFormated>
    <izvorni_sadrzaj>
      <item>CIPELICA j.d.o.o. za trgovinu i usluge</item>
    </izvorni_sadrzaj>
    <derivirana_varijabla naziv="DomainObject.Predmet.ProtuStrankaListNazivFormated_1">
      <item>CIPELICA j.d.o.o. za trgovinu i usluge</item>
    </derivirana_varijabla>
  </DomainObject.Predmet.ProtuStrankaListNazivFormated>
  <DomainObject.Predmet.ProtuStrankaListNazivFormatedOIB>
    <izvorni_sadrzaj>
      <item>CIPELICA j.d.o.o. za trgovinu i usluge, OIB 31070238543</item>
    </izvorni_sadrzaj>
    <derivirana_varijabla naziv="DomainObject.Predmet.ProtuStrankaListNazivFormatedOIB_1">
      <item>CIPELICA j.d.o.o. za trgovinu i usluge, OIB 31070238543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CIPELICA j.d.o.o. za trgovinu i usluge</izvorni_sadrzaj>
    <derivirana_varijabla naziv="DomainObject.Predmet.ProtustrankaIDrugi_1">CIPELICA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CIPELICA j.d.o.o. za trgovinu i usluge, OIB 31070238543, Hrvatskih branitelja 17 A , 35252 Bartolovci</izvorni_sadrzaj>
    <derivirana_varijabla naziv="DomainObject.Predmet.ProtustrankaIDrugiAdressOIB_1">CIPELICA j.d.o.o. za trgovinu i usluge, OIB 31070238543, Hrvatskih branitelja 17 A , 35252 Bartolovci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CIPELICA j.d.o.o. za trgovinu i usluge</item>
    </izvorni_sadrzaj>
    <derivirana_varijabla naziv="DomainObject.Predmet.SudioniciListNaziv_1">
      <item>Financijska agencija</item>
      <item>CIPELICA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CIPELICA j.d.o.o. za trgovinu i usluge, OIB 31070238543, Hrvatskih branitelja 17 A ,35252 Bartolovci</item>
    </izvorni_sadrzaj>
    <derivirana_varijabla naziv="DomainObject.Predmet.SudioniciListAdressOIB_1">
      <item>Financijska agencija, OIB 85821130368, Ulica grada Vukovara 70,10000 Zagreb</item>
      <item>CIPELICA j.d.o.o. za trgovinu i usluge, OIB 31070238543, Hrvatskih branitelja 17 A ,35252 Bartolovci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31070238543</item>
    </izvorni_sadrzaj>
    <derivirana_varijabla naziv="DomainObject.Predmet.SudioniciListNazivOIB_1">
      <item>, OIB 85821130368</item>
      <item>, OIB 31070238543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484</properties:Words>
  <properties:Characters>2334</properties:Characters>
  <properties:Lines>103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2018-09-25T10:41:00Z</dcterms:created>
  <dc:creator>wsadmin</dc:creator>
  <cp:lastModifiedBy>wsadmin</cp:lastModifiedBy>
  <cp:lastPrinted>2018-06-07T09:13:00Z</cp:lastPrinted>
  <dcterms:modified xmlns:xsi="http://www.w3.org/2001/XMLSchema-instance" xsi:type="dcterms:W3CDTF">2018-09-25T10:49:00Z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St-2261-2016 25.09.2018..docx)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