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f288" w14:paraId="9fcf288" w:rsidRDefault="00F1736F" w:rsidR="00F1736F" w:rsidRPr="003C451C">
      <w:pPr>
        <w15:collapsed w:val="false"/>
        <w:rPr>
          <w:b/>
        </w:rPr>
      </w:pPr>
      <w:bookmarkStart w:name="_GoBack" w:id="0"/>
      <w:bookmarkEnd w:id="0"/>
    </w:p>
    <w:p w:rsidRDefault="00024451" w:rsidP="00DE4CB8" w:rsidR="00F1736F" w:rsidRPr="003C451C">
      <w:pPr>
        <w:ind w:firstLine="708" w:left="708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14375" cx="542925"/>
            <wp:effectExtent b="9525" r="9525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36F" w:rsidR="00F1736F" w:rsidRPr="003C451C">
      <w:pPr>
        <w:rPr>
          <w:b/>
        </w:rPr>
      </w:pPr>
    </w:p>
    <w:p w:rsidRDefault="00F1736F" w:rsidR="00F1736F" w:rsidRPr="003C451C">
      <w:pPr>
        <w:rPr>
          <w:b/>
        </w:rPr>
      </w:pPr>
      <w:r w:rsidRPr="003C451C">
        <w:rPr>
          <w:b/>
        </w:rPr>
        <w:t>TRGOVAČKI SUD U SPLITU</w:t>
      </w:r>
    </w:p>
    <w:p w:rsidRDefault="004730D7" w:rsidR="00F1736F" w:rsidRPr="003C451C">
      <w:pPr>
        <w:rPr>
          <w:b/>
        </w:rPr>
      </w:pPr>
      <w:r w:rsidRPr="004730D7">
        <w:rPr>
          <w:b/>
        </w:rPr>
        <w:t xml:space="preserve">Split, </w:t>
      </w:r>
      <w:proofErr w:type="spellStart"/>
      <w:r w:rsidRPr="004730D7">
        <w:rPr>
          <w:b/>
        </w:rPr>
        <w:t>Sukoišanska</w:t>
      </w:r>
      <w:proofErr w:type="spellEnd"/>
      <w:r w:rsidRPr="004730D7">
        <w:rPr>
          <w:b/>
        </w:rPr>
        <w:t xml:space="preserve"> 6</w:t>
      </w:r>
      <w:r w:rsidR="00F1736F">
        <w:rPr>
          <w:b/>
        </w:rPr>
        <w:tab/>
      </w:r>
      <w:r w:rsidR="00F1736F">
        <w:rPr>
          <w:b/>
        </w:rPr>
        <w:tab/>
      </w:r>
      <w:r w:rsidR="00F1736F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F1736F" w:rsidRPr="003C451C">
        <w:rPr>
          <w:b/>
        </w:rPr>
        <w:t>Posl</w:t>
      </w:r>
      <w:proofErr w:type="spellEnd"/>
      <w:r w:rsidR="00F1736F" w:rsidRPr="003C451C">
        <w:rPr>
          <w:b/>
        </w:rPr>
        <w:t>. br. 18</w:t>
      </w:r>
      <w:r w:rsidR="00F1736F">
        <w:rPr>
          <w:b/>
        </w:rPr>
        <w:t xml:space="preserve"> St</w:t>
      </w:r>
      <w:r w:rsidR="00F1736F" w:rsidRPr="003C451C">
        <w:rPr>
          <w:b/>
        </w:rPr>
        <w:t>-</w:t>
      </w:r>
      <w:r w:rsidR="008B758C">
        <w:rPr>
          <w:b/>
        </w:rPr>
        <w:t>1</w:t>
      </w:r>
      <w:r w:rsidR="002A3EC7">
        <w:rPr>
          <w:b/>
        </w:rPr>
        <w:t>229</w:t>
      </w:r>
      <w:r w:rsidR="00F1736F" w:rsidRPr="003C451C">
        <w:rPr>
          <w:b/>
        </w:rPr>
        <w:t>/201</w:t>
      </w:r>
      <w:r w:rsidR="00F1736F">
        <w:rPr>
          <w:b/>
        </w:rPr>
        <w:t>6</w:t>
      </w:r>
    </w:p>
    <w:p w:rsidRDefault="00F1736F" w:rsidR="00F1736F" w:rsidRPr="003C451C">
      <w:pPr>
        <w:rPr>
          <w:b/>
        </w:rPr>
      </w:pPr>
    </w:p>
    <w:p w:rsidRDefault="00F1736F" w:rsidR="00F1736F">
      <w:pPr>
        <w:rPr>
          <w:b/>
        </w:rPr>
      </w:pPr>
    </w:p>
    <w:p w:rsidRDefault="00F1736F" w:rsidR="00F1736F" w:rsidRPr="003C451C">
      <w:pPr>
        <w:rPr>
          <w:b/>
        </w:rPr>
      </w:pPr>
    </w:p>
    <w:p w:rsidRDefault="00F1736F" w:rsidP="00815E32" w:rsidR="00F1736F" w:rsidRPr="00815E32">
      <w:pPr>
        <w:jc w:val="center"/>
        <w:rPr>
          <w:b/>
        </w:rPr>
      </w:pPr>
      <w:r w:rsidRPr="00815E32">
        <w:rPr>
          <w:b/>
        </w:rPr>
        <w:t>R E P U B L I K A   H R V A T S K A</w:t>
      </w:r>
    </w:p>
    <w:p w:rsidRDefault="00F1736F" w:rsidP="00815E32" w:rsidR="00F1736F" w:rsidRPr="00815E32">
      <w:pPr>
        <w:jc w:val="center"/>
        <w:rPr>
          <w:b/>
        </w:rPr>
      </w:pPr>
    </w:p>
    <w:p w:rsidRDefault="00F1736F" w:rsidP="00815E32" w:rsidR="00F1736F" w:rsidRPr="00815E32">
      <w:pPr>
        <w:jc w:val="center"/>
        <w:rPr>
          <w:b/>
        </w:rPr>
      </w:pPr>
      <w:r w:rsidRPr="00815E32">
        <w:rPr>
          <w:b/>
        </w:rPr>
        <w:t>R J E Š E N J E</w:t>
      </w:r>
    </w:p>
    <w:p w:rsidRDefault="00F1736F" w:rsidP="00206CCD" w:rsidR="00F1736F" w:rsidRPr="00815E32">
      <w:pPr>
        <w:jc w:val="both"/>
        <w:rPr>
          <w:b/>
        </w:rPr>
      </w:pPr>
    </w:p>
    <w:p w:rsidRDefault="00F1736F" w:rsidP="004730D7" w:rsidR="00F1736F">
      <w:pPr>
        <w:ind w:firstLine="708"/>
        <w:jc w:val="both"/>
      </w:pPr>
      <w:r w:rsidRPr="00815E32">
        <w:t xml:space="preserve">Trgovački sud u Splitu, po sucu tog suda Katarini Franković, kao stečajnom sucu, povodom prijedloga za otvaranje stečajnog postupka nad dužnikom  </w:t>
      </w:r>
      <w:r w:rsidR="002A3EC7" w:rsidRPr="002A3EC7">
        <w:t xml:space="preserve">SOLIN BRODOGRADNJA društvo s ograničenom odgovornošću za brodogradnju i trgovinu, </w:t>
      </w:r>
      <w:proofErr w:type="spellStart"/>
      <w:r w:rsidR="002A3EC7" w:rsidRPr="002A3EC7">
        <w:t>Ljubitovica</w:t>
      </w:r>
      <w:proofErr w:type="spellEnd"/>
      <w:r w:rsidR="002A3EC7" w:rsidRPr="002A3EC7">
        <w:t xml:space="preserve">, </w:t>
      </w:r>
      <w:proofErr w:type="spellStart"/>
      <w:r w:rsidR="002A3EC7" w:rsidRPr="002A3EC7">
        <w:t>Rapići</w:t>
      </w:r>
      <w:proofErr w:type="spellEnd"/>
      <w:r w:rsidR="002A3EC7" w:rsidRPr="002A3EC7">
        <w:t xml:space="preserve"> 12/a MBS: 060236953, OIB: 27876766259</w:t>
      </w:r>
      <w:r w:rsidRPr="00815E32">
        <w:t xml:space="preserve">, dana </w:t>
      </w:r>
      <w:r w:rsidR="008C07A0">
        <w:t>19. lipnj</w:t>
      </w:r>
      <w:r>
        <w:t xml:space="preserve">a </w:t>
      </w:r>
      <w:r w:rsidRPr="00815E32">
        <w:t>201</w:t>
      </w:r>
      <w:r w:rsidR="00585D1B">
        <w:t>7</w:t>
      </w:r>
      <w:r w:rsidRPr="00815E32">
        <w:t>. godine</w:t>
      </w:r>
    </w:p>
    <w:p w:rsidRDefault="00F1736F" w:rsidP="00206CCD" w:rsidR="00F1736F">
      <w:pPr>
        <w:jc w:val="both"/>
      </w:pPr>
    </w:p>
    <w:p w:rsidRDefault="00F1736F" w:rsidP="00C27F6F" w:rsidR="00F1736F" w:rsidRPr="00C27F6F">
      <w:pPr>
        <w:jc w:val="center"/>
        <w:rPr>
          <w:b/>
        </w:rPr>
      </w:pPr>
      <w:r w:rsidRPr="00C27F6F">
        <w:rPr>
          <w:b/>
        </w:rPr>
        <w:t>r i j e š i o    j e</w:t>
      </w:r>
    </w:p>
    <w:p w:rsidRDefault="00F1736F" w:rsidP="00206CCD" w:rsidR="00F1736F" w:rsidRPr="00815E32">
      <w:pPr>
        <w:jc w:val="both"/>
        <w:rPr>
          <w:b/>
        </w:rPr>
      </w:pPr>
    </w:p>
    <w:p w:rsidRDefault="00F1736F" w:rsidP="00C27F6F" w:rsidR="00F1736F">
      <w:pPr>
        <w:ind w:hanging="705" w:left="705"/>
        <w:jc w:val="both"/>
      </w:pPr>
      <w:r>
        <w:t xml:space="preserve">I </w:t>
      </w:r>
      <w:r>
        <w:tab/>
      </w:r>
      <w:r w:rsidR="008C07A0" w:rsidRPr="008C07A0">
        <w:t>Ročište zakazano za dan 0</w:t>
      </w:r>
      <w:r w:rsidR="008C07A0">
        <w:t>3</w:t>
      </w:r>
      <w:r w:rsidR="008C07A0" w:rsidRPr="008C07A0">
        <w:t xml:space="preserve">. </w:t>
      </w:r>
      <w:r w:rsidR="008C07A0">
        <w:t>srpnj</w:t>
      </w:r>
      <w:r w:rsidR="008C07A0" w:rsidRPr="008C07A0">
        <w:t>a 201</w:t>
      </w:r>
      <w:r w:rsidR="008C07A0">
        <w:t>7</w:t>
      </w:r>
      <w:r w:rsidR="008C07A0" w:rsidRPr="008C07A0">
        <w:t xml:space="preserve">. godine u </w:t>
      </w:r>
      <w:r w:rsidR="008C07A0">
        <w:t>12,0</w:t>
      </w:r>
      <w:r w:rsidR="008C07A0" w:rsidRPr="008C07A0">
        <w:t>0 sati, se odgađa</w:t>
      </w:r>
      <w:r w:rsidR="008C07A0">
        <w:t xml:space="preserve"> zbog službene spriječenosti uređujućeg suca</w:t>
      </w:r>
      <w:r w:rsidR="008C07A0" w:rsidRPr="008C07A0">
        <w:t xml:space="preserve">, te se novo zakazuje za dan </w:t>
      </w:r>
      <w:r w:rsidR="008C07A0" w:rsidRPr="008C07A0">
        <w:rPr>
          <w:b/>
        </w:rPr>
        <w:t>04. srpnja 2017. godine u 13,00 sati</w:t>
      </w:r>
      <w:r w:rsidR="008C07A0" w:rsidRPr="008C07A0">
        <w:t xml:space="preserve"> sve u zgradi ovog suda u Splitu, </w:t>
      </w:r>
      <w:proofErr w:type="spellStart"/>
      <w:r w:rsidR="008C07A0" w:rsidRPr="008C07A0">
        <w:t>Sukoišanska</w:t>
      </w:r>
      <w:proofErr w:type="spellEnd"/>
      <w:r w:rsidR="008C07A0" w:rsidRPr="008C07A0">
        <w:t xml:space="preserve"> 6, sudnica br. 4, soba broj 118, na I. katu. </w:t>
      </w:r>
    </w:p>
    <w:p w:rsidRDefault="00F1736F" w:rsidP="008C07A0" w:rsidR="00F1736F" w:rsidRPr="007303A9">
      <w:pPr>
        <w:jc w:val="both"/>
      </w:pPr>
    </w:p>
    <w:p w:rsidRDefault="00F1736F" w:rsidP="00206CCD" w:rsidR="00F1736F" w:rsidRPr="00815E32">
      <w:pPr>
        <w:jc w:val="both"/>
      </w:pPr>
    </w:p>
    <w:p w:rsidRDefault="00F1736F" w:rsidP="00815E32" w:rsidR="00F1736F" w:rsidRPr="00585D1B">
      <w:pPr>
        <w:jc w:val="center"/>
        <w:rPr>
          <w:b/>
        </w:rPr>
      </w:pPr>
      <w:r w:rsidRPr="00585D1B">
        <w:rPr>
          <w:b/>
        </w:rPr>
        <w:t xml:space="preserve">U </w:t>
      </w:r>
      <w:r w:rsidR="004730D7" w:rsidRPr="00585D1B">
        <w:rPr>
          <w:b/>
        </w:rPr>
        <w:t>Split</w:t>
      </w:r>
      <w:r w:rsidRPr="00585D1B">
        <w:rPr>
          <w:b/>
        </w:rPr>
        <w:t xml:space="preserve">u, dana </w:t>
      </w:r>
      <w:r w:rsidR="008C07A0">
        <w:rPr>
          <w:b/>
        </w:rPr>
        <w:t>19. lipnj</w:t>
      </w:r>
      <w:r w:rsidRPr="00585D1B">
        <w:rPr>
          <w:b/>
        </w:rPr>
        <w:t>a 201</w:t>
      </w:r>
      <w:r w:rsidR="00585D1B" w:rsidRPr="00585D1B">
        <w:rPr>
          <w:b/>
        </w:rPr>
        <w:t>7</w:t>
      </w:r>
      <w:r w:rsidRPr="00585D1B">
        <w:rPr>
          <w:b/>
        </w:rPr>
        <w:t>.g.</w:t>
      </w:r>
    </w:p>
    <w:p w:rsidRDefault="00F1736F" w:rsidP="00C11F12" w:rsidR="00F1736F" w:rsidRPr="003C451C">
      <w:pPr>
        <w:jc w:val="both"/>
      </w:pPr>
    </w:p>
    <w:p w:rsidRDefault="00F1736F" w:rsidP="00C11F12" w:rsidR="00F1736F" w:rsidRPr="003C451C">
      <w:pPr>
        <w:jc w:val="both"/>
      </w:pP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</w:p>
    <w:p w:rsidRDefault="00F1736F" w:rsidP="00C6047E" w:rsidR="00F1736F" w:rsidRPr="003C451C">
      <w:pPr>
        <w:ind w:firstLine="708" w:left="4956"/>
        <w:jc w:val="both"/>
        <w:rPr>
          <w:b/>
        </w:rPr>
      </w:pPr>
      <w:r w:rsidRPr="003C451C">
        <w:rPr>
          <w:b/>
        </w:rPr>
        <w:t>Sudac:</w:t>
      </w:r>
    </w:p>
    <w:p w:rsidRDefault="00F1736F" w:rsidP="00C11F12" w:rsidR="00F1736F" w:rsidRPr="003C451C">
      <w:pPr>
        <w:jc w:val="both"/>
        <w:rPr>
          <w:b/>
        </w:rPr>
      </w:pPr>
    </w:p>
    <w:p w:rsidRDefault="00F1736F" w:rsidP="00C11F12" w:rsidR="00F1736F">
      <w:pPr>
        <w:jc w:val="both"/>
        <w:rPr>
          <w:b/>
        </w:rPr>
      </w:pP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  <w:t>Katarina Franković</w:t>
      </w:r>
    </w:p>
    <w:p w:rsidRDefault="00F1736F" w:rsidP="00C11F12" w:rsidR="00F1736F">
      <w:pPr>
        <w:jc w:val="both"/>
        <w:rPr>
          <w:b/>
        </w:rPr>
      </w:pPr>
    </w:p>
    <w:p w:rsidRDefault="00F1736F" w:rsidP="00815E32" w:rsidR="00F1736F" w:rsidRPr="00815E32">
      <w:pPr>
        <w:jc w:val="both"/>
        <w:rPr>
          <w:b/>
        </w:rPr>
      </w:pPr>
      <w:r>
        <w:rPr>
          <w:b/>
        </w:rPr>
        <w:t>DN-a</w:t>
      </w:r>
      <w:r w:rsidRPr="00815E32">
        <w:rPr>
          <w:b/>
        </w:rPr>
        <w:t>:</w:t>
      </w:r>
    </w:p>
    <w:p w:rsidRDefault="00F1736F" w:rsidP="00206CCD" w:rsidR="00F1736F">
      <w:pPr>
        <w:jc w:val="both"/>
      </w:pPr>
      <w:r>
        <w:t>-mrežna stranica e – oglasna ploča</w:t>
      </w:r>
    </w:p>
    <w:p w:rsidRDefault="00585D1B" w:rsidP="00206CCD" w:rsidR="00585D1B" w:rsidRPr="00815E32">
      <w:pPr>
        <w:jc w:val="both"/>
      </w:pPr>
    </w:p>
    <w:sectPr w:rsidSect="00206CCD" w:rsidR="00585D1B" w:rsidRPr="00815E32">
      <w:pgSz w:h="16838" w:w="11906"/>
      <w:pgMar w:gutter="0" w:footer="708" w:header="708" w:left="1417" w:bottom="1417" w:right="1417" w:top="125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50D8"/>
    <w:rsid w:val="00006267"/>
    <w:rsid w:val="00006FA7"/>
    <w:rsid w:val="000214C8"/>
    <w:rsid w:val="00023D3B"/>
    <w:rsid w:val="00024451"/>
    <w:rsid w:val="00024933"/>
    <w:rsid w:val="000329D1"/>
    <w:rsid w:val="000365E1"/>
    <w:rsid w:val="000577CD"/>
    <w:rsid w:val="00063EA5"/>
    <w:rsid w:val="00075D92"/>
    <w:rsid w:val="00092263"/>
    <w:rsid w:val="000A09FC"/>
    <w:rsid w:val="000A1E92"/>
    <w:rsid w:val="000A44AC"/>
    <w:rsid w:val="000A5FCB"/>
    <w:rsid w:val="000C1B69"/>
    <w:rsid w:val="000C5D1E"/>
    <w:rsid w:val="000D0374"/>
    <w:rsid w:val="000D2600"/>
    <w:rsid w:val="000D6CD9"/>
    <w:rsid w:val="000E595C"/>
    <w:rsid w:val="000E75B3"/>
    <w:rsid w:val="000F2BFB"/>
    <w:rsid w:val="000F6A21"/>
    <w:rsid w:val="00112BC4"/>
    <w:rsid w:val="00113284"/>
    <w:rsid w:val="0012089D"/>
    <w:rsid w:val="00127D36"/>
    <w:rsid w:val="00147F2C"/>
    <w:rsid w:val="001669EE"/>
    <w:rsid w:val="00167009"/>
    <w:rsid w:val="00167D52"/>
    <w:rsid w:val="00181C20"/>
    <w:rsid w:val="00184F8F"/>
    <w:rsid w:val="001911E0"/>
    <w:rsid w:val="00195207"/>
    <w:rsid w:val="001A05DB"/>
    <w:rsid w:val="001A1431"/>
    <w:rsid w:val="001A5CAB"/>
    <w:rsid w:val="001B53B0"/>
    <w:rsid w:val="001C2B6C"/>
    <w:rsid w:val="001C7940"/>
    <w:rsid w:val="001D28E1"/>
    <w:rsid w:val="001F29E9"/>
    <w:rsid w:val="00206CCD"/>
    <w:rsid w:val="0021229A"/>
    <w:rsid w:val="00216B60"/>
    <w:rsid w:val="00224708"/>
    <w:rsid w:val="0024476F"/>
    <w:rsid w:val="00244E37"/>
    <w:rsid w:val="00274E95"/>
    <w:rsid w:val="002762D1"/>
    <w:rsid w:val="00281159"/>
    <w:rsid w:val="00283B91"/>
    <w:rsid w:val="00294717"/>
    <w:rsid w:val="00295F31"/>
    <w:rsid w:val="00297582"/>
    <w:rsid w:val="002A1B4B"/>
    <w:rsid w:val="002A3EC7"/>
    <w:rsid w:val="002C5BA6"/>
    <w:rsid w:val="002C6A88"/>
    <w:rsid w:val="002D2133"/>
    <w:rsid w:val="002D48D6"/>
    <w:rsid w:val="002E2610"/>
    <w:rsid w:val="002F4B97"/>
    <w:rsid w:val="0030423E"/>
    <w:rsid w:val="00312E2C"/>
    <w:rsid w:val="0032507A"/>
    <w:rsid w:val="00325908"/>
    <w:rsid w:val="00330973"/>
    <w:rsid w:val="0033297F"/>
    <w:rsid w:val="003371AF"/>
    <w:rsid w:val="0034526B"/>
    <w:rsid w:val="00351173"/>
    <w:rsid w:val="003757C3"/>
    <w:rsid w:val="00382F1C"/>
    <w:rsid w:val="003964B1"/>
    <w:rsid w:val="003A1FD0"/>
    <w:rsid w:val="003B1E5A"/>
    <w:rsid w:val="003B7900"/>
    <w:rsid w:val="003C451C"/>
    <w:rsid w:val="003D2428"/>
    <w:rsid w:val="003D2887"/>
    <w:rsid w:val="003D6548"/>
    <w:rsid w:val="003E04DD"/>
    <w:rsid w:val="003E4295"/>
    <w:rsid w:val="003E48A0"/>
    <w:rsid w:val="003E4EA4"/>
    <w:rsid w:val="003E6898"/>
    <w:rsid w:val="003F286D"/>
    <w:rsid w:val="00400728"/>
    <w:rsid w:val="004124BB"/>
    <w:rsid w:val="00412FD5"/>
    <w:rsid w:val="00414121"/>
    <w:rsid w:val="00424E64"/>
    <w:rsid w:val="00425CAC"/>
    <w:rsid w:val="00426D63"/>
    <w:rsid w:val="00442617"/>
    <w:rsid w:val="004440D1"/>
    <w:rsid w:val="00445A2B"/>
    <w:rsid w:val="0045068F"/>
    <w:rsid w:val="00456D21"/>
    <w:rsid w:val="00461F7B"/>
    <w:rsid w:val="004730D7"/>
    <w:rsid w:val="004815C2"/>
    <w:rsid w:val="0048184B"/>
    <w:rsid w:val="00484A4F"/>
    <w:rsid w:val="004A4C25"/>
    <w:rsid w:val="004A4FFC"/>
    <w:rsid w:val="004B0EF9"/>
    <w:rsid w:val="004C060F"/>
    <w:rsid w:val="004C5DA1"/>
    <w:rsid w:val="004D4838"/>
    <w:rsid w:val="004E5E85"/>
    <w:rsid w:val="004F0758"/>
    <w:rsid w:val="004F4EA9"/>
    <w:rsid w:val="004F67A1"/>
    <w:rsid w:val="00515B79"/>
    <w:rsid w:val="00521AEB"/>
    <w:rsid w:val="00534209"/>
    <w:rsid w:val="00544474"/>
    <w:rsid w:val="0054469A"/>
    <w:rsid w:val="005461C5"/>
    <w:rsid w:val="00546CBC"/>
    <w:rsid w:val="00551D08"/>
    <w:rsid w:val="0055583A"/>
    <w:rsid w:val="00580392"/>
    <w:rsid w:val="00585D1B"/>
    <w:rsid w:val="00597B52"/>
    <w:rsid w:val="005B0E46"/>
    <w:rsid w:val="005B261E"/>
    <w:rsid w:val="005D094A"/>
    <w:rsid w:val="005F3A24"/>
    <w:rsid w:val="00652DCC"/>
    <w:rsid w:val="00656811"/>
    <w:rsid w:val="00667774"/>
    <w:rsid w:val="00676640"/>
    <w:rsid w:val="00683395"/>
    <w:rsid w:val="00684E7F"/>
    <w:rsid w:val="00685207"/>
    <w:rsid w:val="006872CD"/>
    <w:rsid w:val="00691863"/>
    <w:rsid w:val="00692800"/>
    <w:rsid w:val="006A3A98"/>
    <w:rsid w:val="006A5104"/>
    <w:rsid w:val="006B6C4A"/>
    <w:rsid w:val="006D000E"/>
    <w:rsid w:val="006D0B47"/>
    <w:rsid w:val="006D2EDE"/>
    <w:rsid w:val="006E6F7C"/>
    <w:rsid w:val="006F4401"/>
    <w:rsid w:val="007042F1"/>
    <w:rsid w:val="00715C7A"/>
    <w:rsid w:val="00720E40"/>
    <w:rsid w:val="007235EE"/>
    <w:rsid w:val="007303A9"/>
    <w:rsid w:val="007356E2"/>
    <w:rsid w:val="00742BFE"/>
    <w:rsid w:val="007547E7"/>
    <w:rsid w:val="00764CD5"/>
    <w:rsid w:val="007665AC"/>
    <w:rsid w:val="00790CCF"/>
    <w:rsid w:val="00790CEA"/>
    <w:rsid w:val="00795619"/>
    <w:rsid w:val="007A2672"/>
    <w:rsid w:val="007A3BBB"/>
    <w:rsid w:val="007A4CBC"/>
    <w:rsid w:val="007B16CC"/>
    <w:rsid w:val="00800C53"/>
    <w:rsid w:val="00813607"/>
    <w:rsid w:val="00815E32"/>
    <w:rsid w:val="00817676"/>
    <w:rsid w:val="008417D0"/>
    <w:rsid w:val="00842BC3"/>
    <w:rsid w:val="00847D78"/>
    <w:rsid w:val="00852005"/>
    <w:rsid w:val="008524A1"/>
    <w:rsid w:val="0085327C"/>
    <w:rsid w:val="00856528"/>
    <w:rsid w:val="0085666C"/>
    <w:rsid w:val="00895A76"/>
    <w:rsid w:val="008A3480"/>
    <w:rsid w:val="008A5154"/>
    <w:rsid w:val="008B758C"/>
    <w:rsid w:val="008C07A0"/>
    <w:rsid w:val="008D0098"/>
    <w:rsid w:val="008E309D"/>
    <w:rsid w:val="008F4C5F"/>
    <w:rsid w:val="008F790E"/>
    <w:rsid w:val="009033B0"/>
    <w:rsid w:val="0091294C"/>
    <w:rsid w:val="00935EDC"/>
    <w:rsid w:val="009579D2"/>
    <w:rsid w:val="00957ACA"/>
    <w:rsid w:val="0097196D"/>
    <w:rsid w:val="00972AD7"/>
    <w:rsid w:val="009843E4"/>
    <w:rsid w:val="00992F32"/>
    <w:rsid w:val="009A03E1"/>
    <w:rsid w:val="009C03BA"/>
    <w:rsid w:val="009D3E1C"/>
    <w:rsid w:val="009D55AF"/>
    <w:rsid w:val="009F235D"/>
    <w:rsid w:val="009F280C"/>
    <w:rsid w:val="009F785C"/>
    <w:rsid w:val="00A1088E"/>
    <w:rsid w:val="00A145F3"/>
    <w:rsid w:val="00A37827"/>
    <w:rsid w:val="00A50279"/>
    <w:rsid w:val="00A57CD3"/>
    <w:rsid w:val="00A72082"/>
    <w:rsid w:val="00A95574"/>
    <w:rsid w:val="00AA2D81"/>
    <w:rsid w:val="00AA4133"/>
    <w:rsid w:val="00AB2A0D"/>
    <w:rsid w:val="00AF6404"/>
    <w:rsid w:val="00AF72DA"/>
    <w:rsid w:val="00B01B80"/>
    <w:rsid w:val="00B031EB"/>
    <w:rsid w:val="00B03232"/>
    <w:rsid w:val="00B07408"/>
    <w:rsid w:val="00B07FAA"/>
    <w:rsid w:val="00B1380B"/>
    <w:rsid w:val="00B25C2E"/>
    <w:rsid w:val="00B26763"/>
    <w:rsid w:val="00B30E9A"/>
    <w:rsid w:val="00B45FC7"/>
    <w:rsid w:val="00B56956"/>
    <w:rsid w:val="00B57778"/>
    <w:rsid w:val="00B76E60"/>
    <w:rsid w:val="00B85F89"/>
    <w:rsid w:val="00B93D5A"/>
    <w:rsid w:val="00B955CB"/>
    <w:rsid w:val="00BB5D3E"/>
    <w:rsid w:val="00BC5517"/>
    <w:rsid w:val="00BC6413"/>
    <w:rsid w:val="00BD1EE8"/>
    <w:rsid w:val="00BE3CF1"/>
    <w:rsid w:val="00BF3FD6"/>
    <w:rsid w:val="00BF62FF"/>
    <w:rsid w:val="00C01286"/>
    <w:rsid w:val="00C07496"/>
    <w:rsid w:val="00C11F12"/>
    <w:rsid w:val="00C1227F"/>
    <w:rsid w:val="00C16C08"/>
    <w:rsid w:val="00C20897"/>
    <w:rsid w:val="00C25BEC"/>
    <w:rsid w:val="00C27706"/>
    <w:rsid w:val="00C27F6F"/>
    <w:rsid w:val="00C31CED"/>
    <w:rsid w:val="00C32DBA"/>
    <w:rsid w:val="00C4748D"/>
    <w:rsid w:val="00C52B3B"/>
    <w:rsid w:val="00C6047E"/>
    <w:rsid w:val="00C92F11"/>
    <w:rsid w:val="00C97B37"/>
    <w:rsid w:val="00CA6418"/>
    <w:rsid w:val="00CA795A"/>
    <w:rsid w:val="00CB16F3"/>
    <w:rsid w:val="00CB3D64"/>
    <w:rsid w:val="00CB4DE4"/>
    <w:rsid w:val="00CB64E2"/>
    <w:rsid w:val="00CC749F"/>
    <w:rsid w:val="00CD1C43"/>
    <w:rsid w:val="00CE0873"/>
    <w:rsid w:val="00CE3168"/>
    <w:rsid w:val="00CE5E1B"/>
    <w:rsid w:val="00CE6CA1"/>
    <w:rsid w:val="00CF3D9C"/>
    <w:rsid w:val="00CF6DD1"/>
    <w:rsid w:val="00D0472D"/>
    <w:rsid w:val="00D048E4"/>
    <w:rsid w:val="00D06C45"/>
    <w:rsid w:val="00D4183B"/>
    <w:rsid w:val="00D466DF"/>
    <w:rsid w:val="00D470AD"/>
    <w:rsid w:val="00D66899"/>
    <w:rsid w:val="00D66F6C"/>
    <w:rsid w:val="00D67112"/>
    <w:rsid w:val="00D73F1F"/>
    <w:rsid w:val="00D74406"/>
    <w:rsid w:val="00D75763"/>
    <w:rsid w:val="00D840F5"/>
    <w:rsid w:val="00D87FDD"/>
    <w:rsid w:val="00DB2CE1"/>
    <w:rsid w:val="00DB39F7"/>
    <w:rsid w:val="00DD75A8"/>
    <w:rsid w:val="00DD7DD1"/>
    <w:rsid w:val="00DE4CB8"/>
    <w:rsid w:val="00DF40CC"/>
    <w:rsid w:val="00E06943"/>
    <w:rsid w:val="00E163BE"/>
    <w:rsid w:val="00E176DE"/>
    <w:rsid w:val="00E200E0"/>
    <w:rsid w:val="00E213CD"/>
    <w:rsid w:val="00E21A93"/>
    <w:rsid w:val="00E349A5"/>
    <w:rsid w:val="00E43852"/>
    <w:rsid w:val="00E47248"/>
    <w:rsid w:val="00E53FEB"/>
    <w:rsid w:val="00E55FEE"/>
    <w:rsid w:val="00E64026"/>
    <w:rsid w:val="00E80D53"/>
    <w:rsid w:val="00E907F1"/>
    <w:rsid w:val="00E91542"/>
    <w:rsid w:val="00EB7EA4"/>
    <w:rsid w:val="00ED3CE3"/>
    <w:rsid w:val="00EE3FEF"/>
    <w:rsid w:val="00EE77A8"/>
    <w:rsid w:val="00F13E51"/>
    <w:rsid w:val="00F1736F"/>
    <w:rsid w:val="00F179B5"/>
    <w:rsid w:val="00F279E1"/>
    <w:rsid w:val="00F31545"/>
    <w:rsid w:val="00F33D02"/>
    <w:rsid w:val="00F4087F"/>
    <w:rsid w:val="00F44D73"/>
    <w:rsid w:val="00F566C6"/>
    <w:rsid w:val="00F6299F"/>
    <w:rsid w:val="00F62A36"/>
    <w:rsid w:val="00F63440"/>
    <w:rsid w:val="00F678B3"/>
    <w:rsid w:val="00F678F9"/>
    <w:rsid w:val="00F70803"/>
    <w:rsid w:val="00F806C4"/>
    <w:rsid w:val="00FC0F2A"/>
    <w:rsid w:val="00FD2882"/>
    <w:rsid w:val="00FE574E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8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F2B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7356E2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7356E2"/>
    <w:rPr>
      <w:rFonts w:cs="Times New Roman" w:hAnsi="Times New Roman" w:ascii="Times New Roman"/>
      <w:b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7356E2"/>
    <w:rPr>
      <w:rFonts w:cs="Times New Roman"/>
      <w:b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7356E2"/>
    <w:rPr>
      <w:rFonts w:cs="Times New Roman" w:hAnsi="Times New Roman" w:ascii="Times New Roman"/>
      <w:b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7356E2"/>
    <w:rPr>
      <w:rFonts w:cs="Times New Roman" w:hAnsi="Times New Roman" w:ascii="Times New Roman"/>
      <w:b/>
      <w:sz w:val="24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8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F2B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7356E2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7356E2"/>
    <w:rPr>
      <w:rFonts w:ascii="Times New Roman" w:cs="Times New Roman" w:hAnsi="Times New Roman"/>
      <w:b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7356E2"/>
    <w:rPr>
      <w:rFonts w:cs="Times New Roman"/>
      <w:b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7356E2"/>
    <w:rPr>
      <w:rFonts w:ascii="Times New Roman" w:cs="Times New Roman" w:hAnsi="Times New Roman"/>
      <w:b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7356E2"/>
    <w:rPr>
      <w:rFonts w:ascii="Times New Roman" w:cs="Times New Roman" w:hAnsi="Times New Roman"/>
      <w:b/>
      <w:sz w:val="24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SOLIN BRODOGRADNJA društvo s ograničenom odgovornošću za brodogradnju i trgovinu</izvorni_sadrzaj>
    <derivirana_varijabla naziv="DomainObject.Predmet.ProtustrankaFormated_1">  SOLIN BRODOGRADNJA društvo s ograničenom odgovornošću za brodogradnju i trgovinu</derivirana_varijabla>
  </DomainObject.Predmet.ProtustrankaFormated>
  <DomainObject.Predmet.ProtustrankaFormatedOIB>
    <izvorni_sadrzaj>  SOLIN BRODOGRADNJA društvo s ograničenom odgovornošću za brodogradnju i trgovinu, OIB 27876766259</izvorni_sadrzaj>
    <derivirana_varijabla naziv="DomainObject.Predmet.ProtustrankaFormatedOIB_1">  SOLIN BRODOGRADNJA društvo s ograničenom odgovornošću za brodogradnju i trgovinu, OIB 27876766259</derivirana_varijabla>
  </DomainObject.Predmet.ProtustrankaFormatedOIB>
  <DomainObject.Predmet.ProtustrankaFormatedWithAdress>
    <izvorni_sadrzaj> SOLIN BRODOGRADNJA društvo s ograničenom odgovornošću za brodogradnju i trgovinu, Rapići 12/a, 21201 Ljubitovica</izvorni_sadrzaj>
    <derivirana_varijabla naziv="DomainObject.Predmet.ProtustrankaFormatedWithAdress_1"> SOLIN BRODOGRADNJA društvo s ograničenom odgovornošću za brodogradnju i trgovinu, Rapići 12/a, 21201 Ljubitovica</derivirana_varijabla>
  </DomainObject.Predmet.ProtustrankaFormatedWithAdress>
  <DomainObject.Predmet.ProtustrankaFormatedWithAdressOIB>
    <izvorni_sadrzaj> SOLIN BRODOGRADNJA društvo s ograničenom odgovornošću za brodogradnju i trgovinu, OIB 27876766259, Rapići 12/a, 21201 Ljubitovica</izvorni_sadrzaj>
    <derivirana_varijabla naziv="DomainObject.Predmet.ProtustrankaFormatedWithAdressOIB_1"> SOLIN BRODOGRADNJA društvo s ograničenom odgovornošću za brodogradnju i trgovinu, OIB 27876766259, Rapići 12/a, 21201 Ljubitovica</derivirana_varijabla>
  </DomainObject.Predmet.ProtustrankaFormatedWithAdressOIB>
  <DomainObject.Predmet.ProtustrankaWithAdress>
    <izvorni_sadrzaj>SOLIN BRODOGRADNJA društvo s ograničenom odgovornošću za brodogradnju i trgovinu Rapići 12/a, 21201 Ljubitovica</izvorni_sadrzaj>
    <derivirana_varijabla naziv="DomainObject.Predmet.ProtustrankaWithAdress_1">SOLIN BRODOGRADNJA društvo s ograničenom odgovornošću za brodogradnju i trgovinu Rapići 12/a, 21201 Ljubitovica</derivirana_varijabla>
  </DomainObject.Predmet.ProtustrankaWithAdress>
  <DomainObject.Predmet.ProtustrankaWithAdressOIB>
    <izvorni_sadrzaj>SOLIN BRODOGRADNJA društvo s ograničenom odgovornošću za brodogradnju i trgovinu, OIB 27876766259, Rapići 12/a, 21201 Ljubitovica</izvorni_sadrzaj>
    <derivirana_varijabla naziv="DomainObject.Predmet.ProtustrankaWithAdressOIB_1">SOLIN BRODOGRADNJA društvo s ograničenom odgovornošću za brodogradnju i trgovinu, OIB 27876766259, Rapići 12/a, 21201 Ljubitovica</derivirana_varijabla>
  </DomainObject.Predmet.ProtustrankaWithAdressOIB>
  <DomainObject.Predmet.ProtustrankaNazivFormated>
    <izvorni_sadrzaj>SOLIN BRODOGRADNJA društvo s ograničenom odgovornošću za brodogradnju i trgovinu</izvorni_sadrzaj>
    <derivirana_varijabla naziv="DomainObject.Predmet.ProtustrankaNazivFormated_1">SOLIN BRODOGRADNJA društvo s ograničenom odgovornošću za brodogradnju i trgovinu</derivirana_varijabla>
  </DomainObject.Predmet.ProtustrankaNazivFormated>
  <DomainObject.Predmet.ProtustrankaNazivFormatedOIB>
    <izvorni_sadrzaj>SOLIN BRODOGRADNJA društvo s ograničenom odgovornošću za brodogradnju i trgovinu, OIB 27876766259</izvorni_sadrzaj>
    <derivirana_varijabla naziv="DomainObject.Predmet.ProtustrankaNazivFormatedOIB_1">SOLIN BRODOGRADNJA društvo s ograničenom odgovornošću za brodogradnju i trgovinu, OIB 27876766259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6704900.36</izvorni_sadrzaj>
    <derivirana_varijabla naziv="DomainObject.Predmet.TrenutnaVrijednost_1">6704900.36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SOLIN BRODOGRADNJA društvo s ograničenom odgovornošću za brodogradnju i trgovinu</item>
    </izvorni_sadrzaj>
    <derivirana_varijabla naziv="DomainObject.Predmet.ProtuStrankaListFormated_1">
      <item>SOLIN BRODOGRADNJA društvo s ograničenom odgovornošću za brodogradnju i trgovinu</item>
    </derivirana_varijabla>
  </DomainObject.Predmet.ProtuStrankaListFormated>
  <DomainObject.Predmet.ProtuStrankaListFormatedOIB>
    <izvorni_sadrzaj>
      <item>SOLIN BRODOGRADNJA društvo s ograničenom odgovornošću za brodogradnju i trgovinu, OIB 27876766259</item>
    </izvorni_sadrzaj>
    <derivirana_varijabla naziv="DomainObject.Predmet.ProtuStrankaListFormatedOIB_1">
      <item>SOLIN BRODOGRADNJA društvo s ograničenom odgovornošću za brodogradnju i trgovinu, OIB 27876766259</item>
    </derivirana_varijabla>
  </DomainObject.Predmet.ProtuStrankaListFormatedOIB>
  <DomainObject.Predmet.ProtuStrankaListFormatedWithAdress>
    <izvorni_sadrzaj>
      <item>SOLIN BRODOGRADNJA društvo s ograničenom odgovornošću za brodogradnju i trgovinu, Rapići 12/a, 21201 Ljubitovica</item>
    </izvorni_sadrzaj>
    <derivirana_varijabla naziv="DomainObject.Predmet.ProtuStrankaListFormatedWithAdress_1">
      <item>SOLIN BRODOGRADNJA društvo s ograničenom odgovornošću za brodogradnju i trgovinu, Rapići 12/a, 21201 Ljubitovica</item>
    </derivirana_varijabla>
  </DomainObject.Predmet.ProtuStrankaListFormatedWithAdress>
  <DomainObject.Predmet.ProtuStrankaListFormatedWithAdressOIB>
    <izvorni_sadrzaj>
      <item>SOLIN BRODOGRADNJA društvo s ograničenom odgovornošću za brodogradnju i trgovinu, OIB 27876766259, Rapići 12/a, 21201 Ljubitovica</item>
    </izvorni_sadrzaj>
    <derivirana_varijabla naziv="DomainObject.Predmet.ProtuStrankaListFormatedWithAdressOIB_1">
      <item>SOLIN BRODOGRADNJA društvo s ograničenom odgovornošću za brodogradnju i trgovinu, OIB 27876766259, Rapići 12/a, 21201 Ljubitovica</item>
    </derivirana_varijabla>
  </DomainObject.Predmet.ProtuStrankaListFormatedWithAdressOIB>
  <DomainObject.Predmet.ProtuStrankaListNazivFormated>
    <izvorni_sadrzaj>
      <item>SOLIN BRODOGRADNJA društvo s ograničenom odgovornošću za brodogradnju i trgovinu</item>
    </izvorni_sadrzaj>
    <derivirana_varijabla naziv="DomainObject.Predmet.ProtuStrankaListNazivFormated_1">
      <item>SOLIN BRODOGRADNJA društvo s ograničenom odgovornošću za brodogradnju i trgovinu</item>
    </derivirana_varijabla>
  </DomainObject.Predmet.ProtuStrankaListNazivFormated>
  <DomainObject.Predmet.ProtuStrankaListNazivFormatedOIB>
    <izvorni_sadrzaj>
      <item>SOLIN BRODOGRADNJA društvo s ograničenom odgovornošću za brodogradnju i trgovinu, OIB 27876766259</item>
    </izvorni_sadrzaj>
    <derivirana_varijabla naziv="DomainObject.Predmet.ProtuStrankaListNazivFormatedOIB_1">
      <item>SOLIN BRODOGRADNJA društvo s ograničenom odgovornošću za brodogradnju i trgovinu, OIB 27876766259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SOLIN BRODOGRADNJA društvo s ograničenom odgovornošću za brodogradnju i trgovinu</izvorni_sadrzaj>
    <derivirana_varijabla naziv="DomainObject.Predmet.ProtustrankaIDrugi_1">SOLIN BRODOGRADNJA društvo s ograničenom odgovornošću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SOLIN BRODOGRADNJA društvo s ograničenom odgovornošću za brodogradnju i trgovinu, OIB 27876766259, Rapići 12/a, 21201 Ljubitovica</izvorni_sadrzaj>
    <derivirana_varijabla naziv="DomainObject.Predmet.ProtustrankaIDrugiAdressOIB_1">SOLIN BRODOGRADNJA društvo s ograničenom odgovornošću za brodogradnju i trgovinu, OIB 27876766259, Rapići 12/a,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 BRODOGRADNJA društvo s ograničenom odgovornošću za brodogradnju i trgovinu</item>
      <item>FINANCIJSKA AGENCIJA, RC SPLIT</item>
    </izvorni_sadrzaj>
    <derivirana_varijabla naziv="DomainObject.Predmet.SudioniciListNaziv_1">
      <item>SOLIN BRODOGRADNJA društvo s ograničenom odgovornošću za brodogradnju i trgovinu</item>
      <item>FINANCIJSKA AGENCIJA, RC SPLIT</item>
    </derivirana_varijabla>
  </DomainObject.Predmet.SudioniciListNaziv>
  <DomainObject.Predmet.SudioniciListAdressOIB>
    <izvorni_sadrzaj>
      <item>SOLIN BRODOGRADNJA društvo s ograničenom odgovornošću za brodogradnju i trgovinu, OIB 27876766259, Rapići 12/a,21201 Ljubitovica</item>
      <item>FINANCIJSKA AGENCIJA, RC SPLIT, OIB 85821130368, Mažuranićevo šetalište 24 b,21000 Split</item>
    </izvorni_sadrzaj>
    <derivirana_varijabla naziv="DomainObject.Predmet.SudioniciListAdressOIB_1">
      <item>SOLIN BRODOGRADNJA društvo s ograničenom odgovornošću za brodogradnju i trgovinu, OIB 27876766259, Rapići 12/a,21201 Ljubitovica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27876766259</item>
      <item>, OIB 85821130368</item>
    </izvorni_sadrzaj>
    <derivirana_varijabla naziv="DomainObject.Predmet.SudioniciListNazivOIB_1">
      <item>, OIB 27876766259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153</properties:Words>
  <properties:Characters>673</properties:Characters>
  <properties:Lines>34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2017-06-19T12:30:00Z</dcterms:created>
  <dc:creator>RH-TDU</dc:creator>
  <cp:lastModifiedBy>Andrijana Leto</cp:lastModifiedBy>
  <cp:lastPrinted>2017-06-19T12:30:00Z</cp:lastPrinted>
  <dcterms:modified xmlns:xsi="http://www.w3.org/2001/XMLSchema-instance" xsi:type="dcterms:W3CDTF">2017-06-19T12:52:00Z</dcterms:modified>
  <cp:revision>3</cp:revision>
  <dc:title>TRGOVAČKI SUD U DUBROVNIKU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