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c65e" w14:paraId="65ac65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73777">
        <w:rPr>
          <w:sz w:val="24"/>
        </w:rPr>
        <w:t>2410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30684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A4B56">
        <w:rPr>
          <w:sz w:val="24"/>
          <w:szCs w:val="24"/>
          <w:lang w:val="pt-BR"/>
        </w:rPr>
        <w:t xml:space="preserve">PETEJA d.o.o., Samobor, Dobriše Cesarića 16ª, </w:t>
      </w:r>
      <w:r w:rsidR="002D5627">
        <w:rPr>
          <w:sz w:val="24"/>
          <w:szCs w:val="24"/>
          <w:lang w:val="pt-BR"/>
        </w:rPr>
        <w:t xml:space="preserve">OIB: </w:t>
      </w:r>
      <w:proofErr w:type="spellStart"/>
      <w:r w:rsidR="00884AC1" w:rsidRPr="00884AC1">
        <w:rPr>
          <w:sz w:val="28"/>
          <w:szCs w:val="28"/>
        </w:rPr>
        <w:t>29620360425</w:t>
      </w:r>
      <w:proofErr w:type="spellEnd"/>
      <w:r w:rsidR="00764B8D">
        <w:rPr>
          <w:bCs/>
          <w:sz w:val="24"/>
          <w:szCs w:val="24"/>
        </w:rPr>
        <w:t>,</w:t>
      </w:r>
      <w:r w:rsidR="00C57D63" w:rsidRPr="00764B8D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576B7" w:rsidP="00CF56FE" w:rsidR="008576B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AD3C6E">
        <w:rPr>
          <w:sz w:val="24"/>
          <w:szCs w:val="24"/>
          <w:lang w:val="pt-BR"/>
        </w:rPr>
        <w:t xml:space="preserve">PETEJA d.o.o., Samobor, Dobriše Cesarića 16ª, OIB: </w:t>
      </w:r>
      <w:proofErr w:type="spellStart"/>
      <w:r w:rsidR="00AD3C6E" w:rsidRPr="00884AC1">
        <w:rPr>
          <w:sz w:val="28"/>
          <w:szCs w:val="28"/>
        </w:rPr>
        <w:t>29620360425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E7911">
        <w:rPr>
          <w:sz w:val="24"/>
          <w:szCs w:val="24"/>
          <w:lang w:val="pt-BR"/>
        </w:rPr>
        <w:t xml:space="preserve">PETEJA d.o.o., Samobor, Dobriše Cesarića 16ª, OIB: </w:t>
      </w:r>
      <w:r w:rsidR="004E7911" w:rsidRPr="00884AC1">
        <w:rPr>
          <w:sz w:val="28"/>
          <w:szCs w:val="28"/>
        </w:rPr>
        <w:t>29620360425</w:t>
      </w:r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3068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30684" w:rsidP="00F30684" w:rsidR="00F3068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30684" w:rsidP="00F3068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7587"/>
    <w:rsid w:val="002A1E38"/>
    <w:rsid w:val="002A257B"/>
    <w:rsid w:val="002C1CF8"/>
    <w:rsid w:val="002C3D7B"/>
    <w:rsid w:val="002C4AC0"/>
    <w:rsid w:val="002D22FB"/>
    <w:rsid w:val="002D5627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C0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7911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0684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St-2410/2016-3</izvorni_sadrzaj>
    <derivirana_varijabla naziv="DomainObject.Oznaka_1">St-2410/2016-3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St-2410/2016</izvorni_sadrzaj>
    <derivirana_varijabla naziv="DomainObject.Predmet.OznakaBroj_1">St-2410/2016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PETEJA d.o.o. zastupanog po punomoćniku DAMIR LUKŠIĆ</izvorni_sadrzaj>
    <derivirana_varijabla naziv="DomainObject.Predmet.ProtustrankaFormated_1">  PETEJA d.o.o. zastupanog po punomoćniku DAMIR LUKŠIĆ</derivirana_varijabla>
  </DomainObject.Predmet.ProtustrankaFormated>
  <DomainObject.Predmet.ProtustrankaFormatedOIB>
    <izvorni_sadrzaj>  PETEJA d.o.o., OIB 29620360425 zastupanog po punomoćniku DAMIR LUKŠIĆ</izvorni_sadrzaj>
    <derivirana_varijabla naziv="DomainObject.Predmet.ProtustrankaFormatedOIB_1">  PETEJA d.o.o., OIB 29620360425 zastupanog po punomoćniku DAMIR LUKŠIĆ</derivirana_varijabla>
  </DomainObject.Predmet.ProtustrankaFormatedOIB>
  <DomainObject.Predmet.ProtustrankaFormatedWithAdress>
    <izvorni_sadrzaj> PETEJA d.o.o., Dobriše Cesarića 16A, 10430 Samobor zastupanog po punomoćniku DAMIR LUKŠIĆ</izvorni_sadrzaj>
    <derivirana_varijabla naziv="DomainObject.Predmet.ProtustrankaFormatedWithAdress_1"> PETEJA d.o.o., Dobriše Cesarića 16A, 10430 Samobor zastupanog po punomoćniku DAMIR LUKŠIĆ</derivirana_varijabla>
  </DomainObject.Predmet.ProtustrankaFormatedWithAdress>
  <DomainObject.Predmet.ProtustrankaFormatedWithAdressOIB>
    <izvorni_sadrzaj> PETEJA d.o.o., OIB 29620360425, Dobriše Cesarića 16A, 10430 Samobor zastupanog po punomoćniku DAMIR LUKŠIĆ</izvorni_sadrzaj>
    <derivirana_varijabla naziv="DomainObject.Predmet.ProtustrankaFormatedWithAdressOIB_1"> PETEJA d.o.o., OIB 29620360425, Dobriše Cesarića 16A, 10430 Samobor zastupanog po punomoćniku DAMIR LUKŠIĆ</derivirana_varijabla>
  </DomainObject.Predmet.ProtustrankaFormatedWithAdressOIB>
  <DomainObject.Predmet.ProtustrankaWithAdress>
    <izvorni_sadrzaj>PETEJA d.o.o. Dobriše Cesarića 16A, 10430 Samobor</izvorni_sadrzaj>
    <derivirana_varijabla naziv="DomainObject.Predmet.ProtustrankaWithAdress_1">PETEJA d.o.o. Dobriše Cesarića 16A, 10430 Samobor</derivirana_varijabla>
  </DomainObject.Predmet.ProtustrankaWithAdress>
  <DomainObject.Predmet.ProtustrankaWithAdressOIB>
    <izvorni_sadrzaj>PETEJA d.o.o., OIB 29620360425, Dobriše Cesarića 16A, 10430 Samobor</izvorni_sadrzaj>
    <derivirana_varijabla naziv="DomainObject.Predmet.ProtustrankaWithAdressOIB_1">PETEJA d.o.o., OIB 29620360425, Dobriše Cesarića 16A, 10430 Samobor</derivirana_varijabla>
  </DomainObject.Predmet.ProtustrankaWithAdressOIB>
  <DomainObject.Predmet.ProtustrankaNazivFormated>
    <izvorni_sadrzaj>PETEJA d.o.o.</izvorni_sadrzaj>
    <derivirana_varijabla naziv="DomainObject.Predmet.ProtustrankaNazivFormated_1">PETEJA d.o.o.</derivirana_varijabla>
  </DomainObject.Predmet.ProtustrankaNazivFormated>
  <DomainObject.Predmet.ProtustrankaNazivFormatedOIB>
    <izvorni_sadrzaj>PETEJA d.o.o., OIB 29620360425</izvorni_sadrzaj>
    <derivirana_varijabla naziv="DomainObject.Predmet.ProtustrankaNazivFormatedOIB_1">PETEJA d.o.o., OIB 29620360425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PETEJA d.o.o. zastupanog po punomoćniku DAMIR LUKŠIĆ</item>
    </izvorni_sadrzaj>
    <derivirana_varijabla naziv="DomainObject.Predmet.ProtuStrankaListFormated_1">
      <item>PETEJA d.o.o. zastupanog po punomoćniku DAMIR LUKŠIĆ</item>
    </derivirana_varijabla>
  </DomainObject.Predmet.ProtuStrankaListFormated>
  <DomainObject.Predmet.ProtuStrankaListFormatedOIB>
    <izvorni_sadrzaj>
      <item>PETEJA d.o.o., OIB 29620360425 zastupanog po punomoćniku DAMIR LUKŠIĆ</item>
    </izvorni_sadrzaj>
    <derivirana_varijabla naziv="DomainObject.Predmet.ProtuStrankaListFormatedOIB_1">
      <item>PETEJA d.o.o., OIB 29620360425 zastupanog po punomoćniku DAMIR LUKŠIĆ</item>
    </derivirana_varijabla>
  </DomainObject.Predmet.ProtuStrankaListFormatedOIB>
  <DomainObject.Predmet.ProtuStrankaListFormatedWithAdress>
    <izvorni_sadrzaj>
      <item>PETEJA d.o.o., Dobriše Cesarića 16A, 10430 Samobor zastupanog po punomoćniku DAMIR LUKŠIĆ</item>
    </izvorni_sadrzaj>
    <derivirana_varijabla naziv="DomainObject.Predmet.ProtuStrankaListFormatedWithAdress_1">
      <item>PETEJA d.o.o., Dobriše Cesarića 16A, 10430 Samobor zastupanog po punomoćniku DAMIR LUKŠIĆ</item>
    </derivirana_varijabla>
  </DomainObject.Predmet.ProtuStrankaListFormatedWithAdress>
  <DomainObject.Predmet.ProtuStrankaListFormatedWithAdressOIB>
    <izvorni_sadrzaj>
      <item>PETEJA d.o.o., OIB 29620360425, Dobriše Cesarića 16A, 10430 Samobor zastupanog po punomoćniku DAMIR LUKŠIĆ</item>
    </izvorni_sadrzaj>
    <derivirana_varijabla naziv="DomainObject.Predmet.ProtuStrankaListFormatedWithAdressOIB_1">
      <item>PETEJA d.o.o., OIB 29620360425, Dobriše Cesarića 16A, 10430 Samobor zastupanog po punomoćniku DAMIR LUKŠIĆ</item>
    </derivirana_varijabla>
  </DomainObject.Predmet.ProtuStrankaListFormatedWithAdressOIB>
  <DomainObject.Predmet.ProtuStrankaListNazivFormated>
    <izvorni_sadrzaj>
      <item>PETEJA d.o.o.</item>
    </izvorni_sadrzaj>
    <derivirana_varijabla naziv="DomainObject.Predmet.ProtuStrankaListNazivFormated_1">
      <item>PETEJA d.o.o.</item>
    </derivirana_varijabla>
  </DomainObject.Predmet.ProtuStrankaListNazivFormated>
  <DomainObject.Predmet.ProtuStrankaListNazivFormatedOIB>
    <izvorni_sadrzaj>
      <item>PETEJA d.o.o., OIB 29620360425</item>
    </izvorni_sadrzaj>
    <derivirana_varijabla naziv="DomainObject.Predmet.ProtuStrankaListNazivFormatedOIB_1">
      <item>PETEJA d.o.o., OIB 29620360425</item>
    </derivirana_varijabla>
  </DomainObject.Predmet.ProtuStrankaListNazivFormatedOIB>
  <DomainObject.Predmet.OstaliListFormated>
    <izvorni_sadrzaj>
      <item>DAMIR LUKŠIĆ punomoćnik sudionika u postupku PETEJA d.o.o.</item>
    </izvorni_sadrzaj>
    <derivirana_varijabla naziv="DomainObject.Predmet.OstaliListFormated_1">
      <item>DAMIR LUKŠIĆ punomoćnik sudionika u postupku PETEJA d.o.o.</item>
    </derivirana_varijabla>
  </DomainObject.Predmet.OstaliListFormated>
  <DomainObject.Predmet.OstaliListFormatedOIB>
    <izvorni_sadrzaj>
      <item>DAMIR LUKŠIĆ, OIB 24668599804 punomoćnik sudionika u postupku PETEJA d.o.o.</item>
    </izvorni_sadrzaj>
    <derivirana_varijabla naziv="DomainObject.Predmet.OstaliListFormatedOIB_1">
      <item>DAMIR LUKŠIĆ, OIB 24668599804 punomoćnik sudionika u postupku PETEJA d.o.o.</item>
    </derivirana_varijabla>
  </DomainObject.Predmet.OstaliListFormatedOIB>
  <DomainObject.Predmet.OstaliListFormatedWithAdress>
    <izvorni_sadrzaj>
      <item>DAMIR LUKŠIĆ, Gradna 6, 10430 Gradna punomoćnik sudionika u postupku PETEJA d.o.o.</item>
    </izvorni_sadrzaj>
    <derivirana_varijabla naziv="DomainObject.Predmet.OstaliListFormatedWithAdress_1">
      <item>DAMIR LUKŠIĆ, Gradna 6, 10430 Gradna punomoćnik sudionika u postupku PETEJA d.o.o.</item>
    </derivirana_varijabla>
  </DomainObject.Predmet.OstaliListFormatedWithAdress>
  <DomainObject.Predmet.OstaliListFormatedWithAdressOIB>
    <izvorni_sadrzaj>
      <item>DAMIR LUKŠIĆ, OIB 24668599804, Gradna 6, 10430 Gradna punomoćnik sudionika u postupku PETEJA d.o.o.</item>
    </izvorni_sadrzaj>
    <derivirana_varijabla naziv="DomainObject.Predmet.OstaliListFormatedWithAdressOIB_1">
      <item>DAMIR LUKŠIĆ, OIB 24668599804, Gradna 6, 10430 Gradna punomoćnik sudionika u postupku PETEJA d.o.o.</item>
    </derivirana_varijabla>
  </DomainObject.Predmet.OstaliListFormatedWithAdressOIB>
  <DomainObject.Predmet.OstaliListNazivFormated>
    <izvorni_sadrzaj>
      <item>DAMIR LUKŠIĆ</item>
    </izvorni_sadrzaj>
    <derivirana_varijabla naziv="DomainObject.Predmet.OstaliListNazivFormated_1">
      <item>DAMIR LUKŠIĆ</item>
    </derivirana_varijabla>
  </DomainObject.Predmet.OstaliListNazivFormated>
  <DomainObject.Predmet.OstaliListNazivFormatedOIB>
    <izvorni_sadrzaj>
      <item>DAMIR LUKŠIĆ, OIB 24668599804</item>
    </izvorni_sadrzaj>
    <derivirana_varijabla naziv="DomainObject.Predmet.OstaliListNazivFormatedOIB_1">
      <item>DAMIR LUKŠIĆ, OIB 24668599804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St-2410/2016-3</izvorni_sadrzaj>
    <derivirana_varijabla naziv="DomainObject.PoslovniBrojDokumenta_1">St-2410/2016-3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PETEJA d.o.o.</izvorni_sadrzaj>
    <derivirana_varijabla naziv="DomainObject.Predmet.ProtustrankaIDrugi_1">PETEJA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PETEJA d.o.o., OIB 29620360425, Dobriše Cesarića 16A, 10430 Samobor</izvorni_sadrzaj>
    <derivirana_varijabla naziv="DomainObject.Predmet.ProtustrankaIDrugiAdressOIB_1">PETEJA d.o.o., OIB 29620360425, Dobriše Cesarića 16A,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PETEJA d.o.o.</item>
      <item>DAMIR LUKŠIĆ</item>
    </izvorni_sadrzaj>
    <derivirana_varijabla naziv="DomainObject.Predmet.SudioniciListNaziv_1">
      <item>FINA Regionalni centar Zagreb</item>
      <item>PETEJA d.o.o.</item>
      <item>DAMIR LUKŠIĆ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PETEJA d.o.o., OIB 29620360425, Dobriše Cesarića 16A,10430 Samobor</item>
      <item>DAMIR LUKŠIĆ, OIB 24668599804, Gradna 6,10430 Gradna</item>
    </izvorni_sadrzaj>
    <derivirana_varijabla naziv="DomainObject.Predmet.SudioniciListAdressOIB_1">
      <item>FINA Regionalni centar Zagreb, OIB 85821130368, Trg svibanjskih žrtava 1995. br 1,10000 Zagreb</item>
      <item>PETEJA d.o.o., OIB 29620360425, Dobriše Cesarića 16A,10430 Samobor</item>
      <item>DAMIR LUKŠIĆ, OIB 24668599804, Gradna 6,10430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29620360425</item>
      <item>, OIB 24668599804</item>
    </izvorni_sadrzaj>
    <derivirana_varijabla naziv="DomainObject.Predmet.SudioniciListNazivOIB_1">
      <item>, OIB 85821130368</item>
      <item>, OIB 29620360425</item>
      <item>, OIB 24668599804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1372</properties:Characters>
  <properties:Lines>45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2017-02-09T09:24:00Z</cp:lastPrinted>
  <dcterms:modified xmlns:xsi="http://www.w3.org/2001/XMLSchema-instance" xsi:type="dcterms:W3CDTF">2017-02-09T09:24:00Z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St-2410/2016-3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