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67343" w14:paraId="3e67343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1D0FC3">
        <w:t>22</w:t>
      </w:r>
      <w:r w:rsidR="00C221E5">
        <w:t>9</w:t>
      </w:r>
      <w:r w:rsidR="00A215CD">
        <w:t>3</w:t>
      </w:r>
      <w:r w:rsidR="001D0FC3">
        <w:t>/2016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A215CD" w:rsidP="00450643" w:rsidR="000B22E7" w:rsidRPr="00B9015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  <w:r w:rsidRPr="00E974B3">
        <w:rPr>
          <w:lang w:val="pt-BR"/>
        </w:rPr>
        <w:t>Trgovački sud u Zagrebu, po sucu</w:t>
      </w:r>
      <w:r>
        <w:rPr>
          <w:lang w:val="pt-BR"/>
        </w:rPr>
        <w:t xml:space="preserve"> Maji Jurovicki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r w:rsidRPr="00E974B3">
        <w:t>85821130368</w:t>
      </w:r>
      <w:r w:rsidRPr="00E974B3">
        <w:rPr>
          <w:lang w:val="pt-BR"/>
        </w:rPr>
        <w:t xml:space="preserve">, za otvaranje </w:t>
      </w:r>
      <w:r>
        <w:rPr>
          <w:lang w:val="pt-BR"/>
        </w:rPr>
        <w:t>stečajnog postupka nad dužnikom AUTO-KAMP d.o.o., OIB:17803677529, Sesvete, Varaždinska 68 B</w:t>
      </w:r>
      <w:r w:rsidR="000B7D73">
        <w:rPr>
          <w:lang w:val="pt-BR"/>
        </w:rPr>
        <w:t>,</w:t>
      </w:r>
      <w:r w:rsidR="00450643" w:rsidRPr="00450643">
        <w:rPr>
          <w:lang w:val="pt-BR"/>
        </w:rPr>
        <w:t xml:space="preserve"> dana</w:t>
      </w:r>
      <w:r w:rsidR="00E466D0">
        <w:rPr>
          <w:lang w:val="pt-BR"/>
        </w:rPr>
        <w:t xml:space="preserve"> 1</w:t>
      </w:r>
      <w:r w:rsidR="00DC7643">
        <w:rPr>
          <w:lang w:val="pt-BR"/>
        </w:rPr>
        <w:t>3</w:t>
      </w:r>
      <w:r w:rsidR="00E466D0">
        <w:rPr>
          <w:lang w:val="pt-BR"/>
        </w:rPr>
        <w:t xml:space="preserve">. rujna 2017. </w:t>
      </w:r>
      <w:r w:rsidR="00866B31">
        <w:rPr>
          <w:lang w:val="pt-BR"/>
        </w:rPr>
        <w:t xml:space="preserve">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DE0FA2" w:rsidRPr="00DE0FA2">
        <w:rPr>
          <w:lang w:val="pt-BR"/>
        </w:rPr>
        <w:t>AUTO-KAMP d.o.o., OIB:17803677529, Sesvete, Varaždinska 68 B</w:t>
      </w:r>
      <w:r w:rsidR="00F31E76">
        <w:rPr>
          <w:lang w:val="pt-BR"/>
        </w:rPr>
        <w:t>,</w:t>
      </w:r>
      <w:r w:rsidR="000F7C99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8B7EC3">
        <w:t>2</w:t>
      </w:r>
      <w:r w:rsidR="00E34058">
        <w:t>29</w:t>
      </w:r>
      <w:r w:rsidR="00DE0FA2">
        <w:t>3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91078A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="007E701A" w:rsidRPr="007E701A">
        <w:rPr>
          <w:lang w:val="pt-BR"/>
        </w:rPr>
        <w:t>AUTO-KAMP d.o.o., OIB:17803677529, Sesvete, Varaždinska 68 B</w:t>
      </w:r>
      <w:r w:rsidR="0091078A">
        <w:rPr>
          <w:lang w:val="pt-BR"/>
        </w:rPr>
        <w:t>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7E701A">
        <w:t>1493</w:t>
      </w:r>
      <w:r w:rsidRPr="00BC2D3A">
        <w:t xml:space="preserve"> dana, u ukupnom iznosu od </w:t>
      </w:r>
      <w:r w:rsidR="007E701A">
        <w:rPr>
          <w:lang w:val="pl-PL"/>
        </w:rPr>
        <w:t>69.280,44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5B3256">
        <w:t>1</w:t>
      </w:r>
      <w:r w:rsidRPr="00BC2D3A">
        <w:t xml:space="preserve"> zaposlen</w:t>
      </w:r>
      <w:r w:rsidR="005B3256">
        <w:t>og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52174D" w:rsidR="0052174D">
      <w:pPr>
        <w:ind w:firstLine="720"/>
        <w:jc w:val="both"/>
        <w:rPr>
          <w:lang w:val="pl-PL"/>
        </w:rPr>
      </w:pPr>
      <w:r>
        <w:t xml:space="preserve">Sud je rješenjem od </w:t>
      </w:r>
      <w:r w:rsidR="000A206E">
        <w:t>0</w:t>
      </w:r>
      <w:r w:rsidR="00FE1794">
        <w:t>7</w:t>
      </w:r>
      <w:r w:rsidR="000A206E">
        <w:t>. lipnja</w:t>
      </w:r>
      <w:r w:rsidR="005B3256">
        <w:t xml:space="preserve"> 2017</w:t>
      </w:r>
      <w:r w:rsidR="00901CFD">
        <w:t xml:space="preserve">. pokrenuo prethodni postupak nad dužnikom, a </w:t>
      </w:r>
      <w:r w:rsidR="00C90682">
        <w:br/>
      </w:r>
      <w:r w:rsidR="00FE1794">
        <w:t>13</w:t>
      </w:r>
      <w:r w:rsidR="000A206E">
        <w:t>. rujna</w:t>
      </w:r>
      <w:r w:rsidR="00CA5772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BC2D3A" w:rsidRPr="00BA4CC8">
        <w:t>Zastupnik</w:t>
      </w:r>
      <w:r w:rsidR="00225E5C" w:rsidRPr="00BA4CC8">
        <w:t xml:space="preserve"> po zakonu </w:t>
      </w:r>
      <w:r w:rsidR="00BC2D3A" w:rsidRPr="00BA4CC8">
        <w:t xml:space="preserve">dužnika </w:t>
      </w:r>
      <w:r w:rsidR="000A206E">
        <w:t>ni</w:t>
      </w:r>
      <w:r w:rsidR="009F490F">
        <w:t xml:space="preserve">je </w:t>
      </w:r>
      <w:r w:rsidR="00E66535" w:rsidRPr="00E66535">
        <w:t>pristupio na navedeno ročište</w:t>
      </w:r>
      <w:r w:rsidR="000A206E">
        <w:t>.</w:t>
      </w:r>
    </w:p>
    <w:p w:rsidRDefault="003D0115" w:rsidP="009B1748" w:rsidR="009B1748" w:rsidRPr="0089526A">
      <w:pPr>
        <w:pStyle w:val="Tijeloteksta"/>
        <w:ind w:firstLine="708"/>
      </w:pPr>
      <w:r>
        <w:lastRenderedPageBreak/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406DA0">
        <w:t>13</w:t>
      </w:r>
      <w:r w:rsidR="000A206E">
        <w:t>. rujna</w:t>
      </w:r>
      <w:r w:rsidR="00CA5772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F11693">
        <w:t xml:space="preserve">,v.r.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F11693" w:rsidP="004F5146" w:rsidR="00F11693">
      <w:pPr>
        <w:jc w:val="right"/>
      </w:pPr>
      <w:r>
        <w:t>za točnost otpravka-ovlašteni službenik</w:t>
      </w:r>
    </w:p>
    <w:p w:rsidRDefault="00F11693" w:rsidP="004F5146" w:rsidR="00F11693">
      <w:pPr>
        <w:jc w:val="right"/>
      </w:pPr>
      <w:r>
        <w:t xml:space="preserve">Mirjana Gašparić </w:t>
      </w:r>
    </w:p>
    <w:p w:rsidRDefault="00856259" w:rsidP="00F11693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F11693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5B3256">
          <w:rPr>
            <w:sz w:val="24"/>
          </w:rPr>
          <w:t>22</w:t>
        </w:r>
        <w:r w:rsidR="00FE1794">
          <w:rPr>
            <w:sz w:val="24"/>
          </w:rPr>
          <w:t>9</w:t>
        </w:r>
        <w:r w:rsidR="007E701A">
          <w:rPr>
            <w:sz w:val="24"/>
          </w:rPr>
          <w:t>3</w:t>
        </w:r>
        <w:r w:rsidR="005B3256">
          <w:rPr>
            <w:sz w:val="24"/>
          </w:rPr>
          <w:t>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244C7"/>
    <w:rsid w:val="00031470"/>
    <w:rsid w:val="00044044"/>
    <w:rsid w:val="0005307D"/>
    <w:rsid w:val="00054035"/>
    <w:rsid w:val="00060498"/>
    <w:rsid w:val="00065B42"/>
    <w:rsid w:val="000A206E"/>
    <w:rsid w:val="000B22E7"/>
    <w:rsid w:val="000B5C4E"/>
    <w:rsid w:val="000B7D73"/>
    <w:rsid w:val="000C1F96"/>
    <w:rsid w:val="000C3FC6"/>
    <w:rsid w:val="000E335E"/>
    <w:rsid w:val="000F6452"/>
    <w:rsid w:val="000F7C99"/>
    <w:rsid w:val="001013EE"/>
    <w:rsid w:val="001120C4"/>
    <w:rsid w:val="00131620"/>
    <w:rsid w:val="00132F44"/>
    <w:rsid w:val="00134F3A"/>
    <w:rsid w:val="001861A1"/>
    <w:rsid w:val="00195EC5"/>
    <w:rsid w:val="0019700C"/>
    <w:rsid w:val="001A762F"/>
    <w:rsid w:val="001B18D0"/>
    <w:rsid w:val="001B7713"/>
    <w:rsid w:val="001D0FC3"/>
    <w:rsid w:val="001E1A9A"/>
    <w:rsid w:val="0021298E"/>
    <w:rsid w:val="002132DA"/>
    <w:rsid w:val="00225E5C"/>
    <w:rsid w:val="00257CDB"/>
    <w:rsid w:val="00260C00"/>
    <w:rsid w:val="002817DE"/>
    <w:rsid w:val="002840C1"/>
    <w:rsid w:val="002923AF"/>
    <w:rsid w:val="002C3072"/>
    <w:rsid w:val="002D5087"/>
    <w:rsid w:val="002D60CE"/>
    <w:rsid w:val="00341F35"/>
    <w:rsid w:val="003459CC"/>
    <w:rsid w:val="003541A8"/>
    <w:rsid w:val="003835F0"/>
    <w:rsid w:val="00384745"/>
    <w:rsid w:val="00396794"/>
    <w:rsid w:val="003D0115"/>
    <w:rsid w:val="003D1F88"/>
    <w:rsid w:val="003F3702"/>
    <w:rsid w:val="00404B33"/>
    <w:rsid w:val="00406DA0"/>
    <w:rsid w:val="00412D47"/>
    <w:rsid w:val="00450643"/>
    <w:rsid w:val="0046518B"/>
    <w:rsid w:val="00472216"/>
    <w:rsid w:val="00483BAA"/>
    <w:rsid w:val="00497B04"/>
    <w:rsid w:val="004C428C"/>
    <w:rsid w:val="004C6E2A"/>
    <w:rsid w:val="004D1BFE"/>
    <w:rsid w:val="004E07BD"/>
    <w:rsid w:val="0050055B"/>
    <w:rsid w:val="00501EBB"/>
    <w:rsid w:val="00502EB6"/>
    <w:rsid w:val="00505D53"/>
    <w:rsid w:val="005065CD"/>
    <w:rsid w:val="005109EF"/>
    <w:rsid w:val="0052174D"/>
    <w:rsid w:val="00535D8E"/>
    <w:rsid w:val="005543BD"/>
    <w:rsid w:val="005566CC"/>
    <w:rsid w:val="00577445"/>
    <w:rsid w:val="0059075B"/>
    <w:rsid w:val="00591F57"/>
    <w:rsid w:val="005B3256"/>
    <w:rsid w:val="005C2AC2"/>
    <w:rsid w:val="005C6039"/>
    <w:rsid w:val="006001CE"/>
    <w:rsid w:val="00662884"/>
    <w:rsid w:val="00675076"/>
    <w:rsid w:val="006A16F5"/>
    <w:rsid w:val="006A7F1A"/>
    <w:rsid w:val="006C79FF"/>
    <w:rsid w:val="006D12ED"/>
    <w:rsid w:val="006E04CA"/>
    <w:rsid w:val="00704DD0"/>
    <w:rsid w:val="007150E9"/>
    <w:rsid w:val="0073524B"/>
    <w:rsid w:val="00754CF2"/>
    <w:rsid w:val="007A193D"/>
    <w:rsid w:val="007B068E"/>
    <w:rsid w:val="007E34C6"/>
    <w:rsid w:val="007E6A6F"/>
    <w:rsid w:val="007E701A"/>
    <w:rsid w:val="007F5CFB"/>
    <w:rsid w:val="00821D32"/>
    <w:rsid w:val="00856259"/>
    <w:rsid w:val="00866B31"/>
    <w:rsid w:val="008B669A"/>
    <w:rsid w:val="008B7789"/>
    <w:rsid w:val="008B7EC3"/>
    <w:rsid w:val="008E71FA"/>
    <w:rsid w:val="008F474B"/>
    <w:rsid w:val="00901CFD"/>
    <w:rsid w:val="0091078A"/>
    <w:rsid w:val="009122D6"/>
    <w:rsid w:val="00947BCF"/>
    <w:rsid w:val="009713FB"/>
    <w:rsid w:val="00973C2C"/>
    <w:rsid w:val="009B1748"/>
    <w:rsid w:val="009B3D51"/>
    <w:rsid w:val="009F490F"/>
    <w:rsid w:val="00A0793E"/>
    <w:rsid w:val="00A10317"/>
    <w:rsid w:val="00A179ED"/>
    <w:rsid w:val="00A205A9"/>
    <w:rsid w:val="00A215CD"/>
    <w:rsid w:val="00A51FB2"/>
    <w:rsid w:val="00A6064D"/>
    <w:rsid w:val="00A75EA1"/>
    <w:rsid w:val="00A75F17"/>
    <w:rsid w:val="00A83366"/>
    <w:rsid w:val="00A851A3"/>
    <w:rsid w:val="00AA28B1"/>
    <w:rsid w:val="00AB6C56"/>
    <w:rsid w:val="00AC5954"/>
    <w:rsid w:val="00AD057C"/>
    <w:rsid w:val="00AD6771"/>
    <w:rsid w:val="00B00572"/>
    <w:rsid w:val="00B0060B"/>
    <w:rsid w:val="00B03ACB"/>
    <w:rsid w:val="00B242BA"/>
    <w:rsid w:val="00B25F15"/>
    <w:rsid w:val="00B36627"/>
    <w:rsid w:val="00B372F2"/>
    <w:rsid w:val="00B62E90"/>
    <w:rsid w:val="00B83D23"/>
    <w:rsid w:val="00B9015B"/>
    <w:rsid w:val="00BA4CC8"/>
    <w:rsid w:val="00BB2DBD"/>
    <w:rsid w:val="00BB7BB0"/>
    <w:rsid w:val="00BC2D3A"/>
    <w:rsid w:val="00BC67EF"/>
    <w:rsid w:val="00BE53A5"/>
    <w:rsid w:val="00BE5577"/>
    <w:rsid w:val="00BF01D0"/>
    <w:rsid w:val="00BF0DDB"/>
    <w:rsid w:val="00C01504"/>
    <w:rsid w:val="00C221E5"/>
    <w:rsid w:val="00C23ADD"/>
    <w:rsid w:val="00C34DB4"/>
    <w:rsid w:val="00C40A44"/>
    <w:rsid w:val="00C4781E"/>
    <w:rsid w:val="00C73AC1"/>
    <w:rsid w:val="00C90682"/>
    <w:rsid w:val="00C94447"/>
    <w:rsid w:val="00CA5772"/>
    <w:rsid w:val="00CB28CB"/>
    <w:rsid w:val="00CC1DE7"/>
    <w:rsid w:val="00CF7092"/>
    <w:rsid w:val="00D03C11"/>
    <w:rsid w:val="00D24310"/>
    <w:rsid w:val="00D46FDC"/>
    <w:rsid w:val="00D50ADE"/>
    <w:rsid w:val="00D53E52"/>
    <w:rsid w:val="00D677F7"/>
    <w:rsid w:val="00D8036B"/>
    <w:rsid w:val="00D803A5"/>
    <w:rsid w:val="00DC7643"/>
    <w:rsid w:val="00DE0F86"/>
    <w:rsid w:val="00DE0FA2"/>
    <w:rsid w:val="00DF2F2C"/>
    <w:rsid w:val="00DF717D"/>
    <w:rsid w:val="00E0682D"/>
    <w:rsid w:val="00E13DC7"/>
    <w:rsid w:val="00E24B5E"/>
    <w:rsid w:val="00E34058"/>
    <w:rsid w:val="00E466D0"/>
    <w:rsid w:val="00E66535"/>
    <w:rsid w:val="00E70F28"/>
    <w:rsid w:val="00E776ED"/>
    <w:rsid w:val="00EA7F5E"/>
    <w:rsid w:val="00EF3D26"/>
    <w:rsid w:val="00F11693"/>
    <w:rsid w:val="00F11AA4"/>
    <w:rsid w:val="00F31E76"/>
    <w:rsid w:val="00F324F6"/>
    <w:rsid w:val="00FC7A95"/>
    <w:rsid w:val="00FD7B89"/>
    <w:rsid w:val="00FE1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16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169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169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169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169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16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169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169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169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169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2293</izvorni_sadrzaj>
    <derivirana_varijabla naziv="DomainObject.Predmet.Broj_1">2293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St-2293/2016</izvorni_sadrzaj>
    <derivirana_varijabla naziv="DomainObject.Predmet.OznakaBroj_1">St-2293/2016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AUTO-KAMP d.o.o. za turizam i trgovinu zastupanog po punomoćniku Jasna Marjanović</izvorni_sadrzaj>
    <derivirana_varijabla naziv="DomainObject.Predmet.ProtustrankaFormated_1">  AUTO-KAMP d.o.o. za turizam i trgovinu zastupanog po punomoćniku Jasna Marjanović</derivirana_varijabla>
  </DomainObject.Predmet.ProtustrankaFormated>
  <DomainObject.Predmet.ProtustrankaFormatedOIB>
    <izvorni_sadrzaj>  AUTO-KAMP d.o.o. za turizam i trgovinu, OIB 17803677529 zastupanog po punomoćniku Jasna Marjanović</izvorni_sadrzaj>
    <derivirana_varijabla naziv="DomainObject.Predmet.ProtustrankaFormatedOIB_1">  AUTO-KAMP d.o.o. za turizam i trgovinu, OIB 17803677529 zastupanog po punomoćniku Jasna Marjanović</derivirana_varijabla>
  </DomainObject.Predmet.ProtustrankaFormatedOIB>
  <DomainObject.Predmet.ProtustrankaFormatedWithAdress>
    <izvorni_sadrzaj> AUTO-KAMP d.o.o. za turizam i trgovinu, Varaždinska 68/b, 10360 Sesvete zastupanog po punomoćniku Jasna Marjanović</izvorni_sadrzaj>
    <derivirana_varijabla naziv="DomainObject.Predmet.ProtustrankaFormatedWithAdress_1"> AUTO-KAMP d.o.o. za turizam i trgovinu, Varaždinska 68/b, 10360 Sesvete zastupanog po punomoćniku Jasna Marjanović</derivirana_varijabla>
  </DomainObject.Predmet.ProtustrankaFormatedWithAdress>
  <DomainObject.Predmet.ProtustrankaFormatedWithAdressOIB>
    <izvorni_sadrzaj> AUTO-KAMP d.o.o. za turizam i trgovinu, OIB 17803677529, Varaždinska 68/b, 10360 Sesvete zastupanog po punomoćniku Jasna Marjanović</izvorni_sadrzaj>
    <derivirana_varijabla naziv="DomainObject.Predmet.ProtustrankaFormatedWithAdressOIB_1"> AUTO-KAMP d.o.o. za turizam i trgovinu, OIB 17803677529, Varaždinska 68/b, 10360 Sesvete zastupanog po punomoćniku Jasna Marjanović</derivirana_varijabla>
  </DomainObject.Predmet.ProtustrankaFormatedWithAdressOIB>
  <DomainObject.Predmet.ProtustrankaWithAdress>
    <izvorni_sadrzaj>AUTO-KAMP d.o.o. za turizam i trgovinu Varaždinska 68/b, 10360 Sesvete</izvorni_sadrzaj>
    <derivirana_varijabla naziv="DomainObject.Predmet.ProtustrankaWithAdress_1">AUTO-KAMP d.o.o. za turizam i trgovinu Varaždinska 68/b, 10360 Sesvete</derivirana_varijabla>
  </DomainObject.Predmet.ProtustrankaWithAdress>
  <DomainObject.Predmet.ProtustrankaWithAdressOIB>
    <izvorni_sadrzaj>AUTO-KAMP d.o.o. za turizam i trgovinu, OIB 17803677529, Varaždinska 68/b, 10360 Sesvete</izvorni_sadrzaj>
    <derivirana_varijabla naziv="DomainObject.Predmet.ProtustrankaWithAdressOIB_1">AUTO-KAMP d.o.o. za turizam i trgovinu, OIB 17803677529, Varaždinska 68/b, 10360 Sesvete</derivirana_varijabla>
  </DomainObject.Predmet.ProtustrankaWithAdressOIB>
  <DomainObject.Predmet.ProtustrankaNazivFormated>
    <izvorni_sadrzaj>AUTO-KAMP d.o.o. za turizam i trgovinu</izvorni_sadrzaj>
    <derivirana_varijabla naziv="DomainObject.Predmet.ProtustrankaNazivFormated_1">AUTO-KAMP d.o.o. za turizam i trgovinu</derivirana_varijabla>
  </DomainObject.Predmet.ProtustrankaNazivFormated>
  <DomainObject.Predmet.ProtustrankaNazivFormatedOIB>
    <izvorni_sadrzaj>AUTO-KAMP d.o.o. za turizam i trgovinu, OIB 17803677529</izvorni_sadrzaj>
    <derivirana_varijabla naziv="DomainObject.Predmet.ProtustrankaNazivFormatedOIB_1">AUTO-KAMP d.o.o. za turizam i trgovinu, OIB 17803677529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AUTO-KAMP d.o.o. za turizam i trgovinu zastupanog po punomoćniku Jasna Marjanović</item>
    </izvorni_sadrzaj>
    <derivirana_varijabla naziv="DomainObject.Predmet.ProtuStrankaListFormated_1">
      <item>AUTO-KAMP d.o.o. za turizam i trgovinu zastupanog po punomoćniku Jasna Marjanović</item>
    </derivirana_varijabla>
  </DomainObject.Predmet.ProtuStrankaListFormated>
  <DomainObject.Predmet.ProtuStrankaListFormatedOIB>
    <izvorni_sadrzaj>
      <item>AUTO-KAMP d.o.o. za turizam i trgovinu, OIB 17803677529 zastupanog po punomoćniku Jasna Marjanović</item>
    </izvorni_sadrzaj>
    <derivirana_varijabla naziv="DomainObject.Predmet.ProtuStrankaListFormatedOIB_1">
      <item>AUTO-KAMP d.o.o. za turizam i trgovinu, OIB 17803677529 zastupanog po punomoćniku Jasna Marjanović</item>
    </derivirana_varijabla>
  </DomainObject.Predmet.ProtuStrankaListFormatedOIB>
  <DomainObject.Predmet.ProtuStrankaListFormatedWithAdress>
    <izvorni_sadrzaj>
      <item>AUTO-KAMP d.o.o. za turizam i trgovinu, Varaždinska 68/b, 10360 Sesvete zastupanog po punomoćniku Jasna Marjanović</item>
    </izvorni_sadrzaj>
    <derivirana_varijabla naziv="DomainObject.Predmet.ProtuStrankaListFormatedWithAdress_1">
      <item>AUTO-KAMP d.o.o. za turizam i trgovinu, Varaždinska 68/b, 10360 Sesvete zastupanog po punomoćniku Jasna Marjanović</item>
    </derivirana_varijabla>
  </DomainObject.Predmet.ProtuStrankaListFormatedWithAdress>
  <DomainObject.Predmet.ProtuStrankaListFormatedWithAdressOIB>
    <izvorni_sadrzaj>
      <item>AUTO-KAMP d.o.o. za turizam i trgovinu, OIB 17803677529, Varaždinska 68/b, 10360 Sesvete zastupanog po punomoćniku Jasna Marjanović</item>
    </izvorni_sadrzaj>
    <derivirana_varijabla naziv="DomainObject.Predmet.ProtuStrankaListFormatedWithAdressOIB_1">
      <item>AUTO-KAMP d.o.o. za turizam i trgovinu, OIB 17803677529, Varaždinska 68/b, 10360 Sesvete zastupanog po punomoćniku Jasna Marjanović</item>
    </derivirana_varijabla>
  </DomainObject.Predmet.ProtuStrankaListFormatedWithAdressOIB>
  <DomainObject.Predmet.ProtuStrankaListNazivFormated>
    <izvorni_sadrzaj>
      <item>AUTO-KAMP d.o.o. za turizam i trgovinu</item>
    </izvorni_sadrzaj>
    <derivirana_varijabla naziv="DomainObject.Predmet.ProtuStrankaListNazivFormated_1">
      <item>AUTO-KAMP d.o.o. za turizam i trgovinu</item>
    </derivirana_varijabla>
  </DomainObject.Predmet.ProtuStrankaListNazivFormated>
  <DomainObject.Predmet.ProtuStrankaListNazivFormatedOIB>
    <izvorni_sadrzaj>
      <item>AUTO-KAMP d.o.o. za turizam i trgovinu, OIB 17803677529</item>
    </izvorni_sadrzaj>
    <derivirana_varijabla naziv="DomainObject.Predmet.ProtuStrankaListNazivFormatedOIB_1">
      <item>AUTO-KAMP d.o.o. za turizam i trgovinu, OIB 17803677529</item>
    </derivirana_varijabla>
  </DomainObject.Predmet.ProtuStrankaListNazivFormatedOIB>
  <DomainObject.Predmet.OstaliListFormated>
    <izvorni_sadrzaj>
      <item>Jasna Marjanović punomoćnik sudionika u postupku AUTO-KAMP d.o.o. za turizam i trgovinu</item>
    </izvorni_sadrzaj>
    <derivirana_varijabla naziv="DomainObject.Predmet.OstaliListFormated_1">
      <item>Jasna Marjanović punomoćnik sudionika u postupku AUTO-KAMP d.o.o. za turizam i trgovinu</item>
    </derivirana_varijabla>
  </DomainObject.Predmet.OstaliListFormated>
  <DomainObject.Predmet.OstaliListFormatedOIB>
    <izvorni_sadrzaj>
      <item>Jasna Marjanović, OIB 21827677660 punomoćnik sudionika u postupku AUTO-KAMP d.o.o. za turizam i trgovinu</item>
    </izvorni_sadrzaj>
    <derivirana_varijabla naziv="DomainObject.Predmet.OstaliListFormatedOIB_1">
      <item>Jasna Marjanović, OIB 21827677660 punomoćnik sudionika u postupku AUTO-KAMP d.o.o. za turizam i trgovinu</item>
    </derivirana_varijabla>
  </DomainObject.Predmet.OstaliListFormatedOIB>
  <DomainObject.Predmet.OstaliListFormatedWithAdress>
    <izvorni_sadrzaj>
      <item>Jasna Marjanović, Benešićeva Ulica 17, 10000 Zagreb punomoćnik sudionika u postupku AUTO-KAMP d.o.o. za turizam i trgovinu</item>
    </izvorni_sadrzaj>
    <derivirana_varijabla naziv="DomainObject.Predmet.OstaliListFormatedWithAdress_1">
      <item>Jasna Marjanović, Benešićeva Ulica 17, 10000 Zagreb punomoćnik sudionika u postupku AUTO-KAMP d.o.o. za turizam i trgovinu</item>
    </derivirana_varijabla>
  </DomainObject.Predmet.OstaliListFormatedWithAdress>
  <DomainObject.Predmet.OstaliListFormatedWithAdressOIB>
    <izvorni_sadrzaj>
      <item>Jasna Marjanović, OIB 21827677660, Benešićeva Ulica 17, 10000 Zagreb punomoćnik sudionika u postupku AUTO-KAMP d.o.o. za turizam i trgovinu</item>
    </izvorni_sadrzaj>
    <derivirana_varijabla naziv="DomainObject.Predmet.OstaliListFormatedWithAdressOIB_1">
      <item>Jasna Marjanović, OIB 21827677660, Benešićeva Ulica 17, 10000 Zagreb punomoćnik sudionika u postupku AUTO-KAMP d.o.o. za turizam i trgovinu</item>
    </derivirana_varijabla>
  </DomainObject.Predmet.OstaliListFormatedWithAdressOIB>
  <DomainObject.Predmet.OstaliListNazivFormated>
    <izvorni_sadrzaj>
      <item>Jasna Marjanović</item>
    </izvorni_sadrzaj>
    <derivirana_varijabla naziv="DomainObject.Predmet.OstaliListNazivFormated_1">
      <item>Jasna Marjanović</item>
    </derivirana_varijabla>
  </DomainObject.Predmet.OstaliListNazivFormated>
  <DomainObject.Predmet.OstaliListNazivFormatedOIB>
    <izvorni_sadrzaj>
      <item>Jasna Marjanović, OIB 21827677660</item>
    </izvorni_sadrzaj>
    <derivirana_varijabla naziv="DomainObject.Predmet.OstaliListNazivFormatedOIB_1">
      <item>Jasna Marjanović, OIB 21827677660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AUTO-KAMP d.o.o. za turizam i trgovinu</izvorni_sadrzaj>
    <derivirana_varijabla naziv="DomainObject.Predmet.ProtustrankaIDrugi_1">AUTO-KAMP d.o.o. za turizam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AUTO-KAMP d.o.o. za turizam i trgovinu, OIB 17803677529, Varaždinska 68/b, 10360 Sesvete</izvorni_sadrzaj>
    <derivirana_varijabla naziv="DomainObject.Predmet.ProtustrankaIDrugiAdressOIB_1">AUTO-KAMP d.o.o. za turizam i trgovinu, OIB 17803677529, Varaždinska 68/b,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AUTO-KAMP d.o.o. za turizam i trgovinu</item>
      <item>Jasna Marjanović</item>
    </izvorni_sadrzaj>
    <derivirana_varijabla naziv="DomainObject.Predmet.SudioniciListNaziv_1">
      <item>FINA Regionalni centar Zagreb</item>
      <item>AUTO-KAMP d.o.o. za turizam i trgovinu</item>
      <item>Jasna Marjanović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AUTO-KAMP d.o.o. za turizam i trgovinu, OIB 17803677529, Varaždinska 68/b,10360 Sesvete</item>
      <item>Jasna Marjanović, OIB 21827677660, Benešićeva Ulica 17,10000 Zagreb</item>
    </izvorni_sadrzaj>
    <derivirana_varijabla naziv="DomainObject.Predmet.SudioniciListAdressOIB_1">
      <item>FINA Regionalni centar Zagreb, OIB 85821130368, Trg svibanjskih žrtava 1995. br. 1,10000 Zagreb</item>
      <item>AUTO-KAMP d.o.o. za turizam i trgovinu, OIB 17803677529, Varaždinska 68/b,10360 Sesvete</item>
      <item>Jasna Marjanović, OIB 21827677660, Benešićeva Ulica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17803677529</item>
      <item>, OIB 21827677660</item>
    </izvorni_sadrzaj>
    <derivirana_varijabla naziv="DomainObject.Predmet.SudioniciListNazivOIB_1">
      <item>, OIB 85821130368</item>
      <item>, OIB 17803677529</item>
      <item>, OIB 21827677660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7CFAC3-35A7-4F46-905C-80B05A9167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706</properties:Words>
  <properties:Characters>3991</properties:Characters>
  <properties:Lines>84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2017-09-13T11:19:00Z</dcterms:created>
  <dc:creator>gzubak</dc:creator>
  <cp:lastModifiedBy>Mirjana Gašparić</cp:lastModifiedBy>
  <cp:lastPrinted>2017-09-13T11:22:00Z</cp:lastPrinted>
  <dcterms:modified xmlns:xsi="http://www.w3.org/2001/XMLSchema-instance" xsi:type="dcterms:W3CDTF">2017-09-13T11:22:00Z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