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5b5c" w14:paraId="bcd5b5c" w:rsidRDefault="00015DB4" w:rsidP="00015DB4" w:rsidR="00015DB4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015DB4" w:rsidP="00015DB4" w:rsidR="00015DB4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St-193</w:t>
      </w:r>
      <w:r w:rsidRPr="00423E59">
        <w:t>/</w:t>
      </w:r>
      <w:r w:rsidRPr="00880FD5">
        <w:t>201</w:t>
      </w:r>
      <w:r w:rsidRPr="004E7FF8">
        <w:t>7-</w:t>
      </w:r>
      <w:r>
        <w:t>41</w:t>
      </w:r>
    </w:p>
    <w:p w:rsidRDefault="00015DB4" w:rsidP="00015DB4" w:rsidR="00015DB4" w:rsidRPr="00880FD5">
      <w:r w:rsidRPr="00880FD5">
        <w:t xml:space="preserve"> TRGOVAČKI SUD U PAZINU</w:t>
      </w:r>
    </w:p>
    <w:p w:rsidRDefault="00015DB4" w:rsidP="00015DB4" w:rsidR="00015DB4" w:rsidRPr="00880FD5">
      <w:r w:rsidRPr="00880FD5">
        <w:t xml:space="preserve">     52000 PAZIN, Dršćevka 1</w:t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</w:t>
      </w:r>
    </w:p>
    <w:p w:rsidRDefault="00015DB4" w:rsidP="00015DB4" w:rsidR="00015DB4" w:rsidRPr="00880FD5"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     </w:t>
      </w:r>
    </w:p>
    <w:p w:rsidRDefault="00015DB4" w:rsidP="00015DB4" w:rsidR="00015DB4" w:rsidRPr="00880FD5"/>
    <w:p w:rsidRDefault="00015DB4" w:rsidP="00015DB4" w:rsidR="00015DB4" w:rsidRPr="00880FD5">
      <w:pPr>
        <w:jc w:val="center"/>
      </w:pPr>
    </w:p>
    <w:p w:rsidRDefault="00015DB4" w:rsidP="00015DB4" w:rsidR="00015DB4" w:rsidRPr="00880FD5">
      <w:pPr>
        <w:ind w:firstLine="708"/>
        <w:jc w:val="both"/>
      </w:pPr>
      <w:r w:rsidRPr="00880FD5">
        <w:t xml:space="preserve">Trgovački sud u Pazinu, po stečajnom sucu Adrijani Labinjan Skok, u stečajnom postupku nad </w:t>
      </w:r>
      <w:r w:rsidRPr="00BA070F">
        <w:t>Stečajnom masom iza ANTONIUS d.o.o. u stečaju, Zagreb, Petrinjska 28, OIB: 670320047</w:t>
      </w:r>
      <w:r w:rsidRPr="00F96155">
        <w:t>75</w:t>
      </w:r>
      <w:r w:rsidRPr="004E7FF8">
        <w:t xml:space="preserve">, </w:t>
      </w:r>
      <w:r>
        <w:t>31. listopada</w:t>
      </w:r>
      <w:r w:rsidRPr="004E7FF8">
        <w:t xml:space="preserve"> 2018. d</w:t>
      </w:r>
      <w:r w:rsidRPr="00880FD5">
        <w:t>onio je sljedeći</w:t>
      </w:r>
    </w:p>
    <w:p w:rsidRDefault="00015DB4" w:rsidP="00015DB4" w:rsidR="00015DB4" w:rsidRPr="00423E59">
      <w:pPr>
        <w:jc w:val="both"/>
      </w:pPr>
    </w:p>
    <w:p w:rsidRDefault="00015DB4" w:rsidP="00015DB4" w:rsidR="00015DB4" w:rsidRPr="00874F1F">
      <w:pPr>
        <w:jc w:val="both"/>
      </w:pPr>
    </w:p>
    <w:p w:rsidRDefault="00015DB4" w:rsidP="00015DB4" w:rsidR="00015DB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015DB4" w:rsidP="00015DB4" w:rsidR="00015DB4">
      <w:pPr>
        <w:jc w:val="center"/>
      </w:pPr>
    </w:p>
    <w:p w:rsidRDefault="00015DB4" w:rsidP="00015DB4" w:rsidR="00015DB4" w:rsidRPr="00874F1F">
      <w:pPr>
        <w:jc w:val="center"/>
      </w:pPr>
    </w:p>
    <w:p w:rsidRDefault="00015DB4" w:rsidP="00015DB4" w:rsidR="00015DB4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 w:rsidRPr="00BA070F">
        <w:t>Stečajnom masom iza ANTONIUS d.o.o. u stečaju, Zagreb, Petrinjska 28, OIB: 670320047</w:t>
      </w:r>
      <w:r w:rsidRPr="00F96155">
        <w:t>75</w:t>
      </w:r>
      <w:r w:rsidRPr="00874F1F">
        <w:t xml:space="preserve">, </w:t>
      </w:r>
      <w:r>
        <w:t xml:space="preserve">određuje se za </w:t>
      </w:r>
    </w:p>
    <w:p w:rsidRDefault="00015DB4" w:rsidP="00015DB4" w:rsidR="00015DB4">
      <w:pPr>
        <w:jc w:val="both"/>
      </w:pPr>
    </w:p>
    <w:p w:rsidRDefault="00015DB4" w:rsidP="00015DB4" w:rsidR="00015DB4" w:rsidRPr="00874F1F">
      <w:pPr>
        <w:jc w:val="both"/>
      </w:pPr>
    </w:p>
    <w:p w:rsidRDefault="00015DB4" w:rsidP="00015DB4" w:rsidR="00015DB4" w:rsidRPr="00547511">
      <w:pPr>
        <w:jc w:val="center"/>
      </w:pPr>
      <w:r>
        <w:t>30. studenog 2018. u 10</w:t>
      </w:r>
      <w:r w:rsidRPr="00547511">
        <w:t>:</w:t>
      </w:r>
      <w:r>
        <w:t>30</w:t>
      </w:r>
      <w:r w:rsidRPr="00547511">
        <w:t xml:space="preserve"> sati, </w:t>
      </w:r>
    </w:p>
    <w:p w:rsidRDefault="00015DB4" w:rsidP="00015DB4" w:rsidR="00015DB4" w:rsidRPr="00874F1F">
      <w:pPr>
        <w:jc w:val="center"/>
      </w:pPr>
      <w:r w:rsidRPr="00874F1F">
        <w:t>u Trgovačkom sudu u Pazinu, Pazin, Dršćevka 1, sudnica br. 5.</w:t>
      </w:r>
    </w:p>
    <w:p w:rsidRDefault="00015DB4" w:rsidP="00015DB4" w:rsidR="00015DB4" w:rsidRPr="00874F1F">
      <w:pPr>
        <w:jc w:val="center"/>
      </w:pPr>
    </w:p>
    <w:p w:rsidRDefault="00015DB4" w:rsidP="00015DB4" w:rsidR="00015DB4">
      <w:pPr>
        <w:jc w:val="both"/>
      </w:pPr>
    </w:p>
    <w:p w:rsidRDefault="00015DB4" w:rsidP="00015DB4" w:rsidR="00015DB4" w:rsidRPr="004260E4">
      <w:pPr>
        <w:jc w:val="both"/>
      </w:pPr>
    </w:p>
    <w:p w:rsidRDefault="00015DB4" w:rsidP="00015DB4" w:rsidR="00015DB4" w:rsidRPr="004260E4">
      <w:pPr>
        <w:ind w:firstLine="708"/>
        <w:jc w:val="both"/>
      </w:pPr>
      <w:r w:rsidRPr="004260E4">
        <w:t>Dnevni red završnog ročišta vjerovnika:</w:t>
      </w:r>
    </w:p>
    <w:p w:rsidRDefault="00015DB4" w:rsidP="00015DB4" w:rsidR="00015DB4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015DB4" w:rsidP="00015DB4" w:rsidR="00015DB4" w:rsidRPr="004260E4">
      <w:pPr>
        <w:ind w:firstLine="708"/>
        <w:jc w:val="both"/>
      </w:pPr>
      <w:r w:rsidRPr="004260E4">
        <w:t>2. Podnošenje prigovora na završni popis.</w:t>
      </w:r>
    </w:p>
    <w:p w:rsidRDefault="00015DB4" w:rsidP="00015DB4" w:rsidR="00015DB4" w:rsidRPr="004260E4">
      <w:pPr>
        <w:ind w:firstLine="708"/>
        <w:jc w:val="both"/>
      </w:pPr>
      <w:r w:rsidRPr="004260E4">
        <w:t>3. Donošenje odluke o neunovčivim predmetima stečajne mase.</w:t>
      </w:r>
    </w:p>
    <w:p w:rsidRDefault="00015DB4" w:rsidP="00015DB4" w:rsidR="00015DB4" w:rsidRPr="004260E4"/>
    <w:p w:rsidRDefault="00015DB4" w:rsidP="00015DB4" w:rsidR="00015DB4" w:rsidRPr="00845869">
      <w:pPr>
        <w:jc w:val="center"/>
      </w:pPr>
    </w:p>
    <w:p w:rsidRDefault="00015DB4" w:rsidP="00015DB4" w:rsidR="00015DB4" w:rsidRPr="00845869">
      <w:pPr>
        <w:jc w:val="center"/>
      </w:pPr>
    </w:p>
    <w:p w:rsidRDefault="00015DB4" w:rsidP="00015DB4" w:rsidR="00015DB4" w:rsidRPr="00880FD5">
      <w:pPr>
        <w:jc w:val="center"/>
      </w:pPr>
      <w:r w:rsidRPr="00845869">
        <w:t>U Pazin</w:t>
      </w:r>
      <w:r w:rsidRPr="004E7FF8">
        <w:t xml:space="preserve">u </w:t>
      </w:r>
      <w:r>
        <w:t>31. listopada</w:t>
      </w:r>
      <w:r w:rsidRPr="004E7FF8">
        <w:t xml:space="preserve"> 20</w:t>
      </w:r>
      <w:r w:rsidRPr="00880FD5">
        <w:t>18.</w:t>
      </w:r>
    </w:p>
    <w:p w:rsidRDefault="00015DB4" w:rsidP="00015DB4" w:rsidR="00015DB4" w:rsidRPr="00C73B3C">
      <w:pPr>
        <w:jc w:val="center"/>
      </w:pPr>
    </w:p>
    <w:p w:rsidRDefault="00015DB4" w:rsidP="00015DB4" w:rsidR="00015DB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015DB4" w:rsidP="00015DB4" w:rsidR="00015DB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015DB4" w:rsidP="00015DB4" w:rsidR="00015DB4" w:rsidRPr="00C73B3C">
      <w:pPr>
        <w:jc w:val="both"/>
      </w:pPr>
    </w:p>
    <w:p w:rsidRDefault="00015DB4" w:rsidP="00015DB4" w:rsidR="00015DB4">
      <w:pPr>
        <w:ind w:firstLine="708"/>
        <w:jc w:val="both"/>
      </w:pPr>
    </w:p>
    <w:p w:rsidRDefault="00015DB4" w:rsidP="00015DB4" w:rsidR="00015DB4">
      <w:pPr>
        <w:ind w:firstLine="708"/>
        <w:jc w:val="both"/>
      </w:pPr>
    </w:p>
    <w:p w:rsidRDefault="00015DB4" w:rsidP="00015DB4" w:rsidR="00015DB4" w:rsidRPr="00C73B3C">
      <w:pPr>
        <w:jc w:val="both"/>
      </w:pPr>
      <w:r w:rsidRPr="00C73B3C">
        <w:t>UPUTA O PRAVNOM LIJEKU</w:t>
      </w:r>
      <w:r>
        <w:t>:</w:t>
      </w:r>
    </w:p>
    <w:p w:rsidRDefault="00015DB4" w:rsidP="00015DB4" w:rsidR="00015DB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015DB4" w:rsidP="00015DB4" w:rsidR="00015DB4" w:rsidRPr="00C73B3C">
      <w:pPr>
        <w:jc w:val="both"/>
      </w:pPr>
    </w:p>
    <w:p w:rsidRDefault="00015DB4" w:rsidP="00015DB4" w:rsidR="00015DB4" w:rsidRPr="008D5755">
      <w:pPr>
        <w:jc w:val="both"/>
      </w:pPr>
      <w:r w:rsidRPr="008D5755">
        <w:t>DNA:</w:t>
      </w:r>
    </w:p>
    <w:p w:rsidRDefault="00015DB4" w:rsidP="00015DB4" w:rsidR="00015DB4">
      <w:r w:rsidRPr="008D5755">
        <w:t>- e-oglasna ploča suda</w:t>
      </w:r>
      <w:r>
        <w:t xml:space="preserve"> 8 dana</w:t>
      </w:r>
    </w:p>
    <w:p w:rsidRDefault="00015DB4" w:rsidP="00015DB4" w:rsidR="00015DB4">
      <w:r w:rsidRPr="00412AB1">
        <w:t>- stečajni u</w:t>
      </w:r>
      <w:r>
        <w:t>pravitelj Ivan Gjurašić</w:t>
      </w:r>
      <w:r w:rsidRPr="00F96155">
        <w:t xml:space="preserve"> iz Zagreba, Petrinjska 28</w:t>
      </w:r>
    </w:p>
    <w:p w:rsidRDefault="00015DB4" w:rsidP="00015DB4" w:rsidR="00015DB4"/>
    <w:p w:rsidRDefault="00015DB4" w:rsidP="00015DB4" w:rsidR="00015DB4"/>
    <w:p w:rsidRDefault="00015DB4" w:rsidP="00015DB4" w:rsidR="00015DB4"/>
    <w:p w:rsidRDefault="0099677A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77A" w:rsidR="00000000">
      <w:r>
        <w:separator/>
      </w:r>
    </w:p>
  </w:endnote>
  <w:endnote w:id="0" w:type="continuationSeparator">
    <w:p w:rsidRDefault="0099677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DB4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677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77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99677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77A" w:rsidR="00000000">
      <w:r>
        <w:separator/>
      </w:r>
    </w:p>
  </w:footnote>
  <w:footnote w:id="0" w:type="continuationSeparator">
    <w:p w:rsidRDefault="0099677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DB4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77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77A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5DB4"/>
    <w:rsid w:val="00015DB4"/>
    <w:rsid w:val="00554328"/>
    <w:rsid w:val="00985388"/>
    <w:rsid w:val="0099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5D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15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15D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5DB4"/>
  </w:style>
  <w:style w:styleId="Zaglavlje" w:type="paragraph">
    <w:name w:val="header"/>
    <w:basedOn w:val="Normal"/>
    <w:link w:val="ZaglavljeChar"/>
    <w:rsid w:val="00015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15D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5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5D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77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77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77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77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5D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15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15D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5DB4"/>
  </w:style>
  <w:style w:styleId="Zaglavlje" w:type="paragraph">
    <w:name w:val="header"/>
    <w:basedOn w:val="Normal"/>
    <w:link w:val="ZaglavljeChar"/>
    <w:rsid w:val="00015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15D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5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5D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77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77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77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77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8. studenog 2017.</izvorni_sadrzaj>
    <derivirana_varijabla naziv="DomainObject.PredzadnjaOdlukaIzPredmeta.DatumDonosenjaOdluke_1">8. studenog 2017.</derivirana_varijabla>
  </DomainObject.PredzadnjaOdlukaIzPredmeta.DatumDonosenjaOdluke>
  <DomainObject.PredzadnjaOdlukaIzPredmeta.Oznaka>
    <izvorni_sadrzaj>St-193/2017-24</izvorni_sadrzaj>
    <derivirana_varijabla naziv="DomainObject.PredzadnjaOdlukaIzPredmeta.Oznaka_1">St-193/2017-24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869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2018-10-31T10:53:00Z</dcterms:created>
  <dc:creator>Jasmina Matika</dc:creator>
  <cp:lastModifiedBy>Jasmina Matika</cp:lastModifiedBy>
  <dcterms:modified xmlns:xsi="http://www.w3.org/2001/XMLSchema-instance" xsi:type="dcterms:W3CDTF">2018-10-31T10:59:00Z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(St-193-17 -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